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d2c5" w14:paraId="841d2c5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E77F0C" w:rsidP="00F75262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KORIJAN d. o. o. PAZIN, Pazin, </w:t>
      </w:r>
      <w:proofErr w:type="spellStart"/>
      <w:r>
        <w:t>Zarečje</w:t>
      </w:r>
      <w:proofErr w:type="spellEnd"/>
      <w:r>
        <w:t xml:space="preserve"> 68, OIB: 77061594493</w:t>
      </w:r>
      <w:r w:rsidR="00F75262">
        <w:t>,</w:t>
      </w:r>
    </w:p>
    <w:p w:rsidRDefault="00F75262" w:rsidP="007C449E" w:rsidR="00F75262">
      <w:pPr>
        <w:jc w:val="center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AF1067">
        <w:t xml:space="preserve">KORIJAN d. o. o. PAZIN, Pazin, </w:t>
      </w:r>
      <w:proofErr w:type="spellStart"/>
      <w:r w:rsidR="00AF1067">
        <w:t>Zarečje</w:t>
      </w:r>
      <w:proofErr w:type="spellEnd"/>
      <w:r w:rsidR="00AF1067">
        <w:t xml:space="preserve"> 68, OIB: 77061594493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F1067">
        <w:rPr>
          <w:sz w:val="23"/>
          <w:szCs w:val="23"/>
        </w:rPr>
        <w:t>846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</w:t>
      </w:r>
      <w:r w:rsidR="009D1839">
        <w:rPr>
          <w:sz w:val="23"/>
          <w:szCs w:val="23"/>
        </w:rPr>
        <w:t>5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193DE6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9D1839">
        <w:t>5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E77F0C">
      <w:t>Posl</w:t>
    </w:r>
    <w:proofErr w:type="spellEnd"/>
    <w:r w:rsidR="00E77F0C">
      <w:t>. broj: 4 St-846</w:t>
    </w:r>
    <w:r w:rsidR="00142F94">
      <w:t>/2016-11</w:t>
    </w:r>
  </w:p>
  <w:p w:rsidRDefault="0063383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E77F0C">
      <w:t>846</w:t>
    </w:r>
    <w:r w:rsidR="00142F94">
      <w:t>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D52CA"/>
    <w:rsid w:val="005E0C45"/>
    <w:rsid w:val="005F3410"/>
    <w:rsid w:val="005F3B00"/>
    <w:rsid w:val="006111B3"/>
    <w:rsid w:val="00612B10"/>
    <w:rsid w:val="00625546"/>
    <w:rsid w:val="006309C9"/>
    <w:rsid w:val="00630D2B"/>
    <w:rsid w:val="00633830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1839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D1C96"/>
    <w:rsid w:val="00AF1067"/>
    <w:rsid w:val="00B10A75"/>
    <w:rsid w:val="00B3377A"/>
    <w:rsid w:val="00B36494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83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83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83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83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83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83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83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83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KORIJAN d.o.o. PAZIN</izvorni_sadrzaj>
    <derivirana_varijabla naziv="DomainObject.Predmet.ProtustrankaFormated_1">  KORIJAN d.o.o. PAZIN</derivirana_varijabla>
  </DomainObject.Predmet.ProtustrankaFormated>
  <DomainObject.Predmet.ProtustrankaFormatedOIB>
    <izvorni_sadrzaj>  KORIJAN d.o.o. PAZIN, OIB 77061594493</izvorni_sadrzaj>
    <derivirana_varijabla naziv="DomainObject.Predmet.ProtustrankaFormatedOIB_1">  KORIJAN d.o.o. PAZIN, OIB 77061594493</derivirana_varijabla>
  </DomainObject.Predmet.ProtustrankaFormatedOIB>
  <DomainObject.Predmet.ProtustrankaFormatedWithAdress>
    <izvorni_sadrzaj> KORIJAN d.o.o. PAZIN, Zarečje 68, 52000 Pazin</izvorni_sadrzaj>
    <derivirana_varijabla naziv="DomainObject.Predmet.ProtustrankaFormatedWithAdress_1"> KORIJAN d.o.o. PAZIN, Zarečje 68, 52000 Pazin</derivirana_varijabla>
  </DomainObject.Predmet.ProtustrankaFormatedWithAdress>
  <DomainObject.Predmet.ProtustrankaFormatedWithAdressOIB>
    <izvorni_sadrzaj> KORIJAN d.o.o. PAZIN, OIB 77061594493, Zarečje 68, 52000 Pazin</izvorni_sadrzaj>
    <derivirana_varijabla naziv="DomainObject.Predmet.ProtustrankaFormatedWithAdressOIB_1"> KORIJAN d.o.o. PAZIN, OIB 77061594493, Zarečje 68, 52000 Pazin</derivirana_varijabla>
  </DomainObject.Predmet.ProtustrankaFormatedWithAdressOIB>
  <DomainObject.Predmet.ProtustrankaWithAdress>
    <izvorni_sadrzaj>KORIJAN d.o.o. PAZIN Zarečje 68, 52000 Pazin</izvorni_sadrzaj>
    <derivirana_varijabla naziv="DomainObject.Predmet.ProtustrankaWithAdress_1">KORIJAN d.o.o. PAZIN Zarečje 68, 52000 Pazin</derivirana_varijabla>
  </DomainObject.Predmet.ProtustrankaWithAdress>
  <DomainObject.Predmet.ProtustrankaWithAdressOIB>
    <izvorni_sadrzaj>KORIJAN d.o.o. PAZIN, OIB 77061594493, Zarečje 68, 52000 Pazin</izvorni_sadrzaj>
    <derivirana_varijabla naziv="DomainObject.Predmet.ProtustrankaWithAdressOIB_1">KORIJAN d.o.o. PAZIN, OIB 77061594493, Zarečje 68, 52000 Pazin</derivirana_varijabla>
  </DomainObject.Predmet.ProtustrankaWithAdressOIB>
  <DomainObject.Predmet.ProtustrankaNazivFormated>
    <izvorni_sadrzaj>KORIJAN d.o.o. PAZIN</izvorni_sadrzaj>
    <derivirana_varijabla naziv="DomainObject.Predmet.ProtustrankaNazivFormated_1">KORIJAN d.o.o. PAZIN</derivirana_varijabla>
  </DomainObject.Predmet.ProtustrankaNazivFormated>
  <DomainObject.Predmet.ProtustrankaNazivFormatedOIB>
    <izvorni_sadrzaj>KORIJAN d.o.o. PAZIN, OIB 77061594493</izvorni_sadrzaj>
    <derivirana_varijabla naziv="DomainObject.Predmet.ProtustrankaNazivFormatedOIB_1">KORIJAN d.o.o. PAZIN, OIB 77061594493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54036.74</izvorni_sadrzaj>
    <derivirana_varijabla naziv="DomainObject.Predmet.TrenutnaVrijednost_1">54036.74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KORIJAN d.o.o. PAZIN</item>
    </izvorni_sadrzaj>
    <derivirana_varijabla naziv="DomainObject.Predmet.ProtuStrankaListFormated_1">
      <item>KORIJAN d.o.o. PAZIN</item>
    </derivirana_varijabla>
  </DomainObject.Predmet.ProtuStrankaListFormated>
  <DomainObject.Predmet.ProtuStrankaListFormatedOIB>
    <izvorni_sadrzaj>
      <item>KORIJAN d.o.o. PAZIN, OIB 77061594493</item>
    </izvorni_sadrzaj>
    <derivirana_varijabla naziv="DomainObject.Predmet.ProtuStrankaListFormatedOIB_1">
      <item>KORIJAN d.o.o. PAZIN, OIB 77061594493</item>
    </derivirana_varijabla>
  </DomainObject.Predmet.ProtuStrankaListFormatedOIB>
  <DomainObject.Predmet.ProtuStrankaListFormatedWithAdress>
    <izvorni_sadrzaj>
      <item>KORIJAN d.o.o. PAZIN, Zarečje 68, 52000 Pazin</item>
    </izvorni_sadrzaj>
    <derivirana_varijabla naziv="DomainObject.Predmet.ProtuStrankaListFormatedWithAdress_1">
      <item>KORIJAN d.o.o. PAZIN, Zarečje 68, 52000 Pazin</item>
    </derivirana_varijabla>
  </DomainObject.Predmet.ProtuStrankaListFormatedWithAdress>
  <DomainObject.Predmet.ProtuStrankaListFormatedWithAdressOIB>
    <izvorni_sadrzaj>
      <item>KORIJAN d.o.o. PAZIN, OIB 77061594493, Zarečje 68, 52000 Pazin</item>
    </izvorni_sadrzaj>
    <derivirana_varijabla naziv="DomainObject.Predmet.ProtuStrankaListFormatedWithAdressOIB_1">
      <item>KORIJAN d.o.o. PAZIN, OIB 77061594493, Zarečje 68, 52000 Pazin</item>
    </derivirana_varijabla>
  </DomainObject.Predmet.ProtuStrankaListFormatedWithAdressOIB>
  <DomainObject.Predmet.ProtuStrankaListNazivFormated>
    <izvorni_sadrzaj>
      <item>KORIJAN d.o.o. PAZIN</item>
    </izvorni_sadrzaj>
    <derivirana_varijabla naziv="DomainObject.Predmet.ProtuStrankaListNazivFormated_1">
      <item>KORIJAN d.o.o. PAZIN</item>
    </derivirana_varijabla>
  </DomainObject.Predmet.ProtuStrankaListNazivFormated>
  <DomainObject.Predmet.ProtuStrankaListNazivFormatedOIB>
    <izvorni_sadrzaj>
      <item>KORIJAN d.o.o. PAZIN, OIB 77061594493</item>
    </izvorni_sadrzaj>
    <derivirana_varijabla naziv="DomainObject.Predmet.ProtuStrankaListNazivFormatedOIB_1">
      <item>KORIJAN d.o.o. PAZIN, OIB 77061594493</item>
    </derivirana_varijabla>
  </DomainObject.Predmet.ProtuStrankaListNazivFormatedOIB>
  <DomainObject.Predmet.OstaliListFormated>
    <izvorni_sadrzaj>
      <item>Sandi Korijan</item>
      <item>Alenka Korijan</item>
    </izvorni_sadrzaj>
    <derivirana_varijabla naziv="DomainObject.Predmet.OstaliListFormated_1">
      <item>Sandi Korijan</item>
      <item>Alenka Korijan</item>
    </derivirana_varijabla>
  </DomainObject.Predmet.OstaliListFormated>
  <DomainObject.Predmet.OstaliListFormatedOIB>
    <izvorni_sadrzaj>
      <item>Sandi Korijan, OIB 83553825712</item>
      <item>Alenka Korijan, OIB 91463739724</item>
    </izvorni_sadrzaj>
    <derivirana_varijabla naziv="DomainObject.Predmet.OstaliListFormatedOIB_1">
      <item>Sandi Korijan, OIB 83553825712</item>
      <item>Alenka Korijan, OIB 91463739724</item>
    </derivirana_varijabla>
  </DomainObject.Predmet.OstaliListFormatedOIB>
  <DomainObject.Predmet.OstaliListFormatedWithAdress>
    <izvorni_sadrzaj>
      <item>Sandi Korijan, Zarečje 68, 52000 Zarečje</item>
      <item>Alenka Korijan, Zarečje 68, 52000 Zarečje</item>
    </izvorni_sadrzaj>
    <derivirana_varijabla naziv="DomainObject.Predmet.OstaliListFormatedWithAdress_1">
      <item>Sandi Korijan, Zarečje 68, 52000 Zarečje</item>
      <item>Alenka Korijan, Zarečje 68, 52000 Zarečje</item>
    </derivirana_varijabla>
  </DomainObject.Predmet.OstaliListFormatedWithAdress>
  <DomainObject.Predmet.OstaliListFormatedWithAdressOIB>
    <izvorni_sadrzaj>
      <item>Sandi Korijan, OIB 83553825712, Zarečje 68, 52000 Zarečje</item>
      <item>Alenka Korijan, OIB 91463739724, Zarečje 68, 52000 Zarečje</item>
    </izvorni_sadrzaj>
    <derivirana_varijabla naziv="DomainObject.Predmet.OstaliListFormatedWithAdressOIB_1">
      <item>Sandi Korijan, OIB 83553825712, Zarečje 68, 52000 Zarečje</item>
      <item>Alenka Korijan, OIB 91463739724, Zarečje 68, 52000 Zarečje</item>
    </derivirana_varijabla>
  </DomainObject.Predmet.OstaliListFormatedWithAdressOIB>
  <DomainObject.Predmet.OstaliListNazivFormated>
    <izvorni_sadrzaj>
      <item>Sandi Korijan</item>
      <item>Alenka Korijan</item>
    </izvorni_sadrzaj>
    <derivirana_varijabla naziv="DomainObject.Predmet.OstaliListNazivFormated_1">
      <item>Sandi Korijan</item>
      <item>Alenka Korijan</item>
    </derivirana_varijabla>
  </DomainObject.Predmet.OstaliListNazivFormated>
  <DomainObject.Predmet.OstaliListNazivFormatedOIB>
    <izvorni_sadrzaj>
      <item>Sandi Korijan, OIB 83553825712</item>
      <item>Alenka Korijan, OIB 91463739724</item>
    </izvorni_sadrzaj>
    <derivirana_varijabla naziv="DomainObject.Predmet.OstaliListNazivFormatedOIB_1">
      <item>Sandi Korijan, OIB 83553825712</item>
      <item>Alenka Korijan, OIB 91463739724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KORIJAN d.o.o. PAZIN</izvorni_sadrzaj>
    <derivirana_varijabla naziv="DomainObject.Predmet.ProtustrankaIDrugi_1">KORIJAN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KORIJAN d.o.o. PAZIN, OIB 77061594493, Zarečje 68, 52000 Pazin</izvorni_sadrzaj>
    <derivirana_varijabla naziv="DomainObject.Predmet.ProtustrankaIDrugiAdressOIB_1">KORIJAN d.o.o. PAZIN, OIB 77061594493, Zarečje 68,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KORIJAN d.o.o. PAZIN</item>
      <item>Sandi Korijan</item>
      <item>Alenka Korijan</item>
    </izvorni_sadrzaj>
    <derivirana_varijabla naziv="DomainObject.Predmet.SudioniciListNaziv_1">
      <item>FINANCIJSKA AGENCIJA, RC RIJEKA, PODRUŽNICA PULA, PULA</item>
      <item>KORIJAN d.o.o. PAZIN</item>
      <item>Sandi Korijan</item>
      <item>Alenka Korijan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izvorni_sadrzaj>
    <derivirana_varijabla naziv="DomainObject.Predmet.SudioniciListAdressOIB_1"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77061594493</item>
      <item>, OIB 83553825712</item>
      <item>, OIB 91463739724</item>
    </izvorni_sadrzaj>
    <derivirana_varijabla naziv="DomainObject.Predmet.SudioniciListNazivOIB_1">
      <item>, OIB 85821130368</item>
      <item>, OIB 77061594493</item>
      <item>, OIB 83553825712</item>
      <item>, OIB 91463739724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2105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2016-07-15T05:58:00Z</dcterms:created>
  <dc:creator>Jasmina Matika</dc:creator>
  <cp:lastModifiedBy>Sanja Prodan</cp:lastModifiedBy>
  <cp:lastPrinted>2016-07-15T06:02:00Z</cp:lastPrinted>
  <dcterms:modified xmlns:xsi="http://www.w3.org/2001/XMLSchema-instance" xsi:type="dcterms:W3CDTF">2016-07-15T06:03:00Z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