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244b" w14:paraId="83f244b" w:rsidRDefault="003C422A" w:rsidP="005D7BF8" w:rsidR="003C422A"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422A" w:rsidP="005D7BF8" w:rsidR="003C422A" w:rsidRPr="005D7BF8">
      <w:pPr>
        <w:pStyle w:val="Bezproreda"/>
        <w:jc w:val="both"/>
      </w:pPr>
      <w:r w:rsidRPr="005D7BF8">
        <w:rPr>
          <w:rFonts w:eastAsia="MS Mincho"/>
        </w:rPr>
        <w:t xml:space="preserve">   REPUBLIKA HRVATSKA</w:t>
      </w:r>
    </w:p>
    <w:p w:rsidRDefault="003C422A" w:rsidP="005D7BF8" w:rsidR="003C422A" w:rsidRPr="005D7BF8">
      <w:pPr>
        <w:pStyle w:val="Bezproreda"/>
        <w:jc w:val="both"/>
      </w:pPr>
      <w:r w:rsidRPr="005D7BF8">
        <w:rPr>
          <w:rFonts w:eastAsia="MS Mincho"/>
        </w:rPr>
        <w:t>TRGOVAČKI SUD U RIJECI</w:t>
      </w:r>
    </w:p>
    <w:p w:rsidRDefault="003C422A" w:rsidP="005D7BF8" w:rsidR="003C422A"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BE5CEB" w:rsidRPr="00BE5CEB">
        <w:rPr>
          <w:b/>
        </w:rPr>
        <w:t>S. L. B. PROJEKTI jednostavno društvo s ograničenom odgovornošću za graditeljstvo, Klana, Studena 31, OIB 43993104051</w:t>
      </w:r>
      <w:r w:rsidR="001C7A55" w:rsidRPr="001C7A55">
        <w:t xml:space="preserve">, dana </w:t>
      </w:r>
      <w:r w:rsidR="00BE5CEB">
        <w:t>07.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Pr="00BE5CEB">
        <w:rPr>
          <w:b/>
        </w:rPr>
        <w:t>S. L. B. PROJEKTI jednostavno društvo s ograničenom odgovornošću za graditeljstvo, Klana, Studena 31, OIB 4399310405</w:t>
      </w:r>
      <w:r w:rsidRPr="00BE5CEB">
        <w:t>1</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Pr="009833C5">
        <w:t>Lili</w:t>
      </w:r>
      <w:r>
        <w:t>j</w:t>
      </w:r>
      <w:r w:rsidRPr="009833C5">
        <w:t>ana Augustin iz Matulja, Šmogorska 43, OIB 12365783008</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BE5CEB" w:rsidRPr="00BE5CEB">
        <w:rPr>
          <w:b/>
        </w:rPr>
        <w:t>S. L. B. PROJEKTI jednostavno društvo s ograničenom odgovornošću za graditeljstvo, Klana, Studena 31, OIB 43993104051</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 xml:space="preserve">na mrežnoj stranici e-oglasne ploče suda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BE5CEB" w:rsidP="00BE5CEB" w:rsidR="00BE5CEB" w:rsidRPr="00BE5CEB">
      <w:pPr>
        <w:jc w:val="both"/>
      </w:pPr>
      <w:r w:rsidRPr="00BE5CEB">
        <w:tab/>
        <w:t xml:space="preserve">Financijska agencija, Regionalni centar Rijeka podnijela je ovome sudu 22. ožujka 2016. godine prijedlog za otvaranje stečajnog postupka nad dužnikom S. L. B. PROJEKTI jednostavno društvo s ograničenom odgovornošću za graditeljstvo, Klana; Studena 31, OIB 43993104051 (dalje: dužnik) temeljem čl.110. st.1. Stečajnog zakona (Narodne novine, br. 71/15, dalje: SZ-a). </w:t>
      </w:r>
    </w:p>
    <w:p w:rsidRDefault="00BE5CEB" w:rsidP="00BE5CEB" w:rsidR="00BE5CEB" w:rsidRPr="00BE5CEB">
      <w:pPr>
        <w:jc w:val="both"/>
      </w:pPr>
      <w:r w:rsidRPr="00BE5CEB">
        <w:tab/>
        <w:t>Predlagatelj je u prijedlogu naveo da dužnik na dan 01. rujna 2015. godine u Očevidniku redoslijeda osnova za plaćanje ima evidentirane neizvršene osnove za plaćanje u neprekinutom razdoblju od 610 dana u ukupnom iznosu od 14.626,359 kn u koji iznos je uračunata i kamata i naknada Financijske agencije za provedbe ovrhe, da dužnik ima jednog zaposlenika, te dostavila potvrdu o neizvršenim osnovama za plaćanje iz koje proizlazi da dužnik na dan 27. rujna 2016. godine ima evidentirane neizvršene osnove za plaćanje u neprekinutom razdoblju od 1001 dan.</w:t>
      </w:r>
      <w:r w:rsidRPr="00BE5CEB">
        <w:tab/>
      </w:r>
    </w:p>
    <w:p w:rsidRDefault="00BE5CEB" w:rsidP="00BE5CEB" w:rsidR="00BE5CEB" w:rsidRPr="00BE5CEB">
      <w:pPr>
        <w:jc w:val="both"/>
      </w:pPr>
      <w:r w:rsidRPr="00BE5CEB">
        <w:lastRenderedPageBreak/>
        <w:tab/>
        <w:t>Rješenjem posl. br. St-765/16-4 od 17. listopada 2016. godine pokrenut je prethodni postupak radi utvrđivanja pretpostavki za otvaranje stečajnog postupka nad dužnikom, naloženo osobi ovlaštenoj za zastupanje dužnika Dejvidu Katanar izKlane, Studena 31 da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BE5CEB" w:rsidP="00BE5CEB" w:rsidR="00BE5CEB" w:rsidRPr="00BE5CEB">
      <w:pPr>
        <w:jc w:val="both"/>
      </w:pPr>
      <w:r w:rsidRPr="00BE5CEB">
        <w:tab/>
        <w:t>Rješenjem od 13. prosinca 2016.g. sud je odredio mjeru osiguranja iz čl. 118. st. 2 točke 1 SZ-a imenovanjem privremenog stečajnog upravitelja Lilijane Augustin iz Matulja, Šmogorska 43,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(Narodne novine broj 71/15, dalje SZ-a).</w:t>
      </w:r>
    </w:p>
    <w:p w:rsidRDefault="00BE5CEB" w:rsidP="00BE5CEB" w:rsidR="00BE5CEB" w:rsidRPr="00BE5CEB">
      <w:pPr>
        <w:jc w:val="both"/>
      </w:pPr>
      <w:r w:rsidRPr="00BE5CEB">
        <w:tab/>
        <w:t xml:space="preserve">U prethodnom postupku privremeni stečajni upravitelj utvrdio je kod dužnika postojanje stečajnog razloga – nesposobnost za plaćanje. Naime, prema potvrdi FINE na dan 02. ožujka 2017. godine dužnik na računima ima evidentirano 1157 dana neprekidne blokade zbog nepodmirenih osnova za plaćanje evidentiranih u Očevidniku redoslijeda osnova za plaćanje. Nepodmirene obveze na dan 02. ožujka 2017. godine iznose 75.031,89 kn.  </w:t>
      </w:r>
    </w:p>
    <w:p w:rsidRDefault="00BE5CEB" w:rsidP="00BE5CEB" w:rsidR="00BE5CEB" w:rsidRPr="00BE5CEB">
      <w:pPr>
        <w:jc w:val="both"/>
      </w:pPr>
      <w:r w:rsidRPr="00BE5CEB">
        <w:tab/>
        <w:t xml:space="preserve">Dužnik se bavio uvođenjem instalacija vodovoda, kanalizacija, plina, grijanja i klimatizacije. Dolaskom na adresu sjedištu dužnika u Klani, Studena 31, privremena stečajna upraviteljica utvrdila je da se na navedenoj adresi nalazi obiteljska kuća bez istaknute oznake dužnika kao trgovačkog društva. </w:t>
      </w:r>
    </w:p>
    <w:p w:rsidRDefault="00BE5CEB" w:rsidP="00BE5CEB" w:rsidR="00BE5CEB" w:rsidRPr="00BE5CEB">
      <w:pPr>
        <w:jc w:val="both"/>
      </w:pPr>
      <w:r w:rsidRPr="00BE5CEB">
        <w:tab/>
        <w:t xml:space="preserve">Dužnik prema podacima Općinskog suda u Rijeci, zk. odjel Rijeka nema u vlasništvu niti u suvlasništvu nekretnine na području nadležnosti toga suda. </w:t>
      </w:r>
    </w:p>
    <w:p w:rsidRDefault="00BE5CEB" w:rsidP="00BE5CEB" w:rsidR="00BE5CEB" w:rsidRPr="00BE5CEB">
      <w:pPr>
        <w:jc w:val="both"/>
      </w:pPr>
      <w:r w:rsidRPr="00BE5CEB">
        <w:tab/>
        <w:t>Dužnik na dan 22. prosinca 2016. godine ima evidentiran dug prema Republici Hrvatskoj, Ministarstvu financija, Poreznoj upravi u iznosu 57.800,86 kn s osnova neplaćenih poreza i doprinosa.</w:t>
      </w:r>
    </w:p>
    <w:p w:rsidRDefault="00BE5CEB" w:rsidP="00BE5CEB" w:rsidR="00BE5CEB" w:rsidRPr="00BE5CEB">
      <w:pPr>
        <w:jc w:val="both"/>
      </w:pPr>
      <w:r w:rsidRPr="00BE5CEB">
        <w:tab/>
        <w:t>Analizom temeljnih financijskih izviješća za 2013., 2014. i 2015. godinu utvrđeno je da se dužnikova imovina sastoji od transportne imovine i potraživanja od kupaca. Transportnu imovinu čini teretni automobil marke Citroen godina proizvodnje 2000.,  reg. oznake RI 137 SJ, koji na dan 31. prosinca 2016. godine ima knjigovodstvenu vrijednost od 3.500,00 kn.</w:t>
      </w:r>
    </w:p>
    <w:p w:rsidRDefault="00BE5CEB" w:rsidP="00BE5CEB" w:rsidR="00BE5CEB" w:rsidRPr="00BE5CEB">
      <w:pPr>
        <w:jc w:val="both"/>
      </w:pPr>
      <w:r w:rsidRPr="00BE5CEB">
        <w:tab/>
        <w:t xml:space="preserve">Potraživanja od kupaca u visini 7.000,00 kn su u zastari, za naplatu je preostao iznos od 8.000,00 kn koji se odnosi na izvršene vodoinstalaterske usluge prema računu broj 2/1 od 9. veljače 2015.g. </w:t>
      </w:r>
    </w:p>
    <w:p w:rsidRDefault="00BE5CEB" w:rsidP="00BE5CEB" w:rsidR="00BE5CEB" w:rsidRPr="00BE5CEB">
      <w:pPr>
        <w:jc w:val="both"/>
      </w:pPr>
      <w:r w:rsidRPr="00BE5CEB">
        <w:tab/>
        <w:t xml:space="preserve">Obzirom na utvrđeno u prethodnom postupku, privremeni stečajni upravitelj predložio je sudu da pozove vjerovnike na uplatu predujma za namirenje troškova stečajnog postupka u visini od 25.580,00 kn. </w:t>
      </w:r>
    </w:p>
    <w:p w:rsidRDefault="00BE5CEB" w:rsidP="00BE5CEB" w:rsidR="00BE5CEB" w:rsidRPr="00BE5CEB">
      <w:pPr>
        <w:jc w:val="both"/>
      </w:pPr>
      <w:r w:rsidRPr="00BE5CEB">
        <w:tab/>
      </w:r>
    </w:p>
    <w:p w:rsidRDefault="00BE5CEB" w:rsidP="00BE5CEB" w:rsidR="00BE5CEB" w:rsidRPr="00BE5CEB">
      <w:pPr>
        <w:jc w:val="both"/>
      </w:pPr>
      <w:r w:rsidRPr="00BE5CEB">
        <w:lastRenderedPageBreak/>
        <w:t xml:space="preserve"> </w:t>
      </w:r>
      <w:r w:rsidRPr="00BE5CEB">
        <w:tab/>
        <w:t>Specifikacija predvidivih troškova obuhvaća trošak nagrade privremenom stečajnom upravitelju u bruto iznosu od 3.000,00 kn, trošak nagrade stečajnom upravitelju u bruto iznosu od 15.000,00 kn,  troškovi vođenja knjigovodstva u iznosu od 3.500,00 kn te ostali troškovi (troškovi pečata, troškovi platnog prometa ) u iznosu od 1.000,00 kn.</w:t>
      </w:r>
    </w:p>
    <w:p w:rsidRDefault="00BE5CEB" w:rsidP="00BE5CEB" w:rsidR="00BE5CEB" w:rsidRPr="00BE5CEB">
      <w:pPr>
        <w:jc w:val="both"/>
      </w:pPr>
      <w:r w:rsidRPr="00BE5CEB">
        <w:tab/>
        <w:t xml:space="preserve">Na ročištu održanom </w:t>
      </w:r>
      <w:r>
        <w:t>0</w:t>
      </w:r>
      <w:r w:rsidRPr="00BE5CEB">
        <w:t>6. ožujka 2017.</w:t>
      </w:r>
      <w:r>
        <w:t xml:space="preserve"> </w:t>
      </w:r>
      <w:r w:rsidRPr="00BE5CEB">
        <w:t>g</w:t>
      </w:r>
      <w:r>
        <w:t>odine</w:t>
      </w:r>
      <w:r w:rsidRPr="00BE5CEB">
        <w:t xml:space="preserve"> zastupnik dužnika po zakonu nije imao  primjedbi na sačinjeno izvješće i prijedlog privremenog stečajnog upravitelja.</w:t>
      </w:r>
    </w:p>
    <w:p w:rsidRDefault="001A7568" w:rsidP="001A7568" w:rsidR="001A7568" w:rsidRPr="001A7568">
      <w:pPr>
        <w:jc w:val="both"/>
      </w:pPr>
      <w:r w:rsidRPr="001A7568">
        <w:t xml:space="preserve">           Prema odredbi čl.5. st.1. i 2. </w:t>
      </w:r>
      <w:r w:rsidR="00FA7CB6">
        <w:t>SZ</w:t>
      </w:r>
      <w:r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BE5CEB">
        <w:t>06. ožujka</w:t>
      </w:r>
      <w:r w:rsidR="00DA68B7">
        <w:t xml:space="preserve"> 2017</w:t>
      </w:r>
      <w:r>
        <w:t xml:space="preserve">. godine pozvane su osobe koje imaju pravni interes za provedbom stečajnog postupka da u roku od 15 dana uplate predujam u visini od </w:t>
      </w:r>
      <w:r w:rsidR="00BE5CEB">
        <w:t>25.580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BE5CEB">
        <w:t>06. ožujka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BE5CEB">
        <w:t>06. ožujka</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71647F">
        <w:rPr>
          <w:bCs/>
        </w:rPr>
        <w:t xml:space="preserve">07. </w:t>
      </w:r>
      <w:r w:rsidR="00BE5CEB">
        <w:rPr>
          <w:bCs/>
        </w:rPr>
        <w:t>travnja</w:t>
      </w:r>
      <w:r w:rsidR="0071647F">
        <w:rPr>
          <w:bCs/>
        </w:rPr>
        <w:t xml:space="preserve"> 2017</w:t>
      </w:r>
      <w:r w:rsidR="00A274AB" w:rsidRPr="001A7568">
        <w:rPr>
          <w:bCs/>
        </w:rPr>
        <w:t xml:space="preserve">. </w:t>
      </w:r>
      <w:r w:rsidR="00C34A6B" w:rsidRPr="001A7568">
        <w:rPr>
          <w:bCs/>
        </w:rPr>
        <w:t>godine</w:t>
      </w:r>
    </w:p>
    <w:p w:rsidRDefault="003C422A" w:rsidP="000806E3" w:rsidR="003C422A">
      <w:pPr>
        <w:jc w:val="right"/>
        <w:rPr>
          <w:bCs/>
        </w:rPr>
      </w:pP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3C422A" w:rsidR="0071647F">
      <w:pPr>
        <w:ind w:firstLine="708" w:left="1416"/>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1647F">
        <w:rPr>
          <w:bCs/>
        </w:rPr>
        <w:t xml:space="preserve"> </w:t>
      </w:r>
    </w:p>
    <w:p w:rsidRDefault="003C422A" w:rsidP="003C422A" w:rsidR="003C422A">
      <w:pPr>
        <w:ind w:firstLine="708" w:left="1416"/>
        <w:jc w:val="right"/>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BE5CEB" w:rsidR="00DA68B7">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BE5CEB" w:rsidP="003828C9" w:rsidR="00BE5CEB">
      <w:pPr>
        <w:jc w:val="both"/>
        <w:rPr>
          <w:b/>
          <w:sz w:val="20"/>
          <w:szCs w:val="20"/>
        </w:rPr>
      </w:pPr>
    </w:p>
    <w:p w:rsidRDefault="006E4C0D" w:rsidP="003828C9" w:rsidR="00321306" w:rsidRPr="003B540A">
      <w:pPr>
        <w:jc w:val="both"/>
        <w:rPr>
          <w:b/>
          <w:sz w:val="20"/>
          <w:szCs w:val="20"/>
        </w:rPr>
      </w:pPr>
      <w:r w:rsidRPr="003B540A">
        <w:rPr>
          <w:b/>
          <w:sz w:val="20"/>
          <w:szCs w:val="20"/>
        </w:rPr>
        <w:lastRenderedPageBreak/>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BE5CEB">
        <w:rPr>
          <w:sz w:val="20"/>
          <w:szCs w:val="20"/>
        </w:rPr>
        <w:t>Dejvid Katanar, Klana, Studena 31</w:t>
      </w:r>
      <w:r w:rsidR="00C06115" w:rsidRPr="00C06115">
        <w:rPr>
          <w:sz w:val="20"/>
          <w:szCs w:val="20"/>
        </w:rPr>
        <w:t xml:space="preserve"> </w:t>
      </w:r>
      <w:r w:rsidR="00FA71A0">
        <w:rPr>
          <w:sz w:val="20"/>
          <w:szCs w:val="20"/>
        </w:rPr>
        <w:t>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BE5CEB">
        <w:rPr>
          <w:sz w:val="20"/>
          <w:szCs w:val="20"/>
        </w:rPr>
        <w:t xml:space="preserve"> 07.4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22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BE5CEB">
      <w:rPr>
        <w:b/>
      </w:rPr>
      <w:t>765/16-18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3C422A"/>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48B4"/>
    <w:rsid w:val="009759C6"/>
    <w:rsid w:val="00976E8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A68B7"/>
    <w:rsid w:val="00DD7334"/>
    <w:rsid w:val="00DE36C9"/>
    <w:rsid w:val="00DF013D"/>
    <w:rsid w:val="00E01978"/>
    <w:rsid w:val="00E535BC"/>
    <w:rsid w:val="00E65893"/>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C422A"/>
    <w:rPr>
      <w:color w:val="808080"/>
      <w:bdr w:space="0" w:sz="0" w:color="auto" w:val="none"/>
      <w:shd w:fill="auto" w:color="auto" w:val="clear"/>
    </w:rPr>
  </w:style>
  <w:style w:customStyle="true" w:styleId="eSPISCCParagraphDefaultFont" w:type="character">
    <w:name w:val="eSPIS_CC_Paragraph Default Font"/>
    <w:basedOn w:val="Zadanifontodlomka"/>
    <w:rsid w:val="003C42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422A"/>
    <w:rPr>
      <w:b/>
      <w:bdr w:space="0" w:sz="0" w:color="auto" w:val="none"/>
      <w:shd w:fill="FFFFCC" w:color="auto" w:val="clear"/>
      <w:lang w:val="hr-HR"/>
    </w:rPr>
  </w:style>
  <w:style w:customStyle="true" w:styleId="PozadinaSvijetloCrvena" w:type="character">
    <w:name w:val="Pozadina_SvijetloCrvena"/>
    <w:basedOn w:val="eSPISCCParagraphDefaultFont"/>
    <w:rsid w:val="003C42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42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C422A"/>
    <w:rPr>
      <w:color w:val="808080"/>
      <w:bdr w:color="auto" w:space="0" w:sz="0" w:val="none"/>
      <w:shd w:color="auto" w:fill="auto" w:val="clear"/>
    </w:rPr>
  </w:style>
  <w:style w:customStyle="1" w:styleId="eSPISCCParagraphDefaultFont" w:type="character">
    <w:name w:val="eSPIS_CC_Paragraph Default Font"/>
    <w:basedOn w:val="Zadanifontodlomka"/>
    <w:rsid w:val="003C42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422A"/>
    <w:rPr>
      <w:b/>
      <w:bdr w:color="auto" w:space="0" w:sz="0" w:val="none"/>
      <w:shd w:color="auto" w:fill="FFFFCC" w:val="clear"/>
      <w:lang w:val="hr-HR"/>
    </w:rPr>
  </w:style>
  <w:style w:customStyle="1" w:styleId="PozadinaSvijetloCrvena" w:type="character">
    <w:name w:val="Pozadina_SvijetloCrvena"/>
    <w:basedOn w:val="eSPISCCParagraphDefaultFont"/>
    <w:rsid w:val="003C42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42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S.L.B. PROJEKTI j.d.o.o.</izvorni_sadrzaj>
    <derivirana_varijabla naziv="DomainObject.Predmet.ProtustrankaFormated_1">  S.L.B. PROJEKTI j.d.o.o.</derivirana_varijabla>
  </DomainObject.Predmet.ProtustrankaFormated>
  <DomainObject.Predmet.ProtustrankaFormatedOIB>
    <izvorni_sadrzaj>  S.L.B. PROJEKTI j.d.o.o., OIB 43993104051</izvorni_sadrzaj>
    <derivirana_varijabla naziv="DomainObject.Predmet.ProtustrankaFormatedOIB_1">  S.L.B. PROJEKTI j.d.o.o., OIB 43993104051</derivirana_varijabla>
  </DomainObject.Predmet.ProtustrankaFormatedOIB>
  <DomainObject.Predmet.ProtustrankaFormatedWithAdress>
    <izvorni_sadrzaj> S.L.B. PROJEKTI j.d.o.o., Studena 31, 51217 Klana</izvorni_sadrzaj>
    <derivirana_varijabla naziv="DomainObject.Predmet.ProtustrankaFormatedWithAdress_1"> S.L.B. PROJEKTI j.d.o.o., Studena 31, 51217 Klana</derivirana_varijabla>
  </DomainObject.Predmet.ProtustrankaFormatedWithAdress>
  <DomainObject.Predmet.ProtustrankaFormatedWithAdressOIB>
    <izvorni_sadrzaj> S.L.B. PROJEKTI j.d.o.o., OIB 43993104051, Studena 31, 51217 Klana</izvorni_sadrzaj>
    <derivirana_varijabla naziv="DomainObject.Predmet.ProtustrankaFormatedWithAdressOIB_1"> S.L.B. PROJEKTI j.d.o.o., OIB 43993104051, Studena 31, 51217 Klana</derivirana_varijabla>
  </DomainObject.Predmet.ProtustrankaFormatedWithAdressOIB>
  <DomainObject.Predmet.ProtustrankaWithAdress>
    <izvorni_sadrzaj>S.L.B. PROJEKTI j.d.o.o. Studena 31, 51217 Klana</izvorni_sadrzaj>
    <derivirana_varijabla naziv="DomainObject.Predmet.ProtustrankaWithAdress_1">S.L.B. PROJEKTI j.d.o.o. Studena 31, 51217 Klana</derivirana_varijabla>
  </DomainObject.Predmet.ProtustrankaWithAdress>
  <DomainObject.Predmet.ProtustrankaWithAdressOIB>
    <izvorni_sadrzaj>S.L.B. PROJEKTI j.d.o.o., OIB 43993104051, Studena 31, 51217 Klana</izvorni_sadrzaj>
    <derivirana_varijabla naziv="DomainObject.Predmet.ProtustrankaWithAdressOIB_1">S.L.B. PROJEKTI j.d.o.o., OIB 43993104051, Studena 31, 51217 Klana</derivirana_varijabla>
  </DomainObject.Predmet.ProtustrankaWithAdressOIB>
  <DomainObject.Predmet.ProtustrankaNazivFormated>
    <izvorni_sadrzaj>S.L.B. PROJEKTI j.d.o.o.</izvorni_sadrzaj>
    <derivirana_varijabla naziv="DomainObject.Predmet.ProtustrankaNazivFormated_1">S.L.B. PROJEKTI j.d.o.o.</derivirana_varijabla>
  </DomainObject.Predmet.ProtustrankaNazivFormated>
  <DomainObject.Predmet.ProtustrankaNazivFormatedOIB>
    <izvorni_sadrzaj>S.L.B. PROJEKTI j.d.o.o., OIB 43993104051</izvorni_sadrzaj>
    <derivirana_varijabla naziv="DomainObject.Predmet.ProtustrankaNazivFormatedOIB_1">S.L.B. PROJEKTI j.d.o.o., OIB 43993104051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S.L.B. PROJEKTI j.d.o.o.</item>
    </izvorni_sadrzaj>
    <derivirana_varijabla naziv="DomainObject.Predmet.ProtuStrankaListFormated_1">
      <item>S.L.B. PROJEKTI j.d.o.o.</item>
    </derivirana_varijabla>
  </DomainObject.Predmet.ProtuStrankaListFormated>
  <DomainObject.Predmet.ProtuStrankaListFormatedOIB>
    <izvorni_sadrzaj>
      <item>S.L.B. PROJEKTI j.d.o.o., OIB 43993104051</item>
    </izvorni_sadrzaj>
    <derivirana_varijabla naziv="DomainObject.Predmet.ProtuStrankaListFormatedOIB_1">
      <item>S.L.B. PROJEKTI j.d.o.o., OIB 43993104051</item>
    </derivirana_varijabla>
  </DomainObject.Predmet.ProtuStrankaListFormatedOIB>
  <DomainObject.Predmet.ProtuStrankaListFormatedWithAdress>
    <izvorni_sadrzaj>
      <item>S.L.B. PROJEKTI j.d.o.o., Studena 31, 51217 Klana</item>
    </izvorni_sadrzaj>
    <derivirana_varijabla naziv="DomainObject.Predmet.ProtuStrankaListFormatedWithAdress_1">
      <item>S.L.B. PROJEKTI j.d.o.o., Studena 31, 51217 Klana</item>
    </derivirana_varijabla>
  </DomainObject.Predmet.ProtuStrankaListFormatedWithAdress>
  <DomainObject.Predmet.ProtuStrankaListFormatedWithAdressOIB>
    <izvorni_sadrzaj>
      <item>S.L.B. PROJEKTI j.d.o.o., OIB 43993104051, Studena 31, 51217 Klana</item>
    </izvorni_sadrzaj>
    <derivirana_varijabla naziv="DomainObject.Predmet.ProtuStrankaListFormatedWithAdressOIB_1">
      <item>S.L.B. PROJEKTI j.d.o.o., OIB 43993104051, Studena 31, 51217 Klana</item>
    </derivirana_varijabla>
  </DomainObject.Predmet.ProtuStrankaListFormatedWithAdressOIB>
  <DomainObject.Predmet.ProtuStrankaListNazivFormated>
    <izvorni_sadrzaj>
      <item>S.L.B. PROJEKTI j.d.o.o.</item>
    </izvorni_sadrzaj>
    <derivirana_varijabla naziv="DomainObject.Predmet.ProtuStrankaListNazivFormated_1">
      <item>S.L.B. PROJEKTI j.d.o.o.</item>
    </derivirana_varijabla>
  </DomainObject.Predmet.ProtuStrankaListNazivFormated>
  <DomainObject.Predmet.ProtuStrankaListNazivFormatedOIB>
    <izvorni_sadrzaj>
      <item>S.L.B. PROJEKTI j.d.o.o., OIB 43993104051</item>
    </izvorni_sadrzaj>
    <derivirana_varijabla naziv="DomainObject.Predmet.ProtuStrankaListNazivFormatedOIB_1">
      <item>S.L.B. PROJEKTI j.d.o.o., OIB 43993104051</item>
    </derivirana_varijabla>
  </DomainObject.Predmet.ProtuStrankaListNazivFormatedOIB>
  <DomainObject.Predmet.OstaliListFormated>
    <izvorni_sadrzaj>
      <item>Dejvid Katanar</item>
      <item>LILIJANA AUGUSTIN</item>
    </izvorni_sadrzaj>
    <derivirana_varijabla naziv="DomainObject.Predmet.OstaliListFormated_1">
      <item>Dejvid Katanar</item>
      <item>LILIJANA AUGUSTIN</item>
    </derivirana_varijabla>
  </DomainObject.Predmet.OstaliListFormated>
  <DomainObject.Predmet.OstaliListFormatedOIB>
    <izvorni_sadrzaj>
      <item>Dejvid Katanar, OIB 27632282874</item>
      <item>LILIJANA AUGUSTIN</item>
    </izvorni_sadrzaj>
    <derivirana_varijabla naziv="DomainObject.Predmet.OstaliListFormatedOIB_1">
      <item>Dejvid Katanar, OIB 27632282874</item>
      <item>LILIJANA AUGUSTIN</item>
    </derivirana_varijabla>
  </DomainObject.Predmet.OstaliListFormatedOIB>
  <DomainObject.Predmet.OstaliListFormatedWithAdress>
    <izvorni_sadrzaj>
      <item>Dejvid Katanar, Studena 31, 51217 Studena</item>
      <item>LILIJANA AUGUSTIN, ŠMOGORSKA 43, 51211 Matulji</item>
    </izvorni_sadrzaj>
    <derivirana_varijabla naziv="DomainObject.Predmet.OstaliListFormatedWithAdress_1">
      <item>Dejvid Katanar, Studena 31, 51217 Studena</item>
      <item>LILIJANA AUGUSTIN, ŠMOGORSKA 43, 51211 Matulji</item>
    </derivirana_varijabla>
  </DomainObject.Predmet.OstaliListFormatedWithAdress>
  <DomainObject.Predmet.OstaliListFormatedWithAdressOIB>
    <izvorni_sadrzaj>
      <item>Dejvid Katanar, OIB 27632282874, Studena 31, 51217 Studena</item>
      <item>LILIJANA AUGUSTIN, ŠMOGORSKA 43, 51211 Matulji</item>
    </izvorni_sadrzaj>
    <derivirana_varijabla naziv="DomainObject.Predmet.OstaliListFormatedWithAdressOIB_1">
      <item>Dejvid Katanar, OIB 27632282874, Studena 31, 51217 Studena</item>
      <item>LILIJANA AUGUSTIN, ŠMOGORSKA 43, 51211 Matulji</item>
    </derivirana_varijabla>
  </DomainObject.Predmet.OstaliListFormatedWithAdressOIB>
  <DomainObject.Predmet.OstaliListNazivFormated>
    <izvorni_sadrzaj>
      <item>Dejvid Katanar</item>
      <item>LILIJANA AUGUSTIN</item>
    </izvorni_sadrzaj>
    <derivirana_varijabla naziv="DomainObject.Predmet.OstaliListNazivFormated_1">
      <item>Dejvid Katanar</item>
      <item>LILIJANA AUGUSTIN</item>
    </derivirana_varijabla>
  </DomainObject.Predmet.OstaliListNazivFormated>
  <DomainObject.Predmet.OstaliListNazivFormatedOIB>
    <izvorni_sadrzaj>
      <item>Dejvid Katanar, OIB 27632282874</item>
      <item>LILIJANA AUGUSTIN</item>
    </izvorni_sadrzaj>
    <derivirana_varijabla naziv="DomainObject.Predmet.OstaliListNazivFormatedOIB_1">
      <item>Dejvid Katanar, OIB 27632282874</item>
      <item>LILIJANA AUGUSTIN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S.L.B. PROJEKTI j.d.o.o.</izvorni_sadrzaj>
    <derivirana_varijabla naziv="DomainObject.Predmet.ProtustrankaIDrugi_1">S.L.B. PROJEKTI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S.L.B. PROJEKTI j.d.o.o., OIB 43993104051, Studena 31, 51217 Klana</izvorni_sadrzaj>
    <derivirana_varijabla naziv="DomainObject.Predmet.ProtustrankaIDrugiAdressOIB_1">S.L.B. PROJEKTI j.d.o.o., OIB 43993104051, Studena 31,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S.L.B. PROJEKTI j.d.o.o.</item>
      <item>Dejvid Katanar</item>
      <item>LILIJANA AUGUSTIN</item>
    </izvorni_sadrzaj>
    <derivirana_varijabla naziv="DomainObject.Predmet.SudioniciListNaziv_1">
      <item>FINA  Rijeka</item>
      <item>S.L.B. PROJEKTI j.d.o.o.</item>
      <item>Dejvid Katanar</item>
      <item>LILIJANA AUGUSTIN</item>
    </derivirana_varijabla>
  </DomainObject.Predmet.SudioniciListNaziv>
  <DomainObject.Predmet.SudioniciListAdressOIB>
    <izvorni_sadrzaj>
      <item>FINA  Rijeka, OIB 85821130368, Frana Kurelca 8,51000 Rijeka</item>
      <item>S.L.B. PROJEKTI j.d.o.o., OIB 43993104051, Studena 31,51217 Klana</item>
      <item>Dejvid Katanar, OIB 27632282874, Studena 31,51217 Studena</item>
      <item>LILIJANA AUGUSTIN, ŠMOGORSKA 43,51211 Matulji</item>
    </izvorni_sadrzaj>
    <derivirana_varijabla naziv="DomainObject.Predmet.SudioniciListAdressOIB_1">
      <item>FINA  Rijeka, OIB 85821130368, Frana Kurelca 8,51000 Rijeka</item>
      <item>S.L.B. PROJEKTI j.d.o.o., OIB 43993104051, Studena 31,51217 Klana</item>
      <item>Dejvid Katanar, OIB 27632282874, Studena 31,51217 Studena</item>
      <item>LILIJANA AUGUSTIN, ŠMOGORSKA 43,51211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43993104051</item>
      <item>, OIB 27632282874</item>
      <item>, OIB null</item>
    </izvorni_sadrzaj>
    <derivirana_varijabla naziv="DomainObject.Predmet.SudioniciListNazivOIB_1">
      <item>, OIB 85821130368</item>
      <item>, OIB 43993104051</item>
      <item>, OIB 27632282874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667710-97F6-4919-8411-D4614AF7C3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1278</properties:Words>
  <properties:Characters>7209</properties:Characters>
  <properties:Lines>151</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2017-04-07T09:52:00Z</dcterms:created>
  <dc:creator>dcmelik</dc:creator>
  <cp:lastModifiedBy>Jasna Radulović</cp:lastModifiedBy>
  <cp:lastPrinted>2017-04-07T09:52:00Z</cp:lastPrinted>
  <dcterms:modified xmlns:xsi="http://www.w3.org/2001/XMLSchema-instance" xsi:type="dcterms:W3CDTF">2017-04-07T09:53:00Z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