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7c8f" w14:paraId="b0a7c8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AE4F51">
        <w:t>TAJ 92 d.o.o. Donji Proložac, Donji Proložac 0, OIB: 49565472597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E4F51">
        <w:t>TAJ 92 d.o.o. Donji Proložac, Donji Proložac 0, OIB: 49565472597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E0700B">
        <w:rPr>
          <w:lang w:val="hr-HR"/>
        </w:rPr>
        <w:t>Mateo Erceg, Radnička cesta 30, Zagreb, OIB: 93602617826.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AE4F51">
        <w:t>TAJ 92 d.o.o. Donji Proložac, Donji Proložac 0, OIB: 49565472597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E4F51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E4F51">
        <w:t>TAJ 92 d.o.o. Donji Proložac, Donji Proložac 0, OIB: 49565472597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E4F51">
        <w:rPr>
          <w:lang w:val="hr-HR"/>
        </w:rPr>
        <w:t>1785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AE4F51">
        <w:rPr>
          <w:lang w:val="hr-HR"/>
        </w:rPr>
        <w:t>345.796,52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E4F51">
        <w:rPr>
          <w:lang w:val="hr-HR"/>
        </w:rPr>
        <w:t>28.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E1B" w:rsidP="003734BE" w:rsidR="00D82E1B">
      <w:r>
        <w:separator/>
      </w:r>
    </w:p>
  </w:endnote>
  <w:endnote w:id="0" w:type="continuationSeparator">
    <w:p w:rsidRDefault="00D82E1B" w:rsidP="003734BE" w:rsidR="00D8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E1B" w:rsidP="003734BE" w:rsidR="00D82E1B">
      <w:r>
        <w:separator/>
      </w:r>
    </w:p>
  </w:footnote>
  <w:footnote w:id="0" w:type="continuationSeparator">
    <w:p w:rsidRDefault="00D82E1B" w:rsidP="003734BE" w:rsidR="00D82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AE4F51">
      <w:t>846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AE4F51">
      <w:t>846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08F0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 92, društvo s ograničenom odgovornošću za gradjevinarstvo, trgovinu i usluge</izvorni_sadrzaj>
    <derivirana_varijabla naziv="DomainObject.Predmet.ProtustrankaFormated_1">  TAJ 92, društvo s ograničenom odgovornošću za gradjevinarstvo, trgovinu i usluge</derivirana_varijabla>
  </DomainObject.Predmet.ProtustrankaFormated>
  <DomainObject.Predmet.ProtustrankaFormatedOIB>
    <izvorni_sadrzaj>  TAJ 92, društvo s ograničenom odgovornošću za gradjevinarstvo, trgovinu i usluge, OIB 49565472597</izvorni_sadrzaj>
    <derivirana_varijabla naziv="DomainObject.Predmet.ProtustrankaFormatedOIB_1">  TAJ 92, društvo s ograničenom odgovornošću za gradjevinarstvo, trgovinu i usluge, OIB 49565472597</derivirana_varijabla>
  </DomainObject.Predmet.ProtustrankaFormatedOIB>
  <DomainObject.Predmet.ProtustrankaFormatedWithAdress>
    <izvorni_sadrzaj> TAJ 92, društvo s ograničenom odgovornošću za gradjevinarstvo, trgovinu i usluge,  0, 21260 Donji Proložac</izvorni_sadrzaj>
    <derivirana_varijabla naziv="DomainObject.Predmet.ProtustrankaFormatedWithAdress_1"> TAJ 92, društvo s ograničenom odgovornošću za gradjevinarstvo, trgovinu i usluge,  0, 21260 Donji Proložac</derivirana_varijabla>
  </DomainObject.Predmet.ProtustrankaFormatedWithAdress>
  <DomainObject.Predmet.ProtustrankaFormatedWithAdressOIB>
    <izvorni_sadrzaj> TAJ 92, društvo s ograničenom odgovornošću za gradjevinarstvo, trgovinu i usluge, OIB 49565472597,  0, 21260 Donji Proložac</izvorni_sadrzaj>
    <derivirana_varijabla naziv="DomainObject.Predmet.ProtustrankaFormatedWithAdressOIB_1"> TAJ 92, društvo s ograničenom odgovornošću za gradjevinarstvo, trgovinu i usluge, OIB 49565472597,  0, 21260 Donji Proložac</derivirana_varijabla>
  </DomainObject.Predmet.ProtustrankaFormatedWithAdressOIB>
  <DomainObject.Predmet.ProtustrankaWithAdress>
    <izvorni_sadrzaj>TAJ 92, društvo s ograničenom odgovornošću za gradjevinarstvo, trgovinu i usluge  0, 21260 Donji Proložac</izvorni_sadrzaj>
    <derivirana_varijabla naziv="DomainObject.Predmet.ProtustrankaWithAdress_1">TAJ 92, društvo s ograničenom odgovornošću za gradjevinarstvo, trgovinu i usluge  0, 21260 Donji Proložac</derivirana_varijabla>
  </DomainObject.Predmet.ProtustrankaWithAdress>
  <DomainObject.Predmet.ProtustrankaWithAdressOIB>
    <izvorni_sadrzaj>TAJ 92, društvo s ograničenom odgovornošću za gradjevinarstvo, trgovinu i usluge, OIB 49565472597,  0, 21260 Donji Proložac</izvorni_sadrzaj>
    <derivirana_varijabla naziv="DomainObject.Predmet.ProtustrankaWithAdressOIB_1">TAJ 92, društvo s ograničenom odgovornošću za gradjevinarstvo, trgovinu i usluge, OIB 49565472597,  0, 21260 Donji Proložac</derivirana_varijabla>
  </DomainObject.Predmet.ProtustrankaWithAdressOIB>
  <DomainObject.Predmet.ProtustrankaNazivFormated>
    <izvorni_sadrzaj>TAJ 92, društvo s ograničenom odgovornošću za gradjevinarstvo, trgovinu i usluge</izvorni_sadrzaj>
    <derivirana_varijabla naziv="DomainObject.Predmet.ProtustrankaNazivFormated_1">TAJ 92, društvo s ograničenom odgovornošću za gradjevinarstvo, trgovinu i usluge</derivirana_varijabla>
  </DomainObject.Predmet.ProtustrankaNazivFormated>
  <DomainObject.Predmet.ProtustrankaNazivFormatedOIB>
    <izvorni_sadrzaj>TAJ 92, društvo s ograničenom odgovornošću za gradjevinarstvo, trgovinu i usluge, OIB 49565472597</izvorni_sadrzaj>
    <derivirana_varijabla naziv="DomainObject.Predmet.ProtustrankaNazivFormatedOIB_1">TAJ 92, društvo s ograničenom odgovornošću za gradjevinarstvo, trgovinu i usluge, OIB 49565472597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345796.52</izvorni_sadrzaj>
    <derivirana_varijabla naziv="DomainObject.Predmet.TrenutnaVrijednost_1">345796.52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 92, društvo s ograničenom odgovornošću za gradjevinarstvo, trgovinu i usluge</item>
    </izvorni_sadrzaj>
    <derivirana_varijabla naziv="DomainObject.Predmet.ProtuStrankaListFormated_1">
      <item>TAJ 92, društvo s ograničenom odgovornošću za gradjevinarstvo, trgovinu i usluge</item>
    </derivirana_varijabla>
  </DomainObject.Predmet.ProtuStrankaListFormated>
  <DomainObject.Predmet.ProtuStrankaListFormatedOIB>
    <izvorni_sadrzaj>
      <item>TAJ 92, društvo s ograničenom odgovornošću za gradjevinarstvo, trgovinu i usluge, OIB 49565472597</item>
    </izvorni_sadrzaj>
    <derivirana_varijabla naziv="DomainObject.Predmet.ProtuStrankaListFormatedOIB_1">
      <item>TAJ 92, društvo s ograničenom odgovornošću za gradjevinarstvo, trgovinu i usluge, OIB 49565472597</item>
    </derivirana_varijabla>
  </DomainObject.Predmet.ProtuStrankaListFormatedOIB>
  <DomainObject.Predmet.ProtuStrankaListFormatedWithAdress>
    <izvorni_sadrzaj>
      <item>TAJ 92, društvo s ograničenom odgovornošću za gradjevinarstvo, trgovinu i usluge,  0, 21260 Donji Proložac</item>
    </izvorni_sadrzaj>
    <derivirana_varijabla naziv="DomainObject.Predmet.ProtuStrankaListFormatedWithAdress_1">
      <item>TAJ 92, društvo s ograničenom odgovornošću za gradjevinarstvo, trgovinu i usluge,  0, 21260 Donji Proložac</item>
    </derivirana_varijabla>
  </DomainObject.Predmet.ProtuStrankaListFormatedWithAdress>
  <DomainObject.Predmet.ProtuStrankaListFormatedWithAdressOIB>
    <izvorni_sadrzaj>
      <item>TAJ 92, društvo s ograničenom odgovornošću za gradjevinarstvo, trgovinu i usluge, OIB 49565472597,  0, 21260 Donji Proložac</item>
    </izvorni_sadrzaj>
    <derivirana_varijabla naziv="DomainObject.Predmet.ProtuStrankaListFormatedWithAdressOIB_1">
      <item>TAJ 92, društvo s ograničenom odgovornošću za gradjevinarstvo, trgovinu i usluge, OIB 49565472597,  0, 21260 Donji Proložac</item>
    </derivirana_varijabla>
  </DomainObject.Predmet.ProtuStrankaListFormatedWithAdressOIB>
  <DomainObject.Predmet.ProtuStrankaListNazivFormated>
    <izvorni_sadrzaj>
      <item>TAJ 92, društvo s ograničenom odgovornošću za gradjevinarstvo, trgovinu i usluge</item>
    </izvorni_sadrzaj>
    <derivirana_varijabla naziv="DomainObject.Predmet.ProtuStrankaListNazivFormated_1">
      <item>TAJ 92, društvo s ograničenom odgovornošću za gradjevinarstvo, trgovinu i usluge</item>
    </derivirana_varijabla>
  </DomainObject.Predmet.ProtuStrankaListNazivFormated>
  <DomainObject.Predmet.ProtuStrankaListNazivFormatedOIB>
    <izvorni_sadrzaj>
      <item>TAJ 92, društvo s ograničenom odgovornošću za gradjevinarstvo, trgovinu i usluge, OIB 49565472597</item>
    </izvorni_sadrzaj>
    <derivirana_varijabla naziv="DomainObject.Predmet.ProtuStrankaListNazivFormatedOIB_1">
      <item>TAJ 92, društvo s ograničenom odgovornošću za gradjevinarstvo, trgovinu i usluge, OIB 49565472597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 92, društvo s ograničenom odgovornošću za gradjevinarstvo, trgovinu i usluge</izvorni_sadrzaj>
    <derivirana_varijabla naziv="DomainObject.Predmet.ProtustrankaIDrugi_1">TAJ 92, društvo s ograničenom odgovornošću za gradjevinarstvo,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TAJ 92, društvo s ograničenom odgovornošću za gradjevinarstvo, trgovinu i usluge, OIB 49565472597,  0, 21260 Donji Proložac</izvorni_sadrzaj>
    <derivirana_varijabla naziv="DomainObject.Predmet.ProtustrankaIDrugiAdressOIB_1">TAJ 92, društvo s ograničenom odgovornošću za gradjevinarstvo, trgovinu i usluge, OIB 49565472597, 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 92, društvo s ograničenom odgovornošću za gradjevinarstvo, trgovinu i usluge</item>
      <item>FINANCIJSKA AGENCIJA, RC SPLIT</item>
    </izvorni_sadrzaj>
    <derivirana_varijabla naziv="DomainObject.Predmet.SudioniciListNaziv_1">
      <item>TAJ 92, društvo s ograničenom odgovornošću za gradjevinarstvo, trgovinu i usluge</item>
      <item>FINANCIJSKA AGENCIJA, RC SPLIT</item>
    </derivirana_varijabla>
  </DomainObject.Predmet.SudioniciListNaziv>
  <DomainObject.Predmet.SudioniciListAdressOIB>
    <izvorni_sadrzaj>
      <item>TAJ 92, društvo s ograničenom odgovornošću za gradjevinarstvo, trgovinu i usluge, OIB 49565472597,  0,21260 Donji Proložac</item>
      <item>FINANCIJSKA AGENCIJA, RC SPLIT, OIB 85821130368, Mažuranićevo šet. 24 b,21000 Split</item>
    </izvorni_sadrzaj>
    <derivirana_varijabla naziv="DomainObject.Predmet.SudioniciListAdressOIB_1">
      <item>TAJ 92, društvo s ograničenom odgovornošću za gradjevinarstvo, trgovinu i usluge, OIB 49565472597,  0,21260 Donji Proložac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49565472597</item>
      <item>, OIB 85821130368</item>
    </izvorni_sadrzaj>
    <derivirana_varijabla naziv="DomainObject.Predmet.SudioniciListNazivOIB_1">
      <item>, OIB 49565472597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0C395-CEA5-473B-A24E-24462C4C9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4116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2016-05-02T11:23:00Z</cp:lastPrinted>
  <dcterms:modified xmlns:xsi="http://www.w3.org/2001/XMLSchema-instance" xsi:type="dcterms:W3CDTF">2016-05-02T12:24:00Z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