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44b3" w14:paraId="fe944b3" w:rsidRDefault="00790014" w:rsidP="00790014" w:rsidR="00790014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FD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352FD" w:rsidP="00350130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350130">
        <w:rPr>
          <w:rFonts w:hAnsi="Times New Roman" w:ascii="Times New Roman"/>
          <w:b w:val="false"/>
          <w:color w:val="auto"/>
          <w:szCs w:val="24"/>
        </w:rPr>
        <w:t xml:space="preserve">/II                       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D1736C">
        <w:rPr>
          <w:rFonts w:hAnsi="Times New Roman" w:ascii="Times New Roman"/>
          <w:b w:val="false"/>
          <w:color w:val="auto"/>
          <w:szCs w:val="24"/>
        </w:rPr>
        <w:t>1933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D1736C">
        <w:rPr>
          <w:rFonts w:hAnsi="Times New Roman" w:ascii="Times New Roman"/>
          <w:b w:val="false"/>
          <w:color w:val="auto"/>
          <w:szCs w:val="24"/>
        </w:rPr>
        <w:t>3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350130" w:rsidP="00B45EBA" w:rsidR="00350130" w:rsidRPr="00335AF5"/>
    <w:p w:rsidRDefault="00350130" w:rsidP="00B45EBA" w:rsidR="00350130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, kao stečajnom sucu u stečajnom postupku nad </w:t>
      </w:r>
      <w:r w:rsidR="00D1736C" w:rsidRPr="00D1736C">
        <w:rPr>
          <w:rFonts w:hAnsi="Times New Roman" w:ascii="Times New Roman"/>
          <w:b w:val="false"/>
          <w:color w:val="auto"/>
          <w:szCs w:val="24"/>
        </w:rPr>
        <w:t>SURFMEDIA d.o.o. u stečaju, za telekomunikacije, trgovinu i usluge, Zagreb, Vladimira Varićaka 14,  MBS: 080729930, OIB:09822432244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04528">
        <w:rPr>
          <w:rFonts w:hAnsi="Times New Roman" w:ascii="Times New Roman"/>
          <w:b w:val="false"/>
          <w:color w:val="auto"/>
          <w:szCs w:val="24"/>
        </w:rPr>
        <w:t>1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1736C">
        <w:rPr>
          <w:rFonts w:hAnsi="Times New Roman" w:ascii="Times New Roman"/>
          <w:b w:val="false"/>
          <w:color w:val="auto"/>
          <w:szCs w:val="24"/>
        </w:rPr>
        <w:t>prosinca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604528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35013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350130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4956D9" w:rsidP="00210798" w:rsidR="004956D9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4956D9" w:rsidP="00604528" w:rsidR="00210798">
      <w:pPr>
        <w:jc w:val="both"/>
      </w:pPr>
      <w:r w:rsidRPr="004956D9">
        <w:t>I</w:t>
      </w:r>
      <w:r w:rsidRPr="004956D9">
        <w:tab/>
        <w:t xml:space="preserve">Daje se suglasnost na završnu diobu u stečajnom postupku nad dužnikom stečajna masa </w:t>
      </w:r>
      <w:r w:rsidR="00D1736C" w:rsidRPr="00D1736C">
        <w:t>SURFMEDIA d.o.o. u stečaju, za telekomunikacije, trgovinu i usluge, Zagreb, Vladimira Varićaka 14,  MBS: 080729930, OIB:09822432244</w:t>
      </w:r>
      <w:r>
        <w:t>.</w:t>
      </w:r>
    </w:p>
    <w:p w:rsidRDefault="004956D9" w:rsidP="00BB6604" w:rsidR="00BB6604">
      <w:r>
        <w:t>II</w:t>
      </w:r>
      <w:r>
        <w:tab/>
      </w:r>
      <w:r w:rsidR="00210798">
        <w:t>Određuje se završno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za dan</w:t>
      </w:r>
      <w:r w:rsidR="00690661">
        <w:t xml:space="preserve"> </w:t>
      </w:r>
    </w:p>
    <w:p w:rsidRDefault="008E2B31" w:rsidP="00BB6604" w:rsidR="008E2B31"/>
    <w:p w:rsidRDefault="00604528" w:rsidP="00604528" w:rsidR="00BB6604" w:rsidRPr="00350130">
      <w:pPr>
        <w:jc w:val="center"/>
      </w:pPr>
      <w:r w:rsidRPr="00350130">
        <w:t>1</w:t>
      </w:r>
      <w:r w:rsidR="00D1736C">
        <w:t>2</w:t>
      </w:r>
      <w:r w:rsidR="00BB6604" w:rsidRPr="00350130">
        <w:t xml:space="preserve">. </w:t>
      </w:r>
      <w:r w:rsidR="00D1736C">
        <w:t>siječnja</w:t>
      </w:r>
      <w:r w:rsidR="00690661" w:rsidRPr="00350130">
        <w:t xml:space="preserve"> 201</w:t>
      </w:r>
      <w:r w:rsidR="00D1736C">
        <w:t>6</w:t>
      </w:r>
      <w:r w:rsidR="00690661" w:rsidRPr="00350130">
        <w:t>.</w:t>
      </w:r>
      <w:r w:rsidR="00A239A4" w:rsidRPr="00350130">
        <w:t xml:space="preserve"> u 1</w:t>
      </w:r>
      <w:r w:rsidR="00D1736C">
        <w:t>1</w:t>
      </w:r>
      <w:r w:rsidR="00A239A4" w:rsidRPr="00350130">
        <w:t>,</w:t>
      </w:r>
      <w:r w:rsidRPr="00350130">
        <w:t>00</w:t>
      </w:r>
      <w:r w:rsidR="00A239A4" w:rsidRPr="00350130">
        <w:t xml:space="preserve"> sati</w:t>
      </w:r>
      <w:r w:rsidR="00210798" w:rsidRPr="00350130">
        <w:t>,</w:t>
      </w:r>
    </w:p>
    <w:p w:rsidRDefault="008E2B31" w:rsidP="00BB6604" w:rsidR="008E2B31" w:rsidRPr="00350130">
      <w:pPr>
        <w:ind w:left="1065"/>
        <w:jc w:val="center"/>
      </w:pPr>
    </w:p>
    <w:p w:rsidRDefault="00210798" w:rsidP="00BB6604" w:rsidR="00BB6604">
      <w:pPr>
        <w:jc w:val="center"/>
      </w:pPr>
      <w:r>
        <w:t xml:space="preserve">koje će se održati u </w:t>
      </w:r>
      <w:r w:rsidR="00690661" w:rsidRPr="00690661">
        <w:t>Trgovačko</w:t>
      </w:r>
      <w:r w:rsidR="00A239A4">
        <w:t>m</w:t>
      </w:r>
      <w:r w:rsidR="00690661" w:rsidRPr="00690661">
        <w:t xml:space="preserve"> sud</w:t>
      </w:r>
      <w:r w:rsidR="00A239A4">
        <w:t>u</w:t>
      </w:r>
      <w:r w:rsidR="00690661" w:rsidRPr="00690661">
        <w:t xml:space="preserve"> u Zagrebu, </w:t>
      </w:r>
    </w:p>
    <w:p w:rsidRDefault="00690661" w:rsidP="00BB6604" w:rsidR="00BB6604">
      <w:pPr>
        <w:jc w:val="center"/>
      </w:pPr>
      <w:r w:rsidRPr="00690661">
        <w:t xml:space="preserve">Zagreb, Petrinjska 8, soba </w:t>
      </w:r>
      <w:r>
        <w:t>88</w:t>
      </w:r>
      <w:r w:rsidRPr="00690661">
        <w:t>/II ulična zgrada</w:t>
      </w:r>
      <w:r w:rsidR="00210798">
        <w:t>.</w:t>
      </w:r>
    </w:p>
    <w:p w:rsidRDefault="008E2B31" w:rsidP="00BB6604" w:rsidR="008E2B31">
      <w:pPr>
        <w:jc w:val="center"/>
      </w:pPr>
    </w:p>
    <w:p w:rsidRDefault="004956D9" w:rsidP="00BB6604" w:rsidR="00210798">
      <w:pPr>
        <w:jc w:val="both"/>
      </w:pPr>
      <w:r>
        <w:t>III</w:t>
      </w:r>
      <w:r>
        <w:tab/>
      </w:r>
      <w:r w:rsidR="00210798">
        <w:t>Na ročištu se :</w:t>
      </w:r>
    </w:p>
    <w:p w:rsidRDefault="00210798" w:rsidP="00BB6604" w:rsidR="00210798">
      <w:pPr>
        <w:numPr>
          <w:ilvl w:val="1"/>
          <w:numId w:val="1"/>
        </w:numPr>
        <w:jc w:val="both"/>
      </w:pPr>
      <w:r>
        <w:t>raspravlja o završnom računu stečajnog upravitelja,</w:t>
      </w:r>
    </w:p>
    <w:p w:rsidRDefault="00210798" w:rsidP="00BB6604" w:rsidR="00BB6604">
      <w:pPr>
        <w:numPr>
          <w:ilvl w:val="1"/>
          <w:numId w:val="1"/>
        </w:numPr>
        <w:jc w:val="both"/>
      </w:pPr>
      <w:r>
        <w:t>pod</w:t>
      </w:r>
      <w:r w:rsidR="008E2B31">
        <w:t>nose prigovori na završni popis.</w:t>
      </w:r>
    </w:p>
    <w:p w:rsidRDefault="004956D9" w:rsidP="004956D9" w:rsidR="00210798">
      <w:pPr>
        <w:jc w:val="both"/>
      </w:pPr>
      <w:r>
        <w:t>IV</w:t>
      </w:r>
      <w:r>
        <w:tab/>
      </w:r>
      <w:r w:rsidR="00210798"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604528">
        <w:t>1</w:t>
      </w:r>
      <w:r w:rsidR="00690661">
        <w:t xml:space="preserve">. </w:t>
      </w:r>
      <w:r w:rsidR="00D1736C">
        <w:t>prosinca</w:t>
      </w:r>
      <w:r w:rsidR="00867C17">
        <w:t xml:space="preserve"> </w:t>
      </w:r>
      <w:r w:rsidR="00690661">
        <w:t>201</w:t>
      </w:r>
      <w:r w:rsidR="00604528">
        <w:t>5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CB41DA">
        <w:t xml:space="preserve"> </w:t>
      </w:r>
    </w:p>
    <w:p w:rsidRDefault="00210798" w:rsidP="00210798" w:rsidR="00210798">
      <w:pPr>
        <w:ind w:left="360"/>
        <w:jc w:val="center"/>
      </w:pPr>
    </w:p>
    <w:p w:rsidRDefault="003061F2" w:rsidP="00D1736C" w:rsidR="003061F2">
      <w:pPr>
        <w:ind w:left="360"/>
      </w:pPr>
    </w:p>
    <w:p w:rsidRDefault="00CB41DA" w:rsidP="00CB41DA" w:rsidR="00CB41DA">
      <w:pPr>
        <w:ind w:left="360"/>
      </w:pPr>
      <w:r>
        <w:t>DNA</w:t>
      </w:r>
    </w:p>
    <w:p w:rsidRDefault="00CB41DA" w:rsidP="00CB41DA" w:rsidR="00CB41DA">
      <w:pPr>
        <w:numPr>
          <w:ilvl w:val="0"/>
          <w:numId w:val="6"/>
        </w:numPr>
      </w:pPr>
      <w:r>
        <w:t>stečajnom upravitelju</w:t>
      </w:r>
    </w:p>
    <w:p w:rsidRDefault="00CB41DA" w:rsidP="00CB41DA" w:rsidR="00CB41DA">
      <w:pPr>
        <w:numPr>
          <w:ilvl w:val="0"/>
          <w:numId w:val="6"/>
        </w:numPr>
      </w:pPr>
      <w:r>
        <w:t>e-oglasna ploča 30 dana</w:t>
      </w:r>
    </w:p>
    <w:p w:rsidRDefault="00CB41DA" w:rsidP="00D1736C" w:rsidR="00CB41DA">
      <w:pPr>
        <w:ind w:left="360"/>
      </w:pPr>
    </w:p>
    <w:sectPr w:rsidR="00CB41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23322"/>
    <w:multiLevelType w:val="hybridMultilevel"/>
    <w:tmpl w:val="5B36C4B8"/>
    <w:lvl w:tplc="6386A51E" w:ilvl="0">
      <w:start w:val="2"/>
      <w:numFmt w:val="decimal"/>
      <w:lvlText w:val="%1."/>
      <w:lvlJc w:val="left"/>
      <w:pPr>
        <w:ind w:hanging="36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D264C71"/>
    <w:multiLevelType w:val="hybridMultilevel"/>
    <w:tmpl w:val="3FDA1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407F7E"/>
    <w:multiLevelType w:val="hybridMultilevel"/>
    <w:tmpl w:val="5ACCDCC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00A84"/>
    <w:multiLevelType w:val="hybridMultilevel"/>
    <w:tmpl w:val="80EECEF0"/>
    <w:lvl w:tplc="54E4219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943A1"/>
    <w:rsid w:val="000A429C"/>
    <w:rsid w:val="00210798"/>
    <w:rsid w:val="00240EBF"/>
    <w:rsid w:val="002E16DE"/>
    <w:rsid w:val="003061F2"/>
    <w:rsid w:val="00350130"/>
    <w:rsid w:val="004956D9"/>
    <w:rsid w:val="005041C8"/>
    <w:rsid w:val="00562967"/>
    <w:rsid w:val="00604528"/>
    <w:rsid w:val="00690661"/>
    <w:rsid w:val="00790014"/>
    <w:rsid w:val="00867C17"/>
    <w:rsid w:val="008E2B31"/>
    <w:rsid w:val="00A04249"/>
    <w:rsid w:val="00A239A4"/>
    <w:rsid w:val="00AB58A5"/>
    <w:rsid w:val="00AE3C99"/>
    <w:rsid w:val="00B2173E"/>
    <w:rsid w:val="00B45EBA"/>
    <w:rsid w:val="00B73156"/>
    <w:rsid w:val="00BB6604"/>
    <w:rsid w:val="00C352FD"/>
    <w:rsid w:val="00CA3A90"/>
    <w:rsid w:val="00CB41DA"/>
    <w:rsid w:val="00D1736C"/>
    <w:rsid w:val="00D26C29"/>
    <w:rsid w:val="00E4491A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102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St-1933/2013-44</izvorni_sadrzaj>
    <derivirana_varijabla naziv="DomainObject.Oznaka_1">St-1933/2013-44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St-1933/2013</izvorni_sadrzaj>
    <derivirana_varijabla naziv="DomainObject.Predmet.OznakaBroj_1">St-1933/2013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SURFMEDIA d.o.o.</izvorni_sadrzaj>
    <derivirana_varijabla naziv="DomainObject.Predmet.ProtustrankaFormated_1">  SURFMEDIA d.o.o.</derivirana_varijabla>
  </DomainObject.Predmet.ProtustrankaFormated>
  <DomainObject.Predmet.ProtustrankaFormatedOIB>
    <izvorni_sadrzaj>  SURFMEDIA d.o.o., OIB 09822432244</izvorni_sadrzaj>
    <derivirana_varijabla naziv="DomainObject.Predmet.ProtustrankaFormatedOIB_1">  SURFMEDIA d.o.o., OIB 09822432244</derivirana_varijabla>
  </DomainObject.Predmet.ProtustrankaFormatedOIB>
  <DomainObject.Predmet.ProtustrankaFormatedWithAdress>
    <izvorni_sadrzaj> SURFMEDIA d.o.o., VLADIMIRA VARIČAKA 14, 10000 Zagreb</izvorni_sadrzaj>
    <derivirana_varijabla naziv="DomainObject.Predmet.ProtustrankaFormatedWithAdress_1"> SURFMEDIA d.o.o., VLADIMIRA VARIČAKA 14, 10000 Zagreb</derivirana_varijabla>
  </DomainObject.Predmet.ProtustrankaFormatedWithAdress>
  <DomainObject.Predmet.ProtustrankaFormatedWithAdressOIB>
    <izvorni_sadrzaj> SURFMEDIA d.o.o., OIB 09822432244, VLADIMIRA VARIČAKA 14, 10000 Zagreb</izvorni_sadrzaj>
    <derivirana_varijabla naziv="DomainObject.Predmet.ProtustrankaFormatedWithAdressOIB_1"> SURFMEDIA d.o.o., OIB 09822432244, VLADIMIRA VARIČAKA 14, 10000 Zagreb</derivirana_varijabla>
  </DomainObject.Predmet.ProtustrankaFormatedWithAdressOIB>
  <DomainObject.Predmet.ProtustrankaWithAdress>
    <izvorni_sadrzaj>SURFMEDIA d.o.o. VLADIMIRA VARIČAKA 14, 10000 Zagreb</izvorni_sadrzaj>
    <derivirana_varijabla naziv="DomainObject.Predmet.ProtustrankaWithAdress_1">SURFMEDIA d.o.o. VLADIMIRA VARIČAKA 14, 10000 Zagreb</derivirana_varijabla>
  </DomainObject.Predmet.ProtustrankaWithAdress>
  <DomainObject.Predmet.ProtustrankaWithAdressOIB>
    <izvorni_sadrzaj>SURFMEDIA d.o.o., OIB 09822432244, VLADIMIRA VARIČAKA 14, 10000 Zagreb</izvorni_sadrzaj>
    <derivirana_varijabla naziv="DomainObject.Predmet.ProtustrankaWithAdressOIB_1">SURFMEDIA d.o.o., OIB 09822432244, VLADIMIRA VARIČAKA 14, 10000 Zagreb</derivirana_varijabla>
  </DomainObject.Predmet.ProtustrankaWithAdressOIB>
  <DomainObject.Predmet.ProtustrankaNazivFormated>
    <izvorni_sadrzaj>SURFMEDIA d.o.o.</izvorni_sadrzaj>
    <derivirana_varijabla naziv="DomainObject.Predmet.ProtustrankaNazivFormated_1">SURFMEDIA d.o.o.</derivirana_varijabla>
  </DomainObject.Predmet.ProtustrankaNazivFormated>
  <DomainObject.Predmet.ProtustrankaNazivFormatedOIB>
    <izvorni_sadrzaj>SURFMEDIA d.o.o., OIB 09822432244</izvorni_sadrzaj>
    <derivirana_varijabla naziv="DomainObject.Predmet.ProtustrankaNazivFormatedOIB_1">SURFMEDIA d.o.o., OIB 09822432244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IMBER d.o.o. zastupanog po punomoćniku JAKA ĆURIĆ; VJEROVNICI</izvorni_sadrzaj>
    <derivirana_varijabla naziv="DomainObject.Predmet.StrankaFormated_1">  ELEKTRO IMBER d.o.o. zastupanog po punomoćniku JAKA ĆURIĆ; VJEROVNICI</derivirana_varijabla>
  </DomainObject.Predmet.StrankaFormated>
  <DomainObject.Predmet.StrankaFormatedOIB>
    <izvorni_sadrzaj>  ELEKTRO IMBER d.o.o., OIB 41188361058 zastupanog po punomoćniku JAKA ĆURIĆ; VJEROVNICI</izvorni_sadrzaj>
    <derivirana_varijabla naziv="DomainObject.Predmet.StrankaFormatedOIB_1">  ELEKTRO IMBER d.o.o., OIB 41188361058 zastupanog po punomoćniku JAKA ĆURIĆ; VJEROVNICI</derivirana_varijabla>
  </DomainObject.Predmet.StrankaFormatedOIB>
  <DomainObject.Predmet.StrankaFormatedWithAdress>
    <izvorni_sadrzaj> ELEKTRO IMBER d.o.o., NOVA CESTA 184, 10000 Zagreb zastupanog po punomoćniku JAKA ĆURIĆ; VJEROVNICI</izvorni_sadrzaj>
    <derivirana_varijabla naziv="DomainObject.Predmet.StrankaFormatedWithAdress_1"> ELEKTRO IMBER d.o.o., NOVA CESTA 184, 10000 Zagreb zastupanog po punomoćniku JAKA ĆURIĆ; VJEROVNICI</derivirana_varijabla>
  </DomainObject.Predmet.StrankaFormatedWithAdress>
  <DomainObject.Predmet.StrankaFormatedWithAdressOIB>
    <izvorni_sadrzaj> ELEKTRO IMBER d.o.o., OIB 41188361058, NOVA CESTA 184, 10000 Zagreb zastupanog po punomoćniku JAKA ĆURIĆ; VJEROVNICI</izvorni_sadrzaj>
    <derivirana_varijabla naziv="DomainObject.Predmet.StrankaFormatedWithAdressOIB_1"> ELEKTRO IMBER d.o.o., OIB 41188361058, NOVA CESTA 184, 10000 Zagreb zastupanog po punomoćniku JAKA ĆURIĆ; VJEROVNICI</derivirana_varijabla>
  </DomainObject.Predmet.StrankaFormatedWithAdressOIB>
  <DomainObject.Predmet.StrankaWithAdress>
    <izvorni_sadrzaj>ELEKTRO IMBER d.o.o. NOVA CESTA 184,10000 Zagreb,VJEROVNICI </izvorni_sadrzaj>
    <derivirana_varijabla naziv="DomainObject.Predmet.StrankaWithAdress_1">ELEKTRO IMBER d.o.o. NOVA CESTA 184,10000 Zagreb,VJEROVNICI </derivirana_varijabla>
  </DomainObject.Predmet.StrankaWithAdress>
  <DomainObject.Predmet.StrankaWithAdressOIB>
    <izvorni_sadrzaj>ELEKTRO IMBER d.o.o., OIB 41188361058, NOVA CESTA 184,10000 Zagreb,VJEROVNICI</izvorni_sadrzaj>
    <derivirana_varijabla naziv="DomainObject.Predmet.StrankaWithAdressOIB_1">ELEKTRO IMBER d.o.o., OIB 41188361058, NOVA CESTA 184,10000 Zagreb,VJEROVNICI</derivirana_varijabla>
  </DomainObject.Predmet.StrankaWithAdressOIB>
  <DomainObject.Predmet.StrankaNazivFormated>
    <izvorni_sadrzaj>ELEKTRO IMBER d.o.o.,VJEROVNICI</izvorni_sadrzaj>
    <derivirana_varijabla naziv="DomainObject.Predmet.StrankaNazivFormated_1">ELEKTRO IMBER d.o.o.,VJEROVNICI</derivirana_varijabla>
  </DomainObject.Predmet.StrankaNazivFormated>
  <DomainObject.Predmet.StrankaNazivFormatedOIB>
    <izvorni_sadrzaj>ELEKTRO IMBER d.o.o., OIB 41188361058,VJEROVNICI</izvorni_sadrzaj>
    <derivirana_varijabla naziv="DomainObject.Predmet.StrankaNazivFormatedOIB_1">ELEKTRO IMBER d.o.o., OIB 41188361058,VJEROVNICI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ELEKTRO IMBER d.o.o. zastupanog po punomoćniku JAKA ĆURIĆ</item>
      <item>VJEROVNICI</item>
    </izvorni_sadrzaj>
    <derivirana_varijabla naziv="DomainObject.Predmet.StrankaListFormated_1">
      <item>ELEKTRO IMBER d.o.o. zastupanog po punomoćniku JAKA ĆURIĆ</item>
      <item>VJEROVNICI</item>
    </derivirana_varijabla>
  </DomainObject.Predmet.StrankaListFormated>
  <DomainObject.Predmet.StrankaListFormatedOIB>
    <izvorni_sadrzaj>
      <item>ELEKTRO IMBER d.o.o., OIB 41188361058 zastupanog po punomoćniku JAKA ĆURIĆ</item>
      <item>VJEROVNICI</item>
    </izvorni_sadrzaj>
    <derivirana_varijabla naziv="DomainObject.Predmet.StrankaListFormatedOIB_1">
      <item>ELEKTRO IMBER d.o.o., OIB 41188361058 zastupanog po punomoćniku JAKA ĆURIĆ</item>
      <item>VJEROVNICI</item>
    </derivirana_varijabla>
  </DomainObject.Predmet.StrankaListFormatedOIB>
  <DomainObject.Predmet.StrankaListFormatedWithAdress>
    <izvorni_sadrzaj>
      <item>ELEKTRO IMBER d.o.o., NOVA CESTA 184, 10000 Zagreb zastupanog po punomoćniku JAKA ĆURIĆ</item>
      <item>VJEROVNICI</item>
    </izvorni_sadrzaj>
    <derivirana_varijabla naziv="DomainObject.Predmet.StrankaListFormatedWithAdress_1">
      <item>ELEKTRO IMBER d.o.o., NOVA CESTA 184, 10000 Zagreb zastupanog po punomoćniku JAKA ĆURIĆ</item>
      <item>VJEROVNICI</item>
    </derivirana_varijabla>
  </DomainObject.Predmet.StrankaListFormatedWithAdress>
  <DomainObject.Predmet.StrankaListFormatedWithAdressOIB>
    <izvorni_sadrzaj>
      <item>ELEKTRO IMBER d.o.o., OIB 41188361058, NOVA CESTA 184, 10000 Zagreb zastupanog po punomoćniku JAKA ĆURIĆ</item>
      <item>VJEROVNICI</item>
    </izvorni_sadrzaj>
    <derivirana_varijabla naziv="DomainObject.Predmet.StrankaListFormatedWithAdressOIB_1">
      <item>ELEKTRO IMBER d.o.o., OIB 41188361058, NOVA CESTA 184, 10000 Zagreb zastupanog po punomoćniku JAKA ĆURIĆ</item>
      <item>VJEROVNICI</item>
    </derivirana_varijabla>
  </DomainObject.Predmet.StrankaListFormatedWithAdressOIB>
  <DomainObject.Predmet.StrankaListNazivFormated>
    <izvorni_sadrzaj>
      <item>ELEKTRO IMBER d.o.o.</item>
      <item>VJEROVNICI</item>
    </izvorni_sadrzaj>
    <derivirana_varijabla naziv="DomainObject.Predmet.StrankaListNazivFormated_1">
      <item>ELEKTRO IMBER d.o.o.</item>
      <item>VJEROVNICI</item>
    </derivirana_varijabla>
  </DomainObject.Predmet.StrankaListNazivFormated>
  <DomainObject.Predmet.StrankaListNazivFormatedOIB>
    <izvorni_sadrzaj>
      <item>ELEKTRO IMBER d.o.o., OIB 41188361058</item>
      <item>VJEROVNICI</item>
    </izvorni_sadrzaj>
    <derivirana_varijabla naziv="DomainObject.Predmet.StrankaListNazivFormatedOIB_1">
      <item>ELEKTRO IMBER d.o.o., OIB 41188361058</item>
      <item>VJEROVNICI</item>
    </derivirana_varijabla>
  </DomainObject.Predmet.StrankaListNazivFormatedOIB>
  <DomainObject.Predmet.ProtuStrankaListFormated>
    <izvorni_sadrzaj>
      <item>SURFMEDIA d.o.o.</item>
    </izvorni_sadrzaj>
    <derivirana_varijabla naziv="DomainObject.Predmet.ProtuStrankaListFormated_1">
      <item>SURFMEDIA d.o.o.</item>
    </derivirana_varijabla>
  </DomainObject.Predmet.ProtuStrankaListFormated>
  <DomainObject.Predmet.ProtuStrankaListFormatedOIB>
    <izvorni_sadrzaj>
      <item>SURFMEDIA d.o.o., OIB 09822432244</item>
    </izvorni_sadrzaj>
    <derivirana_varijabla naziv="DomainObject.Predmet.ProtuStrankaListFormatedOIB_1">
      <item>SURFMEDIA d.o.o., OIB 09822432244</item>
    </derivirana_varijabla>
  </DomainObject.Predmet.ProtuStrankaListFormatedOIB>
  <DomainObject.Predmet.ProtuStrankaListFormatedWithAdress>
    <izvorni_sadrzaj>
      <item>SURFMEDIA d.o.o., VLADIMIRA VARIČAKA 14, 10000 Zagreb</item>
    </izvorni_sadrzaj>
    <derivirana_varijabla naziv="DomainObject.Predmet.ProtuStrankaListFormatedWithAdress_1">
      <item>SURFMEDIA d.o.o., VLADIMIRA VARIČAKA 14, 10000 Zagreb</item>
    </derivirana_varijabla>
  </DomainObject.Predmet.ProtuStrankaListFormatedWithAdress>
  <DomainObject.Predmet.ProtuStrankaListFormatedWithAdressOIB>
    <izvorni_sadrzaj>
      <item>SURFMEDIA d.o.o., OIB 09822432244, VLADIMIRA VARIČAKA 14, 10000 Zagreb</item>
    </izvorni_sadrzaj>
    <derivirana_varijabla naziv="DomainObject.Predmet.ProtuStrankaListFormatedWithAdressOIB_1">
      <item>SURFMEDIA d.o.o., OIB 09822432244, VLADIMIRA VARIČAKA 14, 10000 Zagreb</item>
    </derivirana_varijabla>
  </DomainObject.Predmet.ProtuStrankaListFormatedWithAdressOIB>
  <DomainObject.Predmet.ProtuStrankaListNazivFormated>
    <izvorni_sadrzaj>
      <item>SURFMEDIA d.o.o.</item>
    </izvorni_sadrzaj>
    <derivirana_varijabla naziv="DomainObject.Predmet.ProtuStrankaListNazivFormated_1">
      <item>SURFMEDIA d.o.o.</item>
    </derivirana_varijabla>
  </DomainObject.Predmet.ProtuStrankaListNazivFormated>
  <DomainObject.Predmet.ProtuStrankaListNazivFormatedOIB>
    <izvorni_sadrzaj>
      <item>SURFMEDIA d.o.o., OIB 09822432244</item>
    </izvorni_sadrzaj>
    <derivirana_varijabla naziv="DomainObject.Predmet.ProtuStrankaListNazivFormatedOIB_1">
      <item>SURFMEDIA d.o.o., OIB 09822432244</item>
    </derivirana_varijabla>
  </DomainObject.Predmet.ProtuStrankaListNazivFormatedOIB>
  <DomainObject.Predmet.OstaliListFormated>
    <izvorni_sadrzaj>
      <item>JAKA ĆURIĆ punomoćnik sudionika u postupku ELEKTRO IMBER d.o.o.</item>
      <item>JERKO DUŠKO SUIĆ</item>
    </izvorni_sadrzaj>
    <derivirana_varijabla naziv="DomainObject.Predmet.OstaliListFormated_1">
      <item>JAKA ĆURIĆ punomoćnik sudionika u postupku ELEKTRO IMBER d.o.o.</item>
      <item>JERKO DUŠKO SUIĆ</item>
    </derivirana_varijabla>
  </DomainObject.Predmet.OstaliListFormated>
  <DomainObject.Predmet.OstaliListFormatedOIB>
    <izvorni_sadrzaj>
      <item>JAKA ĆURIĆ punomoćnik sudionika u postupku ELEKTRO IMBER d.o.o.</item>
      <item>JERKO DUŠKO SUIĆ, OIB 53510817959</item>
    </izvorni_sadrzaj>
    <derivirana_varijabla naziv="DomainObject.Predmet.OstaliListFormatedOIB_1">
      <item>JAKA ĆURIĆ punomoćnik sudionika u postupku ELEKTRO IMBER d.o.o.</item>
      <item>JERKO DUŠKO SUIĆ, OIB 53510817959</item>
    </derivirana_varijabla>
  </DomainObject.Predmet.OstaliListFormatedOIB>
  <DomainObject.Predmet.OstaliListFormatedWithAdress>
    <izvorni_sadrzaj>
      <item>JAKA ĆURIĆ, PAVLA HATZA 23, 10000 Zagreb punomoćnik sudionika u postupku ELEKTRO IMBER d.o.o.</item>
      <item>JERKO DUŠKO SUIĆ</item>
    </izvorni_sadrzaj>
    <derivirana_varijabla naziv="DomainObject.Predmet.OstaliListFormatedWithAdress_1">
      <item>JAKA ĆURIĆ, PAVLA HATZA 23, 10000 Zagreb punomoćnik sudionika u postupku ELEKTRO IMBER d.o.o.</item>
      <item>JERKO DUŠKO SUIĆ</item>
    </derivirana_varijabla>
  </DomainObject.Predmet.OstaliListFormatedWithAdress>
  <DomainObject.Predmet.OstaliListFormatedWithAdressOIB>
    <izvorni_sadrzaj>
      <item>JAKA ĆURIĆ, PAVLA HATZA 23, 10000 Zagreb punomoćnik sudionika u postupku ELEKTRO IMBER d.o.o.</item>
      <item>JERKO DUŠKO SUIĆ, OIB 53510817959</item>
    </izvorni_sadrzaj>
    <derivirana_varijabla naziv="DomainObject.Predmet.OstaliListFormatedWithAdressOIB_1">
      <item>JAKA ĆURIĆ, PAVLA HATZA 23, 10000 Zagreb punomoćnik sudionika u postupku ELEKTRO IMBER d.o.o.</item>
      <item>JERKO DUŠKO SUIĆ, OIB 53510817959</item>
    </derivirana_varijabla>
  </DomainObject.Predmet.OstaliListFormatedWithAdressOIB>
  <DomainObject.Predmet.OstaliListNazivFormated>
    <izvorni_sadrzaj>
      <item>JAKA ĆURIĆ</item>
      <item>JERKO DUŠKO SUIĆ</item>
    </izvorni_sadrzaj>
    <derivirana_varijabla naziv="DomainObject.Predmet.OstaliListNazivFormated_1">
      <item>JAKA ĆURIĆ</item>
      <item>JERKO DUŠKO SUIĆ</item>
    </derivirana_varijabla>
  </DomainObject.Predmet.OstaliListNazivFormated>
  <DomainObject.Predmet.OstaliListNazivFormatedOIB>
    <izvorni_sadrzaj>
      <item>JAKA ĆURIĆ</item>
      <item>JERKO DUŠKO SUIĆ, OIB 53510817959</item>
    </izvorni_sadrzaj>
    <derivirana_varijabla naziv="DomainObject.Predmet.OstaliListNazivFormatedOIB_1">
      <item>JAKA ĆURIĆ</item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St-1933/2013-44</izvorni_sadrzaj>
    <derivirana_varijabla naziv="DomainObject.PoslovniBrojDokumenta_1">St-1933/2013-44</derivirana_varijabla>
  </DomainObject.PoslovniBrojDokumenta>
  <DomainObject.Predmet.StrankaIDrugi>
    <izvorni_sadrzaj>ELEKTRO IMBER d.o.o. i dr.</izvorni_sadrzaj>
    <derivirana_varijabla naziv="DomainObject.Predmet.StrankaIDrugi_1">ELEKTRO IMBER d.o.o. i dr.</derivirana_varijabla>
  </DomainObject.Predmet.StrankaIDrugi>
  <DomainObject.Predmet.ProtustrankaIDrugi>
    <izvorni_sadrzaj>SURFMEDIA d.o.o.</izvorni_sadrzaj>
    <derivirana_varijabla naziv="DomainObject.Predmet.ProtustrankaIDrugi_1">SURFMEDIA d.o.o.</derivirana_varijabla>
  </DomainObject.Predmet.ProtustrankaIDrugi>
  <DomainObject.Predmet.StrankaIDrugiAdressOIB>
    <izvorni_sadrzaj>ELEKTRO IMBER d.o.o., OIB 41188361058, NOVA CESTA 184, 10000 Zagreb i dr.</izvorni_sadrzaj>
    <derivirana_varijabla naziv="DomainObject.Predmet.StrankaIDrugiAdressOIB_1">ELEKTRO IMBER d.o.o., OIB 41188361058, NOVA CESTA 184, 10000 Zagreb i dr.</derivirana_varijabla>
  </DomainObject.Predmet.StrankaIDrugiAdressOIB>
  <DomainObject.Predmet.ProtustrankaIDrugiAdressOIB>
    <izvorni_sadrzaj>SURFMEDIA d.o.o., OIB 09822432244, VLADIMIRA VARIČAKA 14, 10000 Zagreb</izvorni_sadrzaj>
    <derivirana_varijabla naziv="DomainObject.Predmet.ProtustrankaIDrugiAdressOIB_1">SURFMEDIA d.o.o., OIB 09822432244, VLADIMIRA VARIČAKA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ĆURIĆ</item>
      <item>SURFMEDIA d.o.o.</item>
      <item>ELEKTRO IMBER d.o.o.</item>
      <item>JERKO DUŠKO SUIĆ</item>
      <item>VJEROVNICI</item>
    </izvorni_sadrzaj>
    <derivirana_varijabla naziv="DomainObject.Predmet.SudioniciListNaziv_1">
      <item>JAKA ĆURIĆ</item>
      <item>SURFMEDIA d.o.o.</item>
      <item>ELEKTRO IMBER d.o.o.</item>
      <item>JERKO DUŠKO SUIĆ</item>
      <item>VJEROVNICI</item>
    </derivirana_varijabla>
  </DomainObject.Predmet.SudioniciListNaziv>
  <DomainObject.Predmet.SudioniciListAdressOIB>
    <izvorni_sadrzaj>
      <item>JAKA ĆURIĆ, PAVLA HATZA 23,10000 Zagreb</item>
      <item>SURFMEDIA d.o.o., OIB 09822432244, VLADIMIRA VARIČAKA 14,10000 Zagreb</item>
      <item>ELEKTRO IMBER d.o.o., OIB 41188361058, NOVA CESTA 184,10000 Zagreb</item>
      <item>JERKO DUŠKO SUIĆ, OIB 53510817959</item>
      <item>VJEROVNICI</item>
    </izvorni_sadrzaj>
    <derivirana_varijabla naziv="DomainObject.Predmet.SudioniciListAdressOIB_1">
      <item>JAKA ĆURIĆ, PAVLA HATZA 23,10000 Zagreb</item>
      <item>SURFMEDIA d.o.o., OIB 09822432244, VLADIMIRA VARIČAKA 14,10000 Zagreb</item>
      <item>ELEKTRO IMBER d.o.o., OIB 41188361058, NOVA CESTA 184,10000 Zagreb</item>
      <item>JERKO DUŠKO SUIĆ, OIB 53510817959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09822432244</item>
      <item>, OIB 41188361058</item>
      <item>, OIB 53510817959</item>
      <item>, OIB null</item>
    </izvorni_sadrzaj>
    <derivirana_varijabla naziv="DomainObject.Predmet.SudioniciListNazivOIB_1">
      <item>, OIB null</item>
      <item>, OIB 09822432244</item>
      <item>, OIB 41188361058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185</properties:Words>
  <properties:Characters>909</properties:Characters>
  <properties:Lines>41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2015-12-01T12:36:00Z</dcterms:created>
  <dc:creator>RH-TDU</dc:creator>
  <cp:lastModifiedBy>Ivana Stampf</cp:lastModifiedBy>
  <cp:lastPrinted>2013-03-01T09:51:00Z</cp:lastPrinted>
  <dcterms:modified xmlns:xsi="http://www.w3.org/2001/XMLSchema-instance" xsi:type="dcterms:W3CDTF">2015-12-01T12:52:00Z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St-1933/2013-44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