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ea37" w14:paraId="883ea37" w:rsidRDefault="00CE23EB" w:rsidP="001940FB" w:rsidR="00CE23E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35E7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35E7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E23EB" w:rsidP="00AA6BCF" w:rsidR="00CE23E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CE23EB" w:rsidR="00CE23E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CE23E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E23EB" w:rsidP="00CE23E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E23E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E23E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E23EB">
        <w:rPr>
          <w:rFonts w:cs="Calibri" w:eastAsia="Arial Unicode MS" w:hAnsi="Calibri" w:ascii="Calibri"/>
          <w:kern w:val="1"/>
          <w:lang w:eastAsia="ar-SA" w:val="hr-HR"/>
        </w:rPr>
        <w:t>DRAŽEN RADMAN</w:t>
      </w:r>
      <w:r w:rsidR="00E636A3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E23E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E636A3" w:rsidRPr="00E636A3">
        <w:rPr>
          <w:rFonts w:cs="Calibri" w:hAnsi="Calibri" w:ascii="Calibri"/>
        </w:rPr>
        <w:t>40.342,04 kn</w:t>
      </w:r>
      <w:r w:rsidR="00783BFB" w:rsidRPr="00783BFB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636A3" w:rsidRPr="00E636A3">
        <w:rPr>
          <w:rFonts w:cs="Calibri" w:hAnsi="Calibri" w:ascii="Calibri"/>
        </w:rPr>
        <w:t>38.342,04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636A3" w:rsidRPr="00E636A3">
        <w:rPr>
          <w:rFonts w:cs="Calibri" w:hAnsi="Calibri" w:ascii="Calibri"/>
        </w:rPr>
        <w:t>2.000,00 kn</w:t>
      </w:r>
      <w:r w:rsidR="00E636A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E23E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E23E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E23EB" w:rsidRPr="00CE23E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E23E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636A3" w:rsidP="00E43846" w:rsidR="00AA6BCF" w:rsidRPr="003C5AF8">
            <w:pPr>
              <w:spacing w:after="0"/>
              <w:jc w:val="both"/>
              <w:rPr>
                <w:rFonts w:cs="Calibri"/>
              </w:rPr>
            </w:pPr>
            <w:r w:rsidRPr="00E636A3">
              <w:rPr>
                <w:rFonts w:cs="Calibri" w:hAnsi="Calibri" w:ascii="Calibri"/>
              </w:rPr>
              <w:t>DRAŽEN RADMAN</w:t>
            </w:r>
            <w:r w:rsidR="00F20B3B">
              <w:rPr>
                <w:rFonts w:cs="Calibri"/>
              </w:rPr>
              <w:t xml:space="preserve">, </w:t>
            </w:r>
            <w:r w:rsidRPr="00E636A3">
              <w:rPr>
                <w:rFonts w:cs="Calibri" w:hAnsi="Calibri" w:ascii="Calibri"/>
              </w:rPr>
              <w:t>Terzićeva 17,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E636A3">
              <w:rPr>
                <w:rFonts w:cs="Calibri" w:hAnsi="Calibri" w:ascii="Calibri"/>
              </w:rPr>
              <w:t>94893991997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636A3" w:rsidP="00E636A3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636A3">
              <w:rPr>
                <w:rFonts w:cs="Calibri" w:hAnsi="Calibri" w:ascii="Calibri"/>
              </w:rPr>
              <w:t>Ugovor o štednom depozitu broj 81-70-50028-1,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E636A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636A3">
              <w:rPr>
                <w:rFonts w:cs="Calibri" w:hAnsi="Calibri" w:ascii="Calibri"/>
              </w:rPr>
              <w:t>40.342,04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E636A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636A3">
              <w:rPr>
                <w:rFonts w:cs="Calibri" w:hAnsi="Calibri" w:ascii="Calibri"/>
              </w:rPr>
              <w:t>38.342,04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E636A3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636A3">
              <w:rPr>
                <w:rFonts w:cs="Calibri" w:hAnsi="Calibri" w:ascii="Calibri"/>
              </w:rPr>
              <w:t>2.000,00 kn</w:t>
            </w:r>
          </w:p>
        </w:tc>
      </w:tr>
    </w:tbl>
    <w:p w:rsidRDefault="009709A6" w:rsidP="009709A6" w:rsidR="009709A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709A6" w:rsidP="009709A6" w:rsidR="009709A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D5A14" w:rsidP="009709A6" w:rsidR="009709A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9A6" w:rsidP="009709A6" w:rsidR="009709A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709A6" w:rsidP="009709A6" w:rsidR="009709A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709A6" w:rsidP="009709A6" w:rsidR="009709A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709A6" w:rsidP="009709A6" w:rsidR="009709A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709A6" w:rsidP="009709A6" w:rsidR="009709A6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445" w:rsidR="00744445">
      <w:pPr>
        <w:spacing w:after="0"/>
      </w:pPr>
      <w:r>
        <w:separator/>
      </w:r>
    </w:p>
  </w:endnote>
  <w:endnote w:id="0" w:type="continuationSeparator">
    <w:p w:rsidRDefault="00744445" w:rsidR="007444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5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445" w:rsidR="00744445">
      <w:pPr>
        <w:spacing w:after="0"/>
      </w:pPr>
      <w:r>
        <w:separator/>
      </w:r>
    </w:p>
  </w:footnote>
  <w:footnote w:id="0" w:type="continuationSeparator">
    <w:p w:rsidRDefault="00744445" w:rsidR="0074444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59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2B5D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5E7D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5A14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566"/>
    <w:rsid w:val="00604720"/>
    <w:rsid w:val="00606043"/>
    <w:rsid w:val="0060637A"/>
    <w:rsid w:val="006077AC"/>
    <w:rsid w:val="00612C8D"/>
    <w:rsid w:val="00617876"/>
    <w:rsid w:val="00617C8B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445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3592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9A6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2750"/>
    <w:rsid w:val="00A84291"/>
    <w:rsid w:val="00A875DC"/>
    <w:rsid w:val="00AA3810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97854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23E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3CCA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36A3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41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03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59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59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59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59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03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59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59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59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59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1424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St-651/2017-58 / Podnesak - Podnesak (-58.docx)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