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4736" w14:paraId="12d4736" w:rsidRDefault="000A6D18" w:rsidP="00910611" w:rsidR="000A6D1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6D18" w:rsidP="00910611" w:rsidR="000A6D18">
      <w:r>
        <w:rPr>
          <w:rFonts w:eastAsia="MS Mincho"/>
        </w:rPr>
        <w:t xml:space="preserve">   REPUBLIKA HRVATSKA</w:t>
      </w:r>
    </w:p>
    <w:p w:rsidRDefault="000A6D18" w:rsidP="00910611" w:rsidR="000A6D18">
      <w:r>
        <w:rPr>
          <w:rFonts w:eastAsia="MS Mincho"/>
        </w:rPr>
        <w:t>TRGOVAČKI SUD U RIJECI</w:t>
      </w:r>
    </w:p>
    <w:p w:rsidRDefault="000A6D18" w:rsidR="000A6D1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A6D18" w:rsidP="00910611" w:rsidR="000A6D18" w:rsidRPr="00910611"/>
    <w:p w:rsidRDefault="009754B3" w:rsidP="009754B3" w:rsidR="009754B3" w:rsidRPr="00A6796B"/>
    <w:p w:rsidRDefault="0049427C" w:rsidR="0049427C" w:rsidRPr="00B252DE">
      <w:pPr>
        <w:rPr>
          <w:rFonts w:cs="Arial" w:hAnsi="Arial" w:ascii="Arial"/>
        </w:rPr>
      </w:pPr>
    </w:p>
    <w:p w:rsidRDefault="009754B3" w:rsidP="009754B3" w:rsidR="009754B3" w:rsidRPr="00A6796B"/>
    <w:p w:rsidRDefault="009754B3" w:rsidP="009754B3" w:rsidR="009754B3"/>
    <w:p w:rsidRDefault="00CC43B1" w:rsidP="009754B3" w:rsidR="00CC43B1"/>
    <w:p w:rsidRDefault="00BE7254" w:rsidP="009754B3" w:rsidR="00BE7254"/>
    <w:p w:rsidRDefault="00BE7254" w:rsidP="009754B3" w:rsidR="00BE7254"/>
    <w:p w:rsidRDefault="00CC43B1" w:rsidP="009754B3" w:rsidR="00CC43B1"/>
    <w:p w:rsidRDefault="00CC43B1" w:rsidP="00CC43B1" w:rsidR="00BE7254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  <w:r>
        <w:rPr>
          <w:b/>
        </w:rPr>
        <w:t>Z A K L J U Č A K</w:t>
      </w:r>
    </w:p>
    <w:p w:rsidRDefault="00CC43B1" w:rsidP="00CC43B1" w:rsidR="00CC43B1">
      <w:pPr>
        <w:jc w:val="center"/>
        <w:rPr>
          <w:b/>
        </w:rPr>
      </w:pPr>
    </w:p>
    <w:p w:rsidRDefault="00CC43B1" w:rsidP="00CC43B1" w:rsidR="00CC43B1">
      <w:pPr>
        <w:jc w:val="center"/>
        <w:rPr>
          <w:b/>
        </w:rPr>
      </w:pPr>
    </w:p>
    <w:p w:rsidRDefault="00CC43B1" w:rsidP="00CC43B1" w:rsidR="00A6796B" w:rsidRPr="00CC43B1">
      <w:pPr>
        <w:jc w:val="both"/>
        <w:rPr>
          <w:b/>
        </w:rPr>
      </w:pPr>
      <w:r>
        <w:tab/>
      </w:r>
      <w:r w:rsidR="00A6796B" w:rsidRPr="00CC43B1">
        <w:t>Trgovački sud u Rijeci,</w:t>
      </w:r>
      <w:r w:rsidR="0049427C" w:rsidRPr="00CC43B1">
        <w:t xml:space="preserve"> </w:t>
      </w:r>
      <w:r w:rsidR="00A6796B" w:rsidRPr="00CC43B1">
        <w:t>po sucu</w:t>
      </w:r>
      <w:r w:rsidR="00E15CB9">
        <w:t xml:space="preserve"> pojedincu</w:t>
      </w:r>
      <w:r w:rsidR="00A6796B" w:rsidRPr="00CC43B1">
        <w:t xml:space="preserve"> Danieli Korlević, u stečajnom postupku nad dužnikom</w:t>
      </w:r>
      <w:r w:rsidR="00307245">
        <w:t xml:space="preserve"> </w:t>
      </w:r>
      <w:r w:rsidR="00E15CB9">
        <w:t>MEDITERAN društvo s ograničenom odgovornošću za proizvodnju i trgovinu, LOVRAN, Borisa Zdrinšćaka 17</w:t>
      </w:r>
      <w:r w:rsidR="006B3EB2">
        <w:rPr>
          <w:b/>
        </w:rPr>
        <w:t>,</w:t>
      </w:r>
      <w:r w:rsidR="00323B65" w:rsidRPr="00CC43B1">
        <w:rPr>
          <w:b/>
        </w:rPr>
        <w:t xml:space="preserve"> </w:t>
      </w:r>
      <w:r w:rsidR="00E15CB9">
        <w:rPr>
          <w:b/>
        </w:rPr>
        <w:t xml:space="preserve"> </w:t>
      </w:r>
      <w:r w:rsidR="00000A15" w:rsidRPr="00CC43B1">
        <w:t xml:space="preserve">temeljem čl. </w:t>
      </w:r>
      <w:r w:rsidR="00E15CB9">
        <w:t>10</w:t>
      </w:r>
      <w:r w:rsidR="00463435" w:rsidRPr="00CC43B1">
        <w:t>.</w:t>
      </w:r>
      <w:r w:rsidR="00E15CB9">
        <w:t xml:space="preserve"> </w:t>
      </w:r>
      <w:r w:rsidR="00A6796B" w:rsidRPr="00CC43B1">
        <w:t xml:space="preserve">Stečajnog zakona (NN </w:t>
      </w:r>
      <w:r w:rsidR="00E15CB9">
        <w:t xml:space="preserve">71/15) </w:t>
      </w:r>
      <w:r>
        <w:t xml:space="preserve">dana </w:t>
      </w:r>
      <w:r w:rsidR="00E15CB9">
        <w:t>23. srpnja 2018.</w:t>
      </w:r>
      <w:r>
        <w:t xml:space="preserve"> </w:t>
      </w:r>
      <w:r w:rsidR="008518DB" w:rsidRPr="00CC43B1">
        <w:t>godine</w:t>
      </w:r>
    </w:p>
    <w:p w:rsidRDefault="00A6796B" w:rsidP="00CC43B1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CC43B1" w:rsidP="00CC43B1" w:rsidR="00A6796B" w:rsidRPr="00DC1F08">
      <w:pPr>
        <w:jc w:val="center"/>
        <w:rPr>
          <w:b/>
        </w:rPr>
      </w:pPr>
      <w:r w:rsidRPr="00DC1F08">
        <w:rPr>
          <w:b/>
        </w:rPr>
        <w:t>z a k l j u č i o   j e</w:t>
      </w:r>
    </w:p>
    <w:p w:rsidRDefault="00463435" w:rsidP="00463435" w:rsidR="00463435">
      <w:pPr>
        <w:jc w:val="both"/>
      </w:pPr>
    </w:p>
    <w:p w:rsidRDefault="00E15CB9" w:rsidP="00463435" w:rsidR="00E15CB9">
      <w:pPr>
        <w:jc w:val="both"/>
      </w:pPr>
    </w:p>
    <w:p w:rsidRDefault="00463435" w:rsidP="00307245" w:rsidR="00DC1F08">
      <w:pPr>
        <w:jc w:val="both"/>
      </w:pPr>
      <w:r w:rsidRPr="00CC43B1">
        <w:tab/>
        <w:t xml:space="preserve">Poziva se stečajni upravitelj da u roku </w:t>
      </w:r>
      <w:r w:rsidR="00DC1F08">
        <w:t>osam</w:t>
      </w:r>
      <w:r w:rsidRPr="00CC43B1">
        <w:t xml:space="preserve"> dana od dana</w:t>
      </w:r>
      <w:r w:rsidR="00E15CB9">
        <w:t xml:space="preserve"> dostave </w:t>
      </w:r>
      <w:r w:rsidRPr="00CC43B1">
        <w:t xml:space="preserve">ovog zaključka </w:t>
      </w:r>
      <w:r w:rsidR="00E15CB9">
        <w:t xml:space="preserve">specificirati </w:t>
      </w:r>
      <w:r w:rsidRPr="00CC43B1">
        <w:t xml:space="preserve">stečajnom sucu </w:t>
      </w:r>
      <w:r w:rsidR="00E15CB9">
        <w:t xml:space="preserve">nepodmirene troškove stečajnog postupka. </w:t>
      </w:r>
    </w:p>
    <w:p w:rsidRDefault="00DC1F08" w:rsidP="00307245" w:rsidR="00CC43B1" w:rsidRPr="00CC43B1">
      <w:pPr>
        <w:jc w:val="both"/>
      </w:pPr>
      <w:r>
        <w:t xml:space="preserve"> </w:t>
      </w:r>
    </w:p>
    <w:p w:rsidRDefault="008518DB" w:rsidP="00A6796B" w:rsidR="00A6796B" w:rsidRPr="00CC43B1">
      <w:pPr>
        <w:jc w:val="both"/>
      </w:pPr>
      <w:r w:rsidRPr="00CC43B1">
        <w:t xml:space="preserve"> </w:t>
      </w:r>
      <w:r w:rsidR="00A6796B" w:rsidRPr="00CC43B1">
        <w:tab/>
      </w:r>
      <w:r w:rsidR="00A6796B" w:rsidRPr="00CC43B1">
        <w:tab/>
      </w:r>
    </w:p>
    <w:p w:rsidRDefault="00CC43B1" w:rsidP="00A6796B" w:rsidR="00CC43B1">
      <w:pPr>
        <w:jc w:val="center"/>
      </w:pPr>
    </w:p>
    <w:p w:rsidRDefault="00A6796B" w:rsidP="00A6796B" w:rsidR="00A6796B" w:rsidRPr="00CC43B1">
      <w:pPr>
        <w:jc w:val="center"/>
      </w:pPr>
      <w:r w:rsidRPr="00CC43B1">
        <w:t>U Rijeci,</w:t>
      </w:r>
      <w:r w:rsidR="00463435" w:rsidRPr="00CC43B1">
        <w:t xml:space="preserve"> </w:t>
      </w:r>
      <w:r w:rsidR="00DC1F08">
        <w:t>23</w:t>
      </w:r>
      <w:r w:rsidR="006B3EB2">
        <w:t xml:space="preserve">. </w:t>
      </w:r>
      <w:r w:rsidR="00E15CB9">
        <w:t>srpnja 2018</w:t>
      </w:r>
      <w:r w:rsidR="00CC43B1">
        <w:t xml:space="preserve">. </w:t>
      </w:r>
      <w:r w:rsidR="00BE7254" w:rsidRPr="00CC43B1">
        <w:t>godine</w:t>
      </w: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</w:p>
    <w:p w:rsidRDefault="00A6796B" w:rsidP="00A6796B" w:rsidR="00A6796B" w:rsidRPr="00CC43B1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ab/>
        <w:t xml:space="preserve">    </w:t>
      </w:r>
      <w:r w:rsidR="006B3EB2">
        <w:t xml:space="preserve">           </w:t>
      </w:r>
      <w:r w:rsidR="000C6EB3" w:rsidRPr="00CC43B1">
        <w:t xml:space="preserve"> </w:t>
      </w:r>
      <w:r w:rsidR="005679EC" w:rsidRPr="00CC43B1">
        <w:t xml:space="preserve">  </w:t>
      </w:r>
      <w:r w:rsidR="000C6EB3" w:rsidRPr="00CC43B1">
        <w:t xml:space="preserve"> </w:t>
      </w:r>
      <w:r w:rsidR="006B3EB2">
        <w:t xml:space="preserve">  </w:t>
      </w:r>
      <w:r w:rsidR="0071079A">
        <w:t xml:space="preserve">    </w:t>
      </w:r>
      <w:r w:rsidR="006B3EB2">
        <w:t xml:space="preserve"> </w:t>
      </w:r>
      <w:r w:rsidR="0071079A">
        <w:t>S</w:t>
      </w:r>
      <w:r w:rsidRPr="00CC43B1">
        <w:t>udac</w:t>
      </w:r>
    </w:p>
    <w:p w:rsidRDefault="00A6796B" w:rsidP="00DC1F08" w:rsidR="006B3EB2">
      <w:pPr>
        <w:jc w:val="both"/>
      </w:pP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</w:r>
      <w:r w:rsidRPr="00CC43B1">
        <w:tab/>
        <w:t xml:space="preserve">   </w:t>
      </w:r>
      <w:r w:rsidR="000C6EB3" w:rsidRPr="00CC43B1">
        <w:t xml:space="preserve">        </w:t>
      </w:r>
      <w:r w:rsidR="000C6EB3" w:rsidRPr="00CC43B1">
        <w:tab/>
      </w:r>
      <w:r w:rsidR="00CC43B1">
        <w:t xml:space="preserve">       </w:t>
      </w:r>
      <w:r w:rsidR="006B3EB2">
        <w:t xml:space="preserve">           </w:t>
      </w:r>
      <w:r w:rsidR="00CC43B1">
        <w:t xml:space="preserve">  </w:t>
      </w:r>
      <w:r w:rsidRPr="00CC43B1">
        <w:t>Daniela Korlević</w:t>
      </w:r>
      <w:r w:rsidR="006B3EB2">
        <w:t xml:space="preserve"> </w:t>
      </w:r>
      <w:r w:rsidR="00DC1F08">
        <w:t xml:space="preserve"> </w:t>
      </w:r>
    </w:p>
    <w:p w:rsidRDefault="0071079A" w:rsidP="0071079A" w:rsidR="007107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3EB2" w:rsidP="00307245" w:rsidR="006B3EB2">
      <w:pPr>
        <w:jc w:val="both"/>
      </w:pPr>
    </w:p>
    <w:p w:rsidRDefault="006B3EB2" w:rsidP="00307245" w:rsidR="006B3EB2" w:rsidRPr="00CC43B1">
      <w:pPr>
        <w:jc w:val="both"/>
      </w:pPr>
    </w:p>
    <w:p w:rsidRDefault="00A6796B" w:rsidP="00A6796B" w:rsidR="00A6796B" w:rsidRPr="00CC43B1">
      <w:pPr>
        <w:jc w:val="both"/>
        <w:rPr>
          <w:b/>
        </w:rPr>
      </w:pPr>
      <w:r w:rsidRPr="00CC43B1">
        <w:rPr>
          <w:b/>
        </w:rPr>
        <w:t>UPUTA O PRAVNOM LIJEKU:</w:t>
      </w:r>
    </w:p>
    <w:p w:rsidRDefault="0071079A" w:rsidP="00A6796B" w:rsidR="00A6796B" w:rsidRPr="00CC43B1">
      <w:pPr>
        <w:jc w:val="both"/>
      </w:pPr>
      <w:r>
        <w:t>Protiv zaključka nije dopušten pravni lijek</w:t>
      </w:r>
      <w:r w:rsidR="000C6EB3" w:rsidRPr="00CC43B1">
        <w:t xml:space="preserve"> (čl. 1</w:t>
      </w:r>
      <w:r>
        <w:t>9</w:t>
      </w:r>
      <w:r w:rsidR="000C6EB3" w:rsidRPr="00CC43B1">
        <w:t xml:space="preserve">. st. </w:t>
      </w:r>
      <w:r>
        <w:t>7</w:t>
      </w:r>
      <w:r w:rsidR="000C6EB3" w:rsidRPr="00CC43B1">
        <w:t>. SZ-a)</w:t>
      </w:r>
      <w:r w:rsidR="00323B65" w:rsidRPr="00CC43B1">
        <w:t>.</w:t>
      </w:r>
      <w:r w:rsidR="00A6796B" w:rsidRPr="00CC43B1">
        <w:t xml:space="preserve"> </w:t>
      </w:r>
    </w:p>
    <w:p w:rsidRDefault="00A6796B" w:rsidP="00A6796B" w:rsidR="00CC43B1">
      <w:pPr>
        <w:jc w:val="both"/>
      </w:pPr>
      <w:r w:rsidRPr="00CC43B1">
        <w:tab/>
      </w:r>
    </w:p>
    <w:p w:rsidRDefault="00307245" w:rsidP="00A6796B" w:rsidR="00307245">
      <w:pPr>
        <w:jc w:val="both"/>
      </w:pPr>
    </w:p>
    <w:p w:rsidRDefault="006B3EB2" w:rsidP="00A6796B" w:rsidR="00A6796B" w:rsidRPr="006B3E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6796B" w:rsidRPr="006B3EB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9BE" w:rsidR="009469BE">
      <w:r>
        <w:separator/>
      </w:r>
    </w:p>
  </w:endnote>
  <w:endnote w:id="0" w:type="continuationSeparator">
    <w:p w:rsidRDefault="009469BE" w:rsidR="00946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2B37FE" w:rsidR="004B32E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D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B32E3" w:rsidR="004B3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9BE" w:rsidR="009469BE">
      <w:r>
        <w:separator/>
      </w:r>
    </w:p>
  </w:footnote>
  <w:footnote w:id="0" w:type="continuationSeparator">
    <w:p w:rsidRDefault="009469BE" w:rsidR="00946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2E3" w:rsidP="006B3EB2" w:rsidR="004B32E3" w:rsidRPr="006B3EB2">
    <w:pPr>
      <w:pStyle w:val="Zaglavlje"/>
      <w:jc w:val="right"/>
      <w:rPr>
        <w:b/>
      </w:rPr>
    </w:pPr>
    <w:r w:rsidRPr="00A074E9">
      <w:t xml:space="preserve">                                                                                       </w:t>
    </w:r>
    <w:r w:rsidRPr="006B3EB2">
      <w:rPr>
        <w:b/>
      </w:rPr>
      <w:t>Posl.</w:t>
    </w:r>
    <w:r w:rsidR="00CC43B1" w:rsidRPr="006B3EB2">
      <w:rPr>
        <w:b/>
      </w:rPr>
      <w:t xml:space="preserve"> </w:t>
    </w:r>
    <w:r w:rsidRPr="006B3EB2">
      <w:rPr>
        <w:b/>
      </w:rPr>
      <w:t>br. 15 St-</w:t>
    </w:r>
    <w:r w:rsidR="00EA5DD4">
      <w:rPr>
        <w:b/>
      </w:rPr>
      <w:t>641/16-</w:t>
    </w:r>
    <w:r w:rsidR="00E15CB9">
      <w:rPr>
        <w:b/>
      </w:rPr>
      <w:t>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4B3"/>
    <w:rsid w:val="00000A15"/>
    <w:rsid w:val="000024E3"/>
    <w:rsid w:val="000066E0"/>
    <w:rsid w:val="0005372E"/>
    <w:rsid w:val="00064157"/>
    <w:rsid w:val="00097CDA"/>
    <w:rsid w:val="000A6D18"/>
    <w:rsid w:val="000C6EB3"/>
    <w:rsid w:val="001F6B26"/>
    <w:rsid w:val="00207CFA"/>
    <w:rsid w:val="00247C8B"/>
    <w:rsid w:val="002B37FE"/>
    <w:rsid w:val="002D0933"/>
    <w:rsid w:val="00307245"/>
    <w:rsid w:val="00323B65"/>
    <w:rsid w:val="00334419"/>
    <w:rsid w:val="00334CF7"/>
    <w:rsid w:val="00397101"/>
    <w:rsid w:val="003A723A"/>
    <w:rsid w:val="00430F3D"/>
    <w:rsid w:val="00463435"/>
    <w:rsid w:val="004645C9"/>
    <w:rsid w:val="004828A8"/>
    <w:rsid w:val="004926E9"/>
    <w:rsid w:val="0049427C"/>
    <w:rsid w:val="004B32E3"/>
    <w:rsid w:val="004D3354"/>
    <w:rsid w:val="00501235"/>
    <w:rsid w:val="005679EC"/>
    <w:rsid w:val="005914F1"/>
    <w:rsid w:val="005B4621"/>
    <w:rsid w:val="005E35B8"/>
    <w:rsid w:val="005E5FFE"/>
    <w:rsid w:val="0068514A"/>
    <w:rsid w:val="006B3EB2"/>
    <w:rsid w:val="006C55FD"/>
    <w:rsid w:val="0071079A"/>
    <w:rsid w:val="00751E72"/>
    <w:rsid w:val="007A0386"/>
    <w:rsid w:val="007B6F5A"/>
    <w:rsid w:val="008518DB"/>
    <w:rsid w:val="00857894"/>
    <w:rsid w:val="009469BE"/>
    <w:rsid w:val="009754B3"/>
    <w:rsid w:val="009D5CB5"/>
    <w:rsid w:val="009E0FB6"/>
    <w:rsid w:val="00A03719"/>
    <w:rsid w:val="00A067C3"/>
    <w:rsid w:val="00A074E9"/>
    <w:rsid w:val="00A6796B"/>
    <w:rsid w:val="00A82DBD"/>
    <w:rsid w:val="00BC14FF"/>
    <w:rsid w:val="00BE7254"/>
    <w:rsid w:val="00BF0C93"/>
    <w:rsid w:val="00C112C4"/>
    <w:rsid w:val="00CC0CB6"/>
    <w:rsid w:val="00CC43B1"/>
    <w:rsid w:val="00D33BBB"/>
    <w:rsid w:val="00D43950"/>
    <w:rsid w:val="00D4478C"/>
    <w:rsid w:val="00D55500"/>
    <w:rsid w:val="00D80080"/>
    <w:rsid w:val="00DB173E"/>
    <w:rsid w:val="00DB1F51"/>
    <w:rsid w:val="00DC1F08"/>
    <w:rsid w:val="00E15CB9"/>
    <w:rsid w:val="00E1712D"/>
    <w:rsid w:val="00E32AD9"/>
    <w:rsid w:val="00E510B6"/>
    <w:rsid w:val="00E71832"/>
    <w:rsid w:val="00EA5DD4"/>
    <w:rsid w:val="00F23545"/>
    <w:rsid w:val="00F96F77"/>
    <w:rsid w:val="00FD24B3"/>
    <w:rsid w:val="00FD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54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0A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54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796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6796B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68514A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8518DB"/>
  </w:style>
  <w:style w:styleId="Tekstrezerviranogmjesta" w:type="character">
    <w:name w:val="Placeholder Text"/>
    <w:basedOn w:val="Zadanifontodlomka"/>
    <w:uiPriority w:val="99"/>
    <w:semiHidden/>
    <w:rsid w:val="000A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3673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63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d.o.o.</izvorni_sadrzaj>
    <derivirana_varijabla naziv="DomainObject.Predmet.ProtustrankaFormated_1">  MEDITERAN d.o.o.</derivirana_varijabla>
  </DomainObject.Predmet.ProtustrankaFormated>
  <DomainObject.Predmet.ProtustrankaFormatedOIB>
    <izvorni_sadrzaj>  MEDITERAN d.o.o., OIB 57379198860</izvorni_sadrzaj>
    <derivirana_varijabla naziv="DomainObject.Predmet.ProtustrankaFormatedOIB_1">  MEDITERAN d.o.o., OIB 57379198860</derivirana_varijabla>
  </DomainObject.Predmet.ProtustrankaFormatedOIB>
  <DomainObject.Predmet.ProtustrankaFormatedWithAdress>
    <izvorni_sadrzaj> MEDITERAN d.o.o., Borisa Zdrinščaka 17, 51415 Lovran</izvorni_sadrzaj>
    <derivirana_varijabla naziv="DomainObject.Predmet.ProtustrankaFormatedWithAdress_1"> MEDITERAN d.o.o., Borisa Zdrinščaka 17, 51415 Lovran</derivirana_varijabla>
  </DomainObject.Predmet.ProtustrankaFormatedWithAdress>
  <DomainObject.Predmet.ProtustrankaFormatedWithAdressOIB>
    <izvorni_sadrzaj> MEDITERAN d.o.o., OIB 57379198860, Borisa Zdrinščaka 17, 51415 Lovran</izvorni_sadrzaj>
    <derivirana_varijabla naziv="DomainObject.Predmet.ProtustrankaFormatedWithAdressOIB_1"> MEDITERAN d.o.o., OIB 57379198860, Borisa Zdrinščaka 17, 51415 Lovran</derivirana_varijabla>
  </DomainObject.Predmet.ProtustrankaFormatedWithAdressOIB>
  <DomainObject.Predmet.ProtustrankaWithAdress>
    <izvorni_sadrzaj>MEDITERAN d.o.o. Borisa Zdrinščaka 17, 51415 Lovran</izvorni_sadrzaj>
    <derivirana_varijabla naziv="DomainObject.Predmet.ProtustrankaWithAdress_1">MEDITERAN d.o.o. Borisa Zdrinščaka 17, 51415 Lovran</derivirana_varijabla>
  </DomainObject.Predmet.ProtustrankaWithAdress>
  <DomainObject.Predmet.ProtustrankaWithAdressOIB>
    <izvorni_sadrzaj>MEDITERAN d.o.o., OIB 57379198860, Borisa Zdrinščaka 17, 51415 Lovran</izvorni_sadrzaj>
    <derivirana_varijabla naziv="DomainObject.Predmet.ProtustrankaWithAdressOIB_1">MEDITERAN d.o.o., OIB 57379198860, Borisa Zdrinščaka 17, 51415 Lovran</derivirana_varijabla>
  </DomainObject.Predmet.ProtustrankaWithAdressOIB>
  <DomainObject.Predmet.ProtustrankaNazivFormated>
    <izvorni_sadrzaj>MEDITERAN d.o.o.</izvorni_sadrzaj>
    <derivirana_varijabla naziv="DomainObject.Predmet.ProtustrankaNazivFormated_1">MEDITERAN d.o.o.</derivirana_varijabla>
  </DomainObject.Predmet.ProtustrankaNazivFormated>
  <DomainObject.Predmet.ProtustrankaNazivFormatedOIB>
    <izvorni_sadrzaj>MEDITERAN d.o.o., OIB 57379198860</izvorni_sadrzaj>
    <derivirana_varijabla naziv="DomainObject.Predmet.ProtustrankaNazivFormatedOIB_1">MEDITERAN d.o.o., OIB 57379198860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MEDITERAN d.o.o.</item>
    </izvorni_sadrzaj>
    <derivirana_varijabla naziv="DomainObject.Predmet.ProtuStrankaListFormated_1">
      <item>MEDITERAN d.o.o.</item>
    </derivirana_varijabla>
  </DomainObject.Predmet.ProtuStrankaListFormated>
  <DomainObject.Predmet.ProtuStrankaListFormatedOIB>
    <izvorni_sadrzaj>
      <item>MEDITERAN d.o.o., OIB 57379198860</item>
    </izvorni_sadrzaj>
    <derivirana_varijabla naziv="DomainObject.Predmet.ProtuStrankaListFormatedOIB_1">
      <item>MEDITERAN d.o.o., OIB 57379198860</item>
    </derivirana_varijabla>
  </DomainObject.Predmet.ProtuStrankaListFormatedOIB>
  <DomainObject.Predmet.ProtuStrankaListFormatedWithAdress>
    <izvorni_sadrzaj>
      <item>MEDITERAN d.o.o., Borisa Zdrinščaka 17, 51415 Lovran</item>
    </izvorni_sadrzaj>
    <derivirana_varijabla naziv="DomainObject.Predmet.ProtuStrankaListFormatedWithAdress_1">
      <item>MEDITERAN d.o.o., Borisa Zdrinščaka 17, 51415 Lovran</item>
    </derivirana_varijabla>
  </DomainObject.Predmet.ProtuStrankaListFormatedWithAdress>
  <DomainObject.Predmet.ProtuStrankaListFormatedWithAdressOIB>
    <izvorni_sadrzaj>
      <item>MEDITERAN d.o.o., OIB 57379198860, Borisa Zdrinščaka 17, 51415 Lovran</item>
    </izvorni_sadrzaj>
    <derivirana_varijabla naziv="DomainObject.Predmet.ProtuStrankaListFormatedWithAdressOIB_1">
      <item>MEDITERAN d.o.o., OIB 57379198860, Borisa Zdrinščaka 17, 51415 Lovran</item>
    </derivirana_varijabla>
  </DomainObject.Predmet.ProtuStrankaListFormatedWithAdressOIB>
  <DomainObject.Predmet.ProtuStrankaListNazivFormated>
    <izvorni_sadrzaj>
      <item>MEDITERAN d.o.o.</item>
    </izvorni_sadrzaj>
    <derivirana_varijabla naziv="DomainObject.Predmet.ProtuStrankaListNazivFormated_1">
      <item>MEDITERAN d.o.o.</item>
    </derivirana_varijabla>
  </DomainObject.Predmet.ProtuStrankaListNazivFormated>
  <DomainObject.Predmet.ProtuStrankaListNazivFormatedOIB>
    <izvorni_sadrzaj>
      <item>MEDITERAN d.o.o., OIB 57379198860</item>
    </izvorni_sadrzaj>
    <derivirana_varijabla naziv="DomainObject.Predmet.ProtuStrankaListNazivFormatedOIB_1">
      <item>MEDITERAN d.o.o., OIB 57379198860</item>
    </derivirana_varijabla>
  </DomainObject.Predmet.ProtuStrankaListNazivFormatedOIB>
  <DomainObject.Predmet.OstaliListFormated>
    <izvorni_sadrzaj>
      <item>Đino Škopac</item>
      <item>LILIJANA AUGUSTIN</item>
    </izvorni_sadrzaj>
    <derivirana_varijabla naziv="DomainObject.Predmet.OstaliListFormated_1">
      <item>Đino Škopac</item>
      <item>LILIJANA AUGUSTIN</item>
    </derivirana_varijabla>
  </DomainObject.Predmet.OstaliListFormated>
  <DomainObject.Predmet.OstaliListFormatedOIB>
    <izvorni_sadrzaj>
      <item>Đino Škopac, OIB 25638181580</item>
      <item>LILIJANA AUGUSTIN</item>
    </izvorni_sadrzaj>
    <derivirana_varijabla naziv="DomainObject.Predmet.OstaliListFormatedOIB_1">
      <item>Đino Škopac, OIB 25638181580</item>
      <item>LILIJANA AUGUSTIN</item>
    </derivirana_varijabla>
  </DomainObject.Predmet.OstaliListFormatedOIB>
  <DomainObject.Predmet.OstaliListFormatedWithAdress>
    <izvorni_sadrzaj>
      <item>Đino Škopac, Salakovci 15, 52220 Salakovci</item>
      <item>LILIJANA AUGUSTIN</item>
    </izvorni_sadrzaj>
    <derivirana_varijabla naziv="DomainObject.Predmet.OstaliListFormatedWithAdress_1">
      <item>Đino Škopac, Salakovci 15, 52220 Salakovci</item>
      <item>LILIJANA AUGUSTIN</item>
    </derivirana_varijabla>
  </DomainObject.Predmet.OstaliListFormatedWithAdress>
  <DomainObject.Predmet.OstaliListFormatedWithAdressOIB>
    <izvorni_sadrzaj>
      <item>Đino Škopac, OIB 25638181580, Salakovci 15, 52220 Salakovci</item>
      <item>LILIJANA AUGUSTIN</item>
    </izvorni_sadrzaj>
    <derivirana_varijabla naziv="DomainObject.Predmet.OstaliListFormatedWithAdressOIB_1">
      <item>Đino Škopac, OIB 25638181580, Salakovci 15, 52220 Salakovci</item>
      <item>LILIJANA AUGUSTIN</item>
    </derivirana_varijabla>
  </DomainObject.Predmet.OstaliListFormatedWithAdressOIB>
  <DomainObject.Predmet.OstaliListNazivFormated>
    <izvorni_sadrzaj>
      <item>Đino Škopac</item>
      <item>LILIJANA AUGUSTIN</item>
    </izvorni_sadrzaj>
    <derivirana_varijabla naziv="DomainObject.Predmet.OstaliListNazivFormated_1">
      <item>Đino Škopac</item>
      <item>LILIJANA AUGUSTIN</item>
    </derivirana_varijabla>
  </DomainObject.Predmet.OstaliListNazivFormated>
  <DomainObject.Predmet.OstaliListNazivFormatedOIB>
    <izvorni_sadrzaj>
      <item>Đino Škopac, OIB 25638181580</item>
      <item>LILIJANA AUGUSTIN</item>
    </izvorni_sadrzaj>
    <derivirana_varijabla naziv="DomainObject.Predmet.OstaliListNazivFormatedOIB_1">
      <item>Đino Škopac, OIB 25638181580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MEDITERAN d.o.o.</izvorni_sadrzaj>
    <derivirana_varijabla naziv="DomainObject.Predmet.ProtustrankaIDrugi_1">MEDITERAN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MEDITERAN d.o.o., OIB 57379198860, Borisa Zdrinščaka 17, 51415 Lovran</izvorni_sadrzaj>
    <derivirana_varijabla naziv="DomainObject.Predmet.ProtustrankaIDrugiAdressOIB_1">MEDITERAN d.o.o., OIB 57379198860, Borisa Zdrinščaka 17,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MEDITERAN d.o.o.</item>
      <item>Đino Škopac</item>
      <item>LILIJANA AUGUSTIN</item>
    </izvorni_sadrzaj>
    <derivirana_varijabla naziv="DomainObject.Predmet.SudioniciListNaziv_1">
      <item>FINA Rijeka</item>
      <item>MEDITERAN d.o.o.</item>
      <item>Đino Škopac</item>
      <item>LILIJANA AUGUSTIN</item>
    </derivirana_varijabla>
  </DomainObject.Predmet.SudioniciListNaziv>
  <DomainObject.Predmet.SudioniciListAdressOIB>
    <izvorni_sadrzaj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izvorni_sadrzaj>
    <derivirana_varijabla naziv="DomainObject.Predmet.SudioniciListAdressOIB_1">
      <item>FINA Rijeka, OIB 85821130368, Frana Kurelca 8,51000 Rijeka</item>
      <item>MEDITERAN d.o.o., OIB 57379198860, Borisa Zdrinščaka 17,51415 Lovran</item>
      <item>Đino Škopac, OIB 25638181580, Salakovci 15,52220 Salakovci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57379198860</item>
      <item>, OIB 25638181580</item>
      <item>, OIB null</item>
    </izvorni_sadrzaj>
    <derivirana_varijabla naziv="DomainObject.Predmet.SudioniciListNazivOIB_1">
      <item>, OIB 85821130368</item>
      <item>, OIB 57379198860</item>
      <item>, OIB 25638181580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132</properties:Words>
  <properties:Characters>576</properties:Characters>
  <properties:Lines>46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2018-07-23T12:51:00Z</dcterms:created>
  <dc:creator>rcerneka</dc:creator>
  <cp:lastModifiedBy>Jasna Radulović</cp:lastModifiedBy>
  <cp:lastPrinted>2018-07-23T12:58:00Z</cp:lastPrinted>
  <dcterms:modified xmlns:xsi="http://www.w3.org/2001/XMLSchema-instance" xsi:type="dcterms:W3CDTF">2018-07-23T13:01:00Z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(641-16 zaključak stečajnom 23.7..docx)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