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a8e2dfd" w14:paraId="a8e2dfd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44080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344FE">
              <w:rPr>
                <w:rFonts w:cs="Times New Roman" w:eastAsia="Times New Roman"/>
                <w:lang w:eastAsia="hr-HR"/>
              </w:rPr>
              <w:t>39</w:t>
            </w:r>
            <w:r w:rsidR="00730C1B">
              <w:rPr>
                <w:rFonts w:cs="Times New Roman" w:eastAsia="Times New Roman"/>
                <w:lang w:eastAsia="hr-HR"/>
              </w:rPr>
              <w:t>5</w:t>
            </w:r>
            <w:r w:rsidR="00440801">
              <w:rPr>
                <w:rFonts w:cs="Times New Roman" w:eastAsia="Times New Roman"/>
                <w:lang w:eastAsia="hr-HR"/>
              </w:rPr>
              <w:t>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730C1B">
        <w:rPr>
          <w:rFonts w:cs="Times New Roman"/>
        </w:rPr>
        <w:t xml:space="preserve"> </w:t>
      </w:r>
      <w:r w:rsidR="00730C1B">
        <w:rPr>
          <w:rFonts w:cs="Times New Roman" w:eastAsia="SimSun"/>
          <w:kern w:val="2"/>
          <w:lang w:bidi="hi-IN" w:eastAsia="zh-CN"/>
        </w:rPr>
        <w:t>ARCHEA BIOGAS d.o.o., Cehovska 17, Varaždin, OIB: 21730994592</w:t>
      </w:r>
      <w:r w:rsidR="00D344FE">
        <w:rPr>
          <w:rFonts w:cs="Times New Roman" w:eastAsia="SimSun"/>
          <w:kern w:val="2"/>
          <w:lang w:bidi="hi-IN" w:eastAsia="zh-CN"/>
        </w:rPr>
        <w:t>,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497A23">
        <w:rPr>
          <w:rFonts w:cs="Times New Roman" w:eastAsia="SimSun"/>
          <w:kern w:val="2"/>
          <w:lang w:bidi="hi-IN" w:eastAsia="zh-CN"/>
        </w:rPr>
        <w:t>3. prosinca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9B1C0D" w:rsidP="00F171BE" w:rsidR="00F171BE">
      <w:pPr>
        <w:spacing w:after="0"/>
        <w:jc w:val="center"/>
      </w:pPr>
      <w:r>
        <w:t xml:space="preserve"> </w:t>
      </w:r>
      <w:r w:rsidR="00313ECF">
        <w:t>22</w:t>
      </w:r>
      <w:r w:rsidR="00497A23">
        <w:t xml:space="preserve">. </w:t>
      </w:r>
      <w:r w:rsidR="00021296">
        <w:t>siječnja 2019</w:t>
      </w:r>
      <w:r w:rsidR="001A67FA">
        <w:t xml:space="preserve">. u </w:t>
      </w:r>
      <w:r w:rsidR="00313ECF">
        <w:t>09,00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730C1B">
        <w:t>Krunoslav Laljek, Šaša, Šaša 47,</w:t>
      </w:r>
    </w:p>
    <w:p w:rsidRDefault="00730C1B" w:rsidP="008B3EE5" w:rsidR="00730C1B">
      <w:pPr>
        <w:numPr>
          <w:ilvl w:val="0"/>
          <w:numId w:val="4"/>
        </w:numPr>
        <w:spacing w:after="0"/>
        <w:jc w:val="both"/>
      </w:pPr>
      <w:r>
        <w:t>Direktor dužnika David Voršič, Miklavž na dravskom polju, Tezenska ulica 39, Republika Slovenija,</w:t>
      </w:r>
    </w:p>
    <w:p w:rsidRDefault="000A7AEF" w:rsidP="000A7AEF" w:rsidR="00D344FE" w:rsidRPr="00D344FE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D344FE">
        <w:rPr>
          <w:rFonts w:cs="Times New Roman" w:eastAsia="SimSun"/>
          <w:kern w:val="2"/>
          <w:lang w:bidi="hi-IN" w:eastAsia="zh-CN"/>
        </w:rPr>
        <w:t xml:space="preserve"> </w:t>
      </w:r>
      <w:r w:rsidR="00730C1B">
        <w:rPr>
          <w:rFonts w:cs="Times New Roman" w:eastAsia="SimSun"/>
          <w:kern w:val="2"/>
          <w:lang w:bidi="hi-IN" w:eastAsia="zh-CN"/>
        </w:rPr>
        <w:t xml:space="preserve">ARCHEA BIOGAS d.o.o., Cehovska 17, Varaždin,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906918" w:rsidP="00B56BA5" w:rsidR="008B3EE5">
      <w:pPr>
        <w:numPr>
          <w:ilvl w:val="0"/>
          <w:numId w:val="1"/>
        </w:numPr>
        <w:spacing w:after="0"/>
        <w:jc w:val="both"/>
      </w:pPr>
      <w:r>
        <w:t>Nalaže se direktorima</w:t>
      </w:r>
      <w:r w:rsidR="00D46852">
        <w:t xml:space="preserve"> </w:t>
      </w:r>
      <w:r w:rsidR="008B3EE5" w:rsidRPr="00412CB1">
        <w:t>dužnika</w:t>
      </w:r>
      <w:r w:rsidRPr="00906918">
        <w:t xml:space="preserve"> </w:t>
      </w:r>
      <w:r>
        <w:t>Krunoslavu Laljek, Šaša, Šaša 47, OIB: 02818691372 i Davidu Voršič, Miklavž na dravskom polju, Tezenska ulica 39, Republika Slovenija, OIB: 48854484253,</w:t>
      </w:r>
      <w:r w:rsidR="00D46852">
        <w:t xml:space="preserve"> </w:t>
      </w:r>
      <w:r w:rsidR="008B3EE5" w:rsidRPr="00412CB1">
        <w:t>da na zakazano ročište kod ovoga suda,</w:t>
      </w:r>
      <w:r w:rsidR="00313ECF">
        <w:t xml:space="preserve"> 22</w:t>
      </w:r>
      <w:r w:rsidR="00497A23">
        <w:t>. siječnja</w:t>
      </w:r>
      <w:r w:rsidR="008B3EE5" w:rsidRPr="00412CB1">
        <w:t xml:space="preserve"> </w:t>
      </w:r>
      <w:r w:rsidR="00440801">
        <w:t>2019</w:t>
      </w:r>
      <w:r w:rsidR="001A67FA">
        <w:t xml:space="preserve">. u </w:t>
      </w:r>
      <w:r w:rsidR="00313ECF">
        <w:t>09,00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730C1B">
        <w:t xml:space="preserve"> </w:t>
      </w:r>
      <w:r w:rsidR="00730C1B">
        <w:rPr>
          <w:rFonts w:cs="Times New Roman" w:eastAsia="SimSun"/>
          <w:kern w:val="2"/>
          <w:lang w:bidi="hi-IN" w:eastAsia="zh-CN"/>
        </w:rPr>
        <w:t>ARCHEA BIOGAS d.o.o., Cehovska 17, Varaždin, OIB: 21730994592</w:t>
      </w:r>
      <w:r w:rsidR="008B3EE5">
        <w:t>,</w:t>
      </w:r>
      <w:r w:rsidR="00186812">
        <w:t xml:space="preserve"> sa </w:t>
      </w:r>
      <w:r w:rsidR="00186812">
        <w:lastRenderedPageBreak/>
        <w:t>podacima propisani</w:t>
      </w:r>
      <w:r w:rsidR="00A410D7">
        <w:t>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97A23">
        <w:rPr>
          <w:rFonts w:cs="Times New Roman"/>
        </w:rPr>
        <w:t>3. prosinca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906918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906918">
        <w:t>Krunoslav Laljek, Šaša, Šaša 47,</w:t>
      </w:r>
    </w:p>
    <w:p w:rsidRDefault="00906918" w:rsidP="00284B40" w:rsidR="0090691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Direktor dužnika, David Voršič, Miklavž na dravskom polju, Tezenska ulica 39, Republika Slovenija,</w:t>
      </w:r>
    </w:p>
    <w:p w:rsidRDefault="00284B40" w:rsidP="00B56BA5" w:rsidR="00B56BA5" w:rsidRPr="00497A23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B56BA5">
        <w:rPr>
          <w:rFonts w:cs="Times New Roman"/>
        </w:rPr>
        <w:t xml:space="preserve">Dužnik, </w:t>
      </w:r>
      <w:r w:rsidR="00730C1B">
        <w:rPr>
          <w:rFonts w:cs="Times New Roman" w:eastAsia="SimSun"/>
          <w:kern w:val="2"/>
          <w:lang w:bidi="hi-IN" w:eastAsia="zh-CN"/>
        </w:rPr>
        <w:t xml:space="preserve">ARCHEA BIOGAS d.o.o., Cehovska 17, Varaždin, </w:t>
      </w:r>
    </w:p>
    <w:p w:rsidRDefault="00497A23" w:rsidP="00B56BA5" w:rsidR="00497A23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84B40" w:rsidP="00B56BA5" w:rsidR="00284B40" w:rsidRPr="00B56BA5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1D0" w:rsidP="00F171BE" w:rsidR="001A61D0">
      <w:pPr>
        <w:spacing w:after="0"/>
      </w:pPr>
      <w:r>
        <w:separator/>
      </w:r>
    </w:p>
  </w:endnote>
  <w:endnote w:id="0" w:type="continuationSeparator">
    <w:p w:rsidRDefault="001A61D0" w:rsidP="00F171BE" w:rsidR="001A61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1D0" w:rsidP="00F171BE" w:rsidR="001A61D0">
      <w:pPr>
        <w:spacing w:after="0"/>
      </w:pPr>
      <w:r>
        <w:separator/>
      </w:r>
    </w:p>
  </w:footnote>
  <w:footnote w:id="0" w:type="continuationSeparator">
    <w:p w:rsidRDefault="001A61D0" w:rsidP="00F171BE" w:rsidR="001A61D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FB4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D344FE">
      <w:t>39</w:t>
    </w:r>
    <w:r w:rsidR="00730C1B">
      <w:t>5</w:t>
    </w:r>
    <w:r w:rsidR="00D344FE">
      <w:t>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57E68"/>
    <w:rsid w:val="000A7AEF"/>
    <w:rsid w:val="000D7A48"/>
    <w:rsid w:val="0014143B"/>
    <w:rsid w:val="00141450"/>
    <w:rsid w:val="00186812"/>
    <w:rsid w:val="0019623F"/>
    <w:rsid w:val="001A61D0"/>
    <w:rsid w:val="001A67FA"/>
    <w:rsid w:val="001F1A70"/>
    <w:rsid w:val="002144E0"/>
    <w:rsid w:val="00284B40"/>
    <w:rsid w:val="002B3101"/>
    <w:rsid w:val="00313ECF"/>
    <w:rsid w:val="00320B9A"/>
    <w:rsid w:val="003D3B9A"/>
    <w:rsid w:val="00413E70"/>
    <w:rsid w:val="00416073"/>
    <w:rsid w:val="004225CC"/>
    <w:rsid w:val="00440801"/>
    <w:rsid w:val="004748AB"/>
    <w:rsid w:val="00487EFF"/>
    <w:rsid w:val="00497A23"/>
    <w:rsid w:val="004D44B9"/>
    <w:rsid w:val="00543FAF"/>
    <w:rsid w:val="00553DA8"/>
    <w:rsid w:val="005F6CF9"/>
    <w:rsid w:val="00614897"/>
    <w:rsid w:val="006B57CA"/>
    <w:rsid w:val="007021F7"/>
    <w:rsid w:val="00720F20"/>
    <w:rsid w:val="0072542A"/>
    <w:rsid w:val="00730C1B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8E0B98"/>
    <w:rsid w:val="008E5FB4"/>
    <w:rsid w:val="00906918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D24D5E"/>
    <w:rsid w:val="00D344FE"/>
    <w:rsid w:val="00D46852"/>
    <w:rsid w:val="00DD6A3B"/>
    <w:rsid w:val="00E044B8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5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FB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5FB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5FB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5FB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5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FB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5FB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5FB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5FB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ARCHEA BIOGAS društvo s ograničenom odgovornošću za proizvodnju i montažu bioplinskih postrojenja zastupanog po punomoćniku Krunoslav Laljek</izvorni_sadrzaj>
    <derivirana_varijabla naziv="DomainObject.Predmet.ProtustrankaFormated_1">  ARCHEA BIOGAS društvo s ograničenom odgovornošću za proizvodnju i montažu bioplinskih postrojenja zastupanog po punomoćniku Krunoslav Laljek</derivirana_varijabla>
  </DomainObject.Predmet.ProtustrankaFormated>
  <DomainObject.Predmet.ProtustrankaFormatedOIB>
    <izvorni_sadrzaj>  ARCHEA BIOGAS društvo s ograničenom odgovornošću za proizvodnju i montažu bioplinskih postrojenja, OIB 21730994592 zastupanog po punomoćniku Krunoslav Laljek</izvorni_sadrzaj>
    <derivirana_varijabla naziv="DomainObject.Predmet.ProtustrankaFormatedOIB_1">  ARCHEA BIOGAS društvo s ograničenom odgovornošću za proizvodnju i montažu bioplinskih postrojenja, OIB 21730994592 zastupanog po punomoćniku Krunoslav Laljek</derivirana_varijabla>
  </DomainObject.Predmet.ProtustrankaFormatedOIB>
  <DomainObject.Predmet.ProtustrankaFormatedWithAdress>
    <izvorni_sadrzaj> ARCHEA BIOGAS društvo s ograničenom odgovornošću za proizvodnju i montažu bioplinskih postrojenja, Cehovska 17, 42000 Varaždin zastupanog po punomoćniku Krunoslav Laljek</izvorni_sadrzaj>
    <derivirana_varijabla naziv="DomainObject.Predmet.ProtustrankaFormatedWithAdress_1"> ARCHEA BIOGAS društvo s ograničenom odgovornošću za proizvodnju i montažu bioplinskih postrojenja, Cehovska 17, 42000 Varaždin zastupanog po punomoćniku Krunoslav Laljek</derivirana_varijabla>
  </DomainObject.Predmet.ProtustrankaFormatedWithAdress>
  <DomainObject.Predmet.ProtustrankaFormatedWithAdressOIB>
    <izvorni_sadrzaj> ARCHEA BIOGAS društvo s ograničenom odgovornošću za proizvodnju i montažu bioplinskih postrojenja, OIB 21730994592, Cehovska 17, 42000 Varaždin zastupanog po punomoćniku Krunoslav Laljek</izvorni_sadrzaj>
    <derivirana_varijabla naziv="DomainObject.Predmet.ProtustrankaFormatedWithAdressOIB_1"> ARCHEA BIOGAS društvo s ograničenom odgovornošću za proizvodnju i montažu bioplinskih postrojenja, OIB 21730994592, Cehovska 17, 42000 Varaždin zastupanog po punomoćniku Krunoslav Laljek</derivirana_varijabla>
  </DomainObject.Predmet.ProtustrankaFormatedWithAdressOIB>
  <DomainObject.Predmet.ProtustrankaWithAdress>
    <izvorni_sadrzaj>ARCHEA BIOGAS društvo s ograničenom odgovornošću za proizvodnju i montažu bioplinskih postrojenja Cehovska 17, 42000 Varaždin</izvorni_sadrzaj>
    <derivirana_varijabla naziv="DomainObject.Predmet.ProtustrankaWithAdress_1">ARCHEA BIOGAS društvo s ograničenom odgovornošću za proizvodnju i montažu bioplinskih postrojenja Cehovska 17, 42000 Varaždin</derivirana_varijabla>
  </DomainObject.Predmet.ProtustrankaWithAdress>
  <DomainObject.Predmet.ProtustrankaWithAdressOIB>
    <izvorni_sadrzaj>ARCHEA BIOGAS društvo s ograničenom odgovornošću za proizvodnju i montažu bioplinskih postrojenja, OIB 21730994592, Cehovska 17, 42000 Varaždin</izvorni_sadrzaj>
    <derivirana_varijabla naziv="DomainObject.Predmet.ProtustrankaWithAdressOIB_1">ARCHEA BIOGAS društvo s ograničenom odgovornošću za proizvodnju i montažu bioplinskih postrojenja, OIB 21730994592, Cehovska 17, 42000 Varaždin</derivirana_varijabla>
  </DomainObject.Predmet.ProtustrankaWithAdressOIB>
  <DomainObject.Predmet.ProtustrankaNazivFormated>
    <izvorni_sadrzaj>ARCHEA BIOGAS društvo s ograničenom odgovornošću za proizvodnju i montažu bioplinskih postrojenja</izvorni_sadrzaj>
    <derivirana_varijabla naziv="DomainObject.Predmet.ProtustrankaNazivFormated_1">ARCHEA BIOGAS društvo s ograničenom odgovornošću za proizvodnju i montažu bioplinskih postrojenja</derivirana_varijabla>
  </DomainObject.Predmet.ProtustrankaNazivFormated>
  <DomainObject.Predmet.ProtustrankaNazivFormatedOIB>
    <izvorni_sadrzaj>ARCHEA BIOGAS društvo s ograničenom odgovornošću za proizvodnju i montažu bioplinskih postrojenja, OIB 21730994592</izvorni_sadrzaj>
    <derivirana_varijabla naziv="DomainObject.Predmet.ProtustrankaNazivFormatedOIB_1">ARCHEA BIOGAS društvo s ograničenom odgovornošću za proizvodnju i montažu bioplinskih postrojenja, OIB 21730994592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1962298.22</izvorni_sadrzaj>
    <derivirana_varijabla naziv="DomainObject.Predmet.TrenutnaVrijednost_1">1962298.22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ARCHEA BIOGAS društvo s ograničenom odgovornošću za proizvodnju i montažu bioplinskih postrojenja zastupanog po punomoćniku Krunoslav Laljek</item>
    </izvorni_sadrzaj>
    <derivirana_varijabla naziv="DomainObject.Predmet.ProtuStrankaListFormated_1">
      <item>ARCHEA BIOGAS društvo s ograničenom odgovornošću za proizvodnju i montažu bioplinskih postrojenja zastupanog po punomoćniku Krunoslav Laljek</item>
    </derivirana_varijabla>
  </DomainObject.Predmet.ProtuStrankaListFormated>
  <DomainObject.Predmet.ProtuStrankaListFormatedOIB>
    <izvorni_sadrzaj>
      <item>ARCHEA BIOGAS društvo s ograničenom odgovornošću za proizvodnju i montažu bioplinskih postrojenja, OIB 21730994592 zastupanog po punomoćniku Krunoslav Laljek</item>
    </izvorni_sadrzaj>
    <derivirana_varijabla naziv="DomainObject.Predmet.ProtuStrankaListFormatedOIB_1">
      <item>ARCHEA BIOGAS društvo s ograničenom odgovornošću za proizvodnju i montažu bioplinskih postrojenja, OIB 21730994592 zastupanog po punomoćniku Krunoslav Laljek</item>
    </derivirana_varijabla>
  </DomainObject.Predmet.ProtuStrankaListFormatedOIB>
  <DomainObject.Predmet.ProtuStrankaListFormatedWithAdress>
    <izvorni_sadrzaj>
      <item>ARCHEA BIOGAS društvo s ograničenom odgovornošću za proizvodnju i montažu bioplinskih postrojenja, Cehovska 17, 42000 Varaždin zastupanog po punomoćniku Krunoslav Laljek</item>
    </izvorni_sadrzaj>
    <derivirana_varijabla naziv="DomainObject.Predmet.ProtuStrankaListFormatedWithAdress_1">
      <item>ARCHEA BIOGAS društvo s ograničenom odgovornošću za proizvodnju i montažu bioplinskih postrojenja, Cehovska 17, 42000 Varaždin zastupanog po punomoćniku Krunoslav Laljek</item>
    </derivirana_varijabla>
  </DomainObject.Predmet.ProtuStrankaListFormatedWithAdress>
  <DomainObject.Predmet.ProtuStrankaListFormatedWithAdressOIB>
    <izvorni_sadrzaj>
      <item>ARCHEA BIOGAS društvo s ograničenom odgovornošću za proizvodnju i montažu bioplinskih postrojenja, OIB 21730994592, Cehovska 17, 42000 Varaždin zastupanog po punomoćniku Krunoslav Laljek</item>
    </izvorni_sadrzaj>
    <derivirana_varijabla naziv="DomainObject.Predmet.ProtuStrankaListFormatedWithAdressOIB_1">
      <item>ARCHEA BIOGAS društvo s ograničenom odgovornošću za proizvodnju i montažu bioplinskih postrojenja, OIB 21730994592, Cehovska 17, 42000 Varaždin zastupanog po punomoćniku Krunoslav Laljek</item>
    </derivirana_varijabla>
  </DomainObject.Predmet.ProtuStrankaListFormatedWithAdressOIB>
  <DomainObject.Predmet.ProtuStrankaListNazivFormated>
    <izvorni_sadrzaj>
      <item>ARCHEA BIOGAS društvo s ograničenom odgovornošću za proizvodnju i montažu bioplinskih postrojenja</item>
    </izvorni_sadrzaj>
    <derivirana_varijabla naziv="DomainObject.Predmet.ProtuStrankaListNazivFormated_1">
      <item>ARCHEA BIOGAS društvo s ograničenom odgovornošću za proizvodnju i montažu bioplinskih postrojenja</item>
    </derivirana_varijabla>
  </DomainObject.Predmet.ProtuStrankaListNazivFormated>
  <DomainObject.Predmet.ProtuStrankaListNazivFormatedOIB>
    <izvorni_sadrzaj>
      <item>ARCHEA BIOGAS društvo s ograničenom odgovornošću za proizvodnju i montažu bioplinskih postrojenja, OIB 21730994592</item>
    </izvorni_sadrzaj>
    <derivirana_varijabla naziv="DomainObject.Predmet.ProtuStrankaListNazivFormatedOIB_1">
      <item>ARCHEA BIOGAS društvo s ograničenom odgovornošću za proizvodnju i montažu bioplinskih postrojenja, OIB 21730994592</item>
    </derivirana_varijabla>
  </DomainObject.Predmet.ProtuStrankaListNazivFormatedOIB>
  <DomainObject.Predmet.OstaliListFormated>
    <izvorni_sadrzaj>
      <item>Sudski registar</item>
      <item>Krunoslav Laljek punomoćnik sudionika u postupku ARCHEA BIOGAS društvo s ograničenom odgovornošću za proizvodnju i montažu bioplinskih postrojenja</item>
    </izvorni_sadrzaj>
    <derivirana_varijabla naziv="DomainObject.Predmet.OstaliListFormated_1">
      <item>Sudski registar</item>
      <item>Krunoslav Laljek punomoćnik sudionika u postupku ARCHEA BIOGAS društvo s ograničenom odgovornošću za proizvodnju i montažu bioplinskih postrojenja</item>
    </derivirana_varijabla>
  </DomainObject.Predmet.OstaliListFormated>
  <DomainObject.Predmet.OstaliListFormatedOIB>
    <izvorni_sadrzaj>
      <item>Sudski registar</item>
      <item>Krunoslav Laljek, OIB 02818691372 punomoćnik sudionika u postupku ARCHEA BIOGAS društvo s ograničenom odgovornošću za proizvodnju i montažu bioplinskih postrojenja</item>
    </izvorni_sadrzaj>
    <derivirana_varijabla naziv="DomainObject.Predmet.OstaliListFormatedOIB_1">
      <item>Sudski registar</item>
      <item>Krunoslav Laljek, OIB 02818691372 punomoćnik sudionika u postupku ARCHEA BIOGAS društvo s ograničenom odgovornošću za proizvodnju i montažu bioplinskih postrojenja</item>
    </derivirana_varijabla>
  </DomainObject.Predmet.OstaliListFormatedOIB>
  <DomainObject.Predmet.OstaliListFormatedWithAdress>
    <izvorni_sadrzaj>
      <item>Sudski registar</item>
      <item>Krunoslav Laljek, Šaša 47, 42253 Šaša punomoćnik sudionika u postupku ARCHEA BIOGAS društvo s ograničenom odgovornošću za proizvodnju i montažu bioplinskih postrojenja</item>
    </izvorni_sadrzaj>
    <derivirana_varijabla naziv="DomainObject.Predmet.OstaliListFormatedWithAdress_1">
      <item>Sudski registar</item>
      <item>Krunoslav Laljek, Šaša 47, 42253 Šaša punomoćnik sudionika u postupku ARCHEA BIOGAS društvo s ograničenom odgovornošću za proizvodnju i montažu bioplinskih postrojenja</item>
    </derivirana_varijabla>
  </DomainObject.Predmet.OstaliListFormatedWithAdress>
  <DomainObject.Predmet.OstaliListFormatedWithAdressOIB>
    <izvorni_sadrzaj>
      <item>Sudski registar</item>
      <item>Krunoslav Laljek, OIB 02818691372, Šaša 47, 42253 Šaša punomoćnik sudionika u postupku ARCHEA BIOGAS društvo s ograničenom odgovornošću za proizvodnju i montažu bioplinskih postrojenja</item>
    </izvorni_sadrzaj>
    <derivirana_varijabla naziv="DomainObject.Predmet.OstaliListFormatedWithAdressOIB_1">
      <item>Sudski registar</item>
      <item>Krunoslav Laljek, OIB 02818691372, Šaša 47, 42253 Šaša punomoćnik sudionika u postupku ARCHEA BIOGAS društvo s ograničenom odgovornošću za proizvodnju i montažu bioplinskih postrojenja</item>
    </derivirana_varijabla>
  </DomainObject.Predmet.OstaliListFormatedWithAdressOIB>
  <DomainObject.Predmet.OstaliListNazivFormated>
    <izvorni_sadrzaj>
      <item>Sudski registar</item>
      <item>Krunoslav Laljek</item>
    </izvorni_sadrzaj>
    <derivirana_varijabla naziv="DomainObject.Predmet.OstaliListNazivFormated_1">
      <item>Sudski registar</item>
      <item>Krunoslav Laljek</item>
    </derivirana_varijabla>
  </DomainObject.Predmet.OstaliListNazivFormated>
  <DomainObject.Predmet.OstaliListNazivFormatedOIB>
    <izvorni_sadrzaj>
      <item>Sudski registar</item>
      <item>Krunoslav Laljek, OIB 02818691372</item>
    </izvorni_sadrzaj>
    <derivirana_varijabla naziv="DomainObject.Predmet.OstaliListNazivFormatedOIB_1">
      <item>Sudski registar</item>
      <item>Krunoslav Laljek, OIB 02818691372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ARCHEA BIOGAS društvo s ograničenom odgovornošću za proizvodnju i montažu bioplinskih postrojenja</izvorni_sadrzaj>
    <derivirana_varijabla naziv="DomainObject.Predmet.ProtustrankaIDrugi_1">ARCHEA BIOGAS društvo s ograničenom odgovornošću za proizvodnju i montažu bioplinskih postrojenja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ARCHEA BIOGAS društvo s ograničenom odgovornošću za proizvodnju i montažu bioplinskih postrojenja, OIB 21730994592, Cehovska 17, 42000 Varaždin</izvorni_sadrzaj>
    <derivirana_varijabla naziv="DomainObject.Predmet.ProtustrankaIDrugiAdressOIB_1">ARCHEA BIOGAS društvo s ograničenom odgovornošću za proizvodnju i montažu bioplinskih postrojenja, OIB 21730994592,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ARCHEA BIOGAS društvo s ograničenom odgovornošću za proizvodnju i montažu bioplinskih postrojenja</item>
      <item>Sudski registar</item>
      <item>Krunoslav Laljek</item>
    </izvorni_sadrzaj>
    <derivirana_varijabla naziv="DomainObject.Predmet.SudioniciListNaziv_1">
      <item>Financijska agencija</item>
      <item>ARCHEA BIOGAS društvo s ograničenom odgovornošću za proizvodnju i montažu bioplinskih postrojenja</item>
      <item>Sudski registar</item>
      <item>Krunoslav Laljek</item>
    </derivirana_varijabla>
  </DomainObject.Predmet.SudioniciListNaziv>
  <DomainObject.Predmet.SudioniciListAdressOIB>
    <izvorni_sadrzaj>
      <item>Financijska agencija, OIB 85821130368, A. Cesarca 2,42000 Varaždin</item>
      <item>ARCHEA BIOGAS društvo s ograničenom odgovornošću za proizvodnju i montažu bioplinskih postrojenja, OIB 21730994592, Cehovska 17,42000 Varaždin</item>
      <item>Sudski registar</item>
      <item>Krunoslav Laljek, OIB 02818691372, Šaša 47,42253 Šaša</item>
    </izvorni_sadrzaj>
    <derivirana_varijabla naziv="DomainObject.Predmet.SudioniciListAdressOIB_1">
      <item>Financijska agencija, OIB 85821130368, A. Cesarca 2,42000 Varaždin</item>
      <item>ARCHEA BIOGAS društvo s ograničenom odgovornošću za proizvodnju i montažu bioplinskih postrojenja, OIB 21730994592, Cehovska 17,42000 Varaždin</item>
      <item>Sudski registar</item>
      <item>Krunoslav Laljek, OIB 02818691372, Šaša 47,42253 Šaša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21730994592</item>
      <item>, OIB null</item>
      <item>, OIB 02818691372</item>
    </izvorni_sadrzaj>
    <derivirana_varijabla naziv="DomainObject.Predmet.SudioniciListNazivOIB_1">
      <item>, OIB 85821130368</item>
      <item>, OIB 21730994592</item>
      <item>, OIB null</item>
      <item>, OIB 02818691372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2185</properties:Characters>
  <properties:Lines>82</properties:Lines>
  <properties:Paragraphs>30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2018-12-03T13:28:00Z</cp:lastPrinted>
  <dcterms:modified xmlns:xsi="http://www.w3.org/2001/XMLSchema-instance" xsi:type="dcterms:W3CDTF">2018-12-03T13:28:00Z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(ST-395-18-3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