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5e3e0" w14:paraId="e55e3e0" w:rsidRDefault="006857EC" w:rsidP="006857EC" w:rsidR="006857E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57EC" w:rsidP="006857EC" w:rsidR="006857E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857EC" w:rsidP="006857EC" w:rsidR="006857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857EC" w:rsidP="006857EC" w:rsidR="006857E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857EC" w:rsidP="006857EC" w:rsidR="006857E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857EC" w:rsidP="006857EC" w:rsidR="006857E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857EC" w:rsidP="006857EC" w:rsidR="006857EC" w:rsidRPr="005D578C">
      <w:pPr>
        <w:jc w:val="center"/>
        <w:rPr>
          <w:rFonts w:cs="Times New Roman" w:eastAsia="Times New Roman"/>
          <w:szCs w:val="24"/>
        </w:rPr>
      </w:pPr>
    </w:p>
    <w:p w:rsidRDefault="006857EC" w:rsidP="006857EC" w:rsidR="006857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857EC" w:rsidP="006857EC" w:rsidR="006857EC" w:rsidRPr="005D578C">
      <w:pPr>
        <w:rPr>
          <w:rFonts w:cs="Times New Roman" w:eastAsia="Times New Roman"/>
          <w:szCs w:val="24"/>
        </w:rPr>
      </w:pPr>
    </w:p>
    <w:p w:rsidRDefault="006857EC" w:rsidP="006857EC" w:rsidR="006857E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D. E. A. DOM d. o. o. Poreč, Partizanska 5a, OIB </w:t>
      </w:r>
      <w:r w:rsidRPr="006857EC">
        <w:rPr>
          <w:rFonts w:cs="Times New Roman" w:eastAsia="Times New Roman"/>
        </w:rPr>
        <w:t>13457105861</w:t>
      </w:r>
      <w:r>
        <w:rPr>
          <w:rFonts w:cs="Times New Roman" w:eastAsia="Times New Roman"/>
        </w:rPr>
        <w:t xml:space="preserve">, MBS </w:t>
      </w:r>
      <w:r w:rsidRPr="006857EC">
        <w:rPr>
          <w:rFonts w:cs="Times New Roman" w:eastAsia="Times New Roman"/>
        </w:rPr>
        <w:t>130025887</w:t>
      </w:r>
      <w:r>
        <w:rPr>
          <w:rFonts w:cs="Times New Roman" w:eastAsia="Times New Roman"/>
          <w:szCs w:val="24"/>
        </w:rPr>
        <w:t>, 7. studenog 2017.</w:t>
      </w:r>
    </w:p>
    <w:p w:rsidRDefault="006857EC" w:rsidP="006857EC" w:rsidR="006857EC" w:rsidRPr="005D578C">
      <w:pPr>
        <w:rPr>
          <w:rFonts w:cs="Times New Roman" w:eastAsia="Times New Roman"/>
          <w:szCs w:val="24"/>
        </w:rPr>
      </w:pPr>
    </w:p>
    <w:p w:rsidRDefault="006857EC" w:rsidP="006857EC" w:rsidR="006857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857EC" w:rsidP="006857EC" w:rsidR="006857EC" w:rsidRPr="005D578C">
      <w:pPr>
        <w:rPr>
          <w:rFonts w:cs="Times New Roman" w:eastAsia="Times New Roman"/>
          <w:szCs w:val="24"/>
        </w:rPr>
      </w:pPr>
    </w:p>
    <w:p w:rsidRDefault="006857EC" w:rsidP="006857EC" w:rsidR="006857EC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D. E. A. DOM d. o. o. Poreč, Partizanska 5a, OIB </w:t>
      </w:r>
      <w:r w:rsidRPr="006857EC">
        <w:rPr>
          <w:rFonts w:cs="Times New Roman" w:eastAsia="Times New Roman"/>
        </w:rPr>
        <w:t>13457105861</w:t>
      </w:r>
      <w:r>
        <w:rPr>
          <w:rFonts w:cs="Times New Roman" w:eastAsia="Times New Roman"/>
        </w:rPr>
        <w:t xml:space="preserve">, MBS </w:t>
      </w:r>
      <w:r w:rsidRPr="006857EC">
        <w:rPr>
          <w:rFonts w:cs="Times New Roman" w:eastAsia="Times New Roman"/>
        </w:rPr>
        <w:t>130025887</w:t>
      </w:r>
      <w:r>
        <w:rPr>
          <w:rFonts w:cs="Times New Roman" w:eastAsia="Times New Roman"/>
          <w:szCs w:val="24"/>
        </w:rPr>
        <w:t>.</w:t>
      </w:r>
    </w:p>
    <w:p w:rsidRDefault="006857EC" w:rsidP="006857EC" w:rsidR="006857EC" w:rsidRPr="005D578C">
      <w:pPr>
        <w:rPr>
          <w:rFonts w:cs="Times New Roman" w:eastAsia="Times New Roman"/>
          <w:szCs w:val="24"/>
        </w:rPr>
      </w:pPr>
    </w:p>
    <w:p w:rsidRDefault="006857EC" w:rsidP="006857EC" w:rsidR="006857EC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>
        <w:rPr>
          <w:rFonts w:cs="Times New Roman" w:eastAsia="Times New Roman"/>
          <w:szCs w:val="20"/>
        </w:rPr>
        <w:t>.</w:t>
      </w:r>
    </w:p>
    <w:p w:rsidRDefault="006857EC" w:rsidP="006857EC" w:rsidR="006857EC">
      <w:pPr>
        <w:rPr>
          <w:rFonts w:cs="Times New Roman" w:eastAsia="Times New Roman"/>
          <w:szCs w:val="20"/>
        </w:rPr>
      </w:pPr>
    </w:p>
    <w:p w:rsidRDefault="006857EC" w:rsidP="006857EC" w:rsidR="006857E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D. E. A. DOM d. o. o. Poreč, Partizanska 5a, OIB </w:t>
      </w:r>
      <w:r w:rsidRPr="006857EC">
        <w:rPr>
          <w:rFonts w:cs="Times New Roman" w:eastAsia="Times New Roman"/>
        </w:rPr>
        <w:t>13457105861</w:t>
      </w:r>
      <w:r>
        <w:rPr>
          <w:rFonts w:cs="Times New Roman" w:eastAsia="Times New Roman"/>
        </w:rPr>
        <w:t xml:space="preserve">, MBS </w:t>
      </w:r>
      <w:r w:rsidRPr="006857EC">
        <w:rPr>
          <w:rFonts w:cs="Times New Roman" w:eastAsia="Times New Roman"/>
        </w:rPr>
        <w:t>130025887</w:t>
      </w:r>
      <w:r>
        <w:rPr>
          <w:rFonts w:cs="Times New Roman" w:eastAsia="Times New Roman"/>
          <w:szCs w:val="24"/>
        </w:rPr>
        <w:t>.</w:t>
      </w:r>
    </w:p>
    <w:p w:rsidRDefault="006857EC" w:rsidP="006857EC" w:rsidR="006857EC">
      <w:pPr>
        <w:ind w:firstLine="709"/>
        <w:rPr>
          <w:rFonts w:cs="Times New Roman" w:eastAsia="Times New Roman"/>
          <w:szCs w:val="24"/>
        </w:rPr>
      </w:pPr>
    </w:p>
    <w:p w:rsidRDefault="006857EC" w:rsidP="006857EC" w:rsidR="006857EC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D. E. A. DOM d. o. o. Poreč, Partizanska 5a, OIB </w:t>
      </w:r>
      <w:r w:rsidRPr="006857EC">
        <w:rPr>
          <w:rFonts w:cs="Times New Roman" w:eastAsia="Times New Roman"/>
        </w:rPr>
        <w:t>13457105861</w:t>
      </w:r>
      <w:r>
        <w:rPr>
          <w:rFonts w:cs="Times New Roman" w:eastAsia="Times New Roman"/>
        </w:rPr>
        <w:t xml:space="preserve">, MBS </w:t>
      </w:r>
      <w:r w:rsidRPr="006857EC">
        <w:rPr>
          <w:rFonts w:cs="Times New Roman" w:eastAsia="Times New Roman"/>
        </w:rPr>
        <w:t>130025887</w:t>
      </w:r>
      <w:r>
        <w:rPr>
          <w:rFonts w:cs="Times New Roman" w:eastAsia="Times New Roman"/>
        </w:rPr>
        <w:t>.</w:t>
      </w:r>
    </w:p>
    <w:p w:rsidRDefault="006857EC" w:rsidP="006857EC" w:rsidR="006857EC" w:rsidRPr="005D578C">
      <w:pPr>
        <w:ind w:firstLine="709"/>
        <w:rPr>
          <w:rFonts w:cs="Times New Roman" w:eastAsia="Times New Roman"/>
          <w:szCs w:val="24"/>
        </w:rPr>
      </w:pPr>
    </w:p>
    <w:p w:rsidRDefault="006857EC" w:rsidP="006857EC" w:rsidR="006857E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857EC" w:rsidP="006857EC" w:rsidR="006857EC">
      <w:pPr>
        <w:ind w:firstLine="708"/>
        <w:rPr>
          <w:rFonts w:cs="Times New Roman" w:eastAsia="Times New Roman"/>
          <w:szCs w:val="24"/>
        </w:rPr>
      </w:pPr>
    </w:p>
    <w:p w:rsidRDefault="006857EC" w:rsidP="006857EC" w:rsidR="006857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31.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D. E. A. DOM d. o. o. Poreč</w:t>
      </w:r>
      <w:r>
        <w:rPr>
          <w:rFonts w:cs="Times New Roman" w:eastAsia="Times New Roman"/>
          <w:szCs w:val="24"/>
        </w:rPr>
        <w:t>.</w:t>
      </w:r>
    </w:p>
    <w:p w:rsidRDefault="006857EC" w:rsidP="006857EC" w:rsidR="006857EC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29. kolovoza 2017. imao neizvršene osnove za plaćanje u neprekinutom razdoblju od 120 dana u ukupnom iznosu 6.483,57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7.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St-495/2017-3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</w:t>
      </w:r>
      <w:r w:rsidRPr="00354134">
        <w:rPr>
          <w:rFonts w:cs="Times New Roman" w:eastAsia="Times New Roman"/>
          <w:szCs w:val="24"/>
        </w:rPr>
        <w:lastRenderedPageBreak/>
        <w:t>otvaranje 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6857EC" w:rsidP="006857EC" w:rsidR="006857E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6857EC" w:rsidP="006857EC" w:rsidR="006857E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6857EC" w:rsidP="006857EC" w:rsidR="006857EC" w:rsidRPr="005D578C">
      <w:pPr>
        <w:rPr>
          <w:rFonts w:cs="Times New Roman" w:eastAsia="Times New Roman"/>
          <w:szCs w:val="24"/>
        </w:rPr>
      </w:pPr>
    </w:p>
    <w:p w:rsidRDefault="006857EC" w:rsidP="006857EC" w:rsidR="006857E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7.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857EC" w:rsidP="006857EC" w:rsidR="006857EC">
      <w:pPr>
        <w:rPr>
          <w:rFonts w:cs="Times New Roman" w:eastAsia="Times New Roman"/>
          <w:szCs w:val="24"/>
        </w:rPr>
      </w:pPr>
    </w:p>
    <w:p w:rsidRDefault="006857EC" w:rsidP="006857EC" w:rsidR="006857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6857EC" w:rsidP="006857EC" w:rsidR="006857E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B4062A">
        <w:rPr>
          <w:rFonts w:cs="Times New Roman" w:eastAsia="Times New Roman"/>
          <w:szCs w:val="24"/>
        </w:rPr>
        <w:t xml:space="preserve">, v. r. </w:t>
      </w:r>
    </w:p>
    <w:p w:rsidRDefault="006857EC" w:rsidP="006857EC" w:rsidR="006857EC">
      <w:pPr>
        <w:jc w:val="left"/>
        <w:rPr>
          <w:rFonts w:cs="Times New Roman" w:eastAsia="Times New Roman"/>
          <w:szCs w:val="24"/>
        </w:rPr>
      </w:pPr>
    </w:p>
    <w:p w:rsidRDefault="006857EC" w:rsidP="006857EC" w:rsidR="006857EC" w:rsidRPr="005D578C">
      <w:pPr>
        <w:jc w:val="left"/>
        <w:rPr>
          <w:rFonts w:cs="Times New Roman" w:eastAsia="Times New Roman"/>
          <w:szCs w:val="24"/>
        </w:rPr>
      </w:pPr>
    </w:p>
    <w:p w:rsidRDefault="006857EC" w:rsidP="006857EC" w:rsidR="006857E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6857EC" w:rsidP="006857EC" w:rsidR="006857EC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6857EC" w:rsidP="006857EC" w:rsidR="006857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6857EC" w:rsidP="006857EC" w:rsidR="006857EC">
      <w:pPr>
        <w:rPr>
          <w:rFonts w:cs="Times New Roman" w:eastAsia="Times New Roman"/>
          <w:szCs w:val="24"/>
        </w:rPr>
      </w:pPr>
    </w:p>
    <w:p w:rsidRDefault="006857EC" w:rsidP="006857EC" w:rsidR="006857EC" w:rsidRPr="005D578C">
      <w:pPr>
        <w:rPr>
          <w:rFonts w:cs="Times New Roman" w:eastAsia="Times New Roman"/>
          <w:szCs w:val="24"/>
        </w:rPr>
      </w:pPr>
    </w:p>
    <w:p w:rsidRDefault="006857EC" w:rsidP="006857EC" w:rsidR="006857E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857EC" w:rsidP="006857EC" w:rsidR="006857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6857EC" w:rsidP="006857EC" w:rsidR="006857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D. E. A. DOM d. o. o. Poreč, Partizanska 5a,</w:t>
      </w:r>
    </w:p>
    <w:p w:rsidRDefault="006857EC" w:rsidP="006857EC" w:rsidR="006857E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857EC" w:rsidP="006857EC" w:rsidR="006857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857EC" w:rsidP="006857EC" w:rsidR="006857EC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6857EC" w:rsidP="006857EC" w:rsidR="006857E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857EC" w:rsidP="006857EC" w:rsidR="006857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6857EC" w:rsidP="006857EC" w:rsidR="006857E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6857EC" w:rsidP="006857EC" w:rsidR="006857EC"/>
    <w:p w:rsidRDefault="006857EC" w:rsidP="006857EC" w:rsidR="006857EC"/>
    <w:p w:rsidRDefault="006857EC" w:rsidP="006857EC" w:rsidR="006857EC"/>
    <w:p w:rsidRDefault="0051776E" w:rsidR="0051776E"/>
    <w:sectPr w:rsidSect="006857EC" w:rsidR="0051776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7EC" w:rsidP="006857EC" w:rsidR="006857EC">
      <w:r>
        <w:separator/>
      </w:r>
    </w:p>
  </w:endnote>
  <w:endnote w:id="0" w:type="continuationSeparator">
    <w:p w:rsidRDefault="006857EC" w:rsidP="006857EC" w:rsidR="00685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7EC" w:rsidP="006857EC" w:rsidR="006857EC">
      <w:r>
        <w:separator/>
      </w:r>
    </w:p>
  </w:footnote>
  <w:footnote w:id="0" w:type="continuationSeparator">
    <w:p w:rsidRDefault="006857EC" w:rsidP="006857EC" w:rsidR="006857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7EC" w:rsidP="006857EC" w:rsidR="006857EC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4062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St-495/2017-4</w:t>
    </w:r>
  </w:p>
  <w:p w:rsidRDefault="006857EC" w:rsidP="006857EC" w:rsidR="006857EC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57EC" w:rsidP="006857EC" w:rsidR="006857EC" w:rsidRPr="00970AE0">
    <w:pPr>
      <w:pStyle w:val="Zaglavlje"/>
      <w:jc w:val="right"/>
    </w:pPr>
    <w:r>
      <w:rPr>
        <w:szCs w:val="24"/>
      </w:rPr>
      <w:t>11 St-495/2017-4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C23"/>
    <w:rsid w:val="00152C1E"/>
    <w:rsid w:val="00287C23"/>
    <w:rsid w:val="0051776E"/>
    <w:rsid w:val="006857EC"/>
    <w:rsid w:val="00B40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57E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7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857E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57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57E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57E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57E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06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062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4062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406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4062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57E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57E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857E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57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57E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857E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57E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06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062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062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06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062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6483.57</izvorni_sadrzaj>
    <derivirana_varijabla naziv="DomainObject.Predmet.InicijalnaVrijednost_1">6483.57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St-495/2017</izvorni_sadrzaj>
    <derivirana_varijabla naziv="DomainObject.Predmet.OznakaBroj_1">St-495/2017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E. A. DOM d.o.o. POREČ</izvorni_sadrzaj>
    <derivirana_varijabla naziv="DomainObject.Predmet.ProtustrankaFormated_1">  D. E. A. DOM d.o.o. POREČ</derivirana_varijabla>
  </DomainObject.Predmet.ProtustrankaFormated>
  <DomainObject.Predmet.ProtustrankaFormatedOIB>
    <izvorni_sadrzaj>  D. E. A. DOM d.o.o. POREČ, OIB 13457105861</izvorni_sadrzaj>
    <derivirana_varijabla naziv="DomainObject.Predmet.ProtustrankaFormatedOIB_1">  D. E. A. DOM d.o.o. POREČ, OIB 13457105861</derivirana_varijabla>
  </DomainObject.Predmet.ProtustrankaFormatedOIB>
  <DomainObject.Predmet.ProtustrankaFormatedWithAdress>
    <izvorni_sadrzaj> D. E. A. DOM d.o.o. POREČ, Partizanska 5a , 52440 Poreč</izvorni_sadrzaj>
    <derivirana_varijabla naziv="DomainObject.Predmet.ProtustrankaFormatedWithAdress_1"> D. E. A. DOM d.o.o. POREČ, Partizanska 5a , 52440 Poreč</derivirana_varijabla>
  </DomainObject.Predmet.ProtustrankaFormatedWithAdress>
  <DomainObject.Predmet.ProtustrankaFormatedWithAdressOIB>
    <izvorni_sadrzaj> D. E. A. DOM d.o.o. POREČ, OIB 13457105861, Partizanska 5a , 52440 Poreč</izvorni_sadrzaj>
    <derivirana_varijabla naziv="DomainObject.Predmet.ProtustrankaFormatedWithAdressOIB_1"> D. E. A. DOM d.o.o. POREČ, OIB 13457105861, Partizanska 5a , 52440 Poreč</derivirana_varijabla>
  </DomainObject.Predmet.ProtustrankaFormatedWithAdressOIB>
  <DomainObject.Predmet.ProtustrankaWithAdress>
    <izvorni_sadrzaj>D. E. A. DOM d.o.o. POREČ Partizanska 5a , 52440 Poreč</izvorni_sadrzaj>
    <derivirana_varijabla naziv="DomainObject.Predmet.ProtustrankaWithAdress_1">D. E. A. DOM d.o.o. POREČ Partizanska 5a , 52440 Poreč</derivirana_varijabla>
  </DomainObject.Predmet.ProtustrankaWithAdress>
  <DomainObject.Predmet.ProtustrankaWithAdressOIB>
    <izvorni_sadrzaj>D. E. A. DOM d.o.o. POREČ, OIB 13457105861, Partizanska 5a , 52440 Poreč</izvorni_sadrzaj>
    <derivirana_varijabla naziv="DomainObject.Predmet.ProtustrankaWithAdressOIB_1">D. E. A. DOM d.o.o. POREČ, OIB 13457105861, Partizanska 5a , 52440 Poreč</derivirana_varijabla>
  </DomainObject.Predmet.ProtustrankaWithAdressOIB>
  <DomainObject.Predmet.ProtustrankaNazivFormated>
    <izvorni_sadrzaj>D. E. A. DOM d.o.o. POREČ</izvorni_sadrzaj>
    <derivirana_varijabla naziv="DomainObject.Predmet.ProtustrankaNazivFormated_1">D. E. A. DOM d.o.o. POREČ</derivirana_varijabla>
  </DomainObject.Predmet.ProtustrankaNazivFormated>
  <DomainObject.Predmet.ProtustrankaNazivFormatedOIB>
    <izvorni_sadrzaj>D. E. A. DOM d.o.o. POREČ, OIB 13457105861</izvorni_sadrzaj>
    <derivirana_varijabla naziv="DomainObject.Predmet.ProtustrankaNazivFormatedOIB_1">D. E. A. DOM d.o.o. POREČ, OIB 13457105861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6483.57</izvorni_sadrzaj>
    <derivirana_varijabla naziv="DomainObject.Predmet.TrenutnaVrijednost_1">6483.57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E. A. DOM d.o.o. POREČ</item>
    </izvorni_sadrzaj>
    <derivirana_varijabla naziv="DomainObject.Predmet.ProtuStrankaListFormated_1">
      <item>D. E. A. DOM d.o.o. POREČ</item>
    </derivirana_varijabla>
  </DomainObject.Predmet.ProtuStrankaListFormated>
  <DomainObject.Predmet.ProtuStrankaListFormatedOIB>
    <izvorni_sadrzaj>
      <item>D. E. A. DOM d.o.o. POREČ, OIB 13457105861</item>
    </izvorni_sadrzaj>
    <derivirana_varijabla naziv="DomainObject.Predmet.ProtuStrankaListFormatedOIB_1">
      <item>D. E. A. DOM d.o.o. POREČ, OIB 13457105861</item>
    </derivirana_varijabla>
  </DomainObject.Predmet.ProtuStrankaListFormatedOIB>
  <DomainObject.Predmet.ProtuStrankaListFormatedWithAdress>
    <izvorni_sadrzaj>
      <item>D. E. A. DOM d.o.o. POREČ, Partizanska 5a , 52440 Poreč</item>
    </izvorni_sadrzaj>
    <derivirana_varijabla naziv="DomainObject.Predmet.ProtuStrankaListFormatedWithAdress_1">
      <item>D. E. A. DOM d.o.o. POREČ, Partizanska 5a , 52440 Poreč</item>
    </derivirana_varijabla>
  </DomainObject.Predmet.ProtuStrankaListFormatedWithAdress>
  <DomainObject.Predmet.ProtuStrankaListFormatedWithAdressOIB>
    <izvorni_sadrzaj>
      <item>D. E. A. DOM d.o.o. POREČ, OIB 13457105861, Partizanska 5a , 52440 Poreč</item>
    </izvorni_sadrzaj>
    <derivirana_varijabla naziv="DomainObject.Predmet.ProtuStrankaListFormatedWithAdressOIB_1">
      <item>D. E. A. DOM d.o.o. POREČ, OIB 13457105861, Partizanska 5a , 52440 Poreč</item>
    </derivirana_varijabla>
  </DomainObject.Predmet.ProtuStrankaListFormatedWithAdressOIB>
  <DomainObject.Predmet.ProtuStrankaListNazivFormated>
    <izvorni_sadrzaj>
      <item>D. E. A. DOM d.o.o. POREČ</item>
    </izvorni_sadrzaj>
    <derivirana_varijabla naziv="DomainObject.Predmet.ProtuStrankaListNazivFormated_1">
      <item>D. E. A. DOM d.o.o. POREČ</item>
    </derivirana_varijabla>
  </DomainObject.Predmet.ProtuStrankaListNazivFormated>
  <DomainObject.Predmet.ProtuStrankaListNazivFormatedOIB>
    <izvorni_sadrzaj>
      <item>D. E. A. DOM d.o.o. POREČ, OIB 13457105861</item>
    </izvorni_sadrzaj>
    <derivirana_varijabla naziv="DomainObject.Predmet.ProtuStrankaListNazivFormatedOIB_1">
      <item>D. E. A. DOM d.o.o. POREČ, OIB 13457105861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E. A. DOM d.o.o. POREČ</izvorni_sadrzaj>
    <derivirana_varijabla naziv="DomainObject.Predmet.ProtustrankaIDrugi_1">D. E. A. DOM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E. A. DOM d.o.o. POREČ, OIB 13457105861, Partizanska 5a , 52440 Poreč</izvorni_sadrzaj>
    <derivirana_varijabla naziv="DomainObject.Predmet.ProtustrankaIDrugiAdressOIB_1">D. E. A. DOM d.o.o. POREČ, OIB 13457105861, Partizanska 5a 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E. A. DOM d.o.o. POREČ</item>
    </izvorni_sadrzaj>
    <derivirana_varijabla naziv="DomainObject.Predmet.SudioniciListNaziv_1">
      <item>FINANCIJSKA AGENCIJA, RC RIJEKA, PODRUŽNICA PULA, PULA</item>
      <item>D. E. A. DOM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E. A. DOM d.o.o. POREČ, OIB 13457105861, Partizanska 5a ,52440 Poreč</item>
    </izvorni_sadrzaj>
    <derivirana_varijabla naziv="DomainObject.Predmet.SudioniciListAdressOIB_1">
      <item>FINANCIJSKA AGENCIJA, RC RIJEKA, PODRUŽNICA PULA, PULA, OIB 85821130368, F. Kurelca 8,51000 Rijeka</item>
      <item>D. E. A. DOM d.o.o. POREČ, OIB 13457105861, Partizanska 5a 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13457105861</item>
    </izvorni_sadrzaj>
    <derivirana_varijabla naziv="DomainObject.Predmet.SudioniciListNazivOIB_1">
      <item>, OIB 85821130368</item>
      <item>, OIB 13457105861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704</properties:Words>
  <properties:Characters>3637</properties:Characters>
  <properties:Lines>87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2017-11-06T12:19:00Z</dcterms:created>
  <dc:creator>Morena Brajuha</dc:creator>
  <dc:description/>
  <cp:keywords/>
  <cp:lastModifiedBy>Morena Brajuha</cp:lastModifiedBy>
  <cp:lastPrinted>2017-11-07T08:03:00Z</cp:lastPrinted>
  <dcterms:modified xmlns:xsi="http://www.w3.org/2001/XMLSchema-instance" xsi:type="dcterms:W3CDTF">2017-11-07T08:07:00Z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