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7c2e" w14:paraId="dc77c2e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>FINE, OIB: 85821130368, RC Rijeka, Podružnica Pula, Giardini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4D7CB2">
        <w:t xml:space="preserve">KLIP d.o.o. Oprtalj, Sveti Ivan 2, </w:t>
      </w:r>
      <w:r w:rsidR="004D7CB2" w:rsidRPr="00936C9E">
        <w:t xml:space="preserve">OIB: </w:t>
      </w:r>
      <w:r w:rsidR="004D7CB2">
        <w:t>96690438001</w:t>
      </w:r>
      <w:r w:rsidR="00294BFD">
        <w:t>,</w:t>
      </w:r>
      <w:r w:rsidR="00C377D1">
        <w:t xml:space="preserve"> </w:t>
      </w:r>
      <w:r w:rsidR="00CB0E63">
        <w:t xml:space="preserve">      </w:t>
      </w:r>
      <w:r w:rsidR="00803E13">
        <w:t xml:space="preserve">             </w:t>
      </w:r>
      <w:r w:rsidR="00CB0E63">
        <w:t xml:space="preserve"> </w:t>
      </w:r>
      <w:r w:rsidR="00803E13">
        <w:t>18</w:t>
      </w:r>
      <w:r w:rsidR="00DF28E8" w:rsidRPr="009E27CE">
        <w:t xml:space="preserve">. </w:t>
      </w:r>
      <w:r w:rsidR="00067047">
        <w:t>srpnja</w:t>
      </w:r>
      <w:r w:rsidR="00671C0E" w:rsidRPr="009E27CE">
        <w:t xml:space="preserve"> 2016</w:t>
      </w:r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>Temeljem čl. 115. st. 1. Stečajnog zakona (Narodne novine broj 71/15, dalje: SZ)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4D7CB2">
        <w:t xml:space="preserve">KLIP d.o.o. Oprtalj, Sveti Ivan 2, </w:t>
      </w:r>
      <w:r w:rsidR="004D7CB2" w:rsidRPr="00936C9E">
        <w:t xml:space="preserve">OIB: </w:t>
      </w:r>
      <w:r w:rsidR="004D7CB2">
        <w:t>96690438001</w:t>
      </w:r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r w:rsidR="00C377D1">
        <w:rPr>
          <w:b/>
        </w:rPr>
        <w:t>15</w:t>
      </w:r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2016</w:t>
      </w:r>
      <w:r w:rsidRPr="008F173B">
        <w:rPr>
          <w:b/>
        </w:rPr>
        <w:t xml:space="preserve">. u </w:t>
      </w:r>
      <w:r w:rsidR="00C02103">
        <w:rPr>
          <w:b/>
        </w:rPr>
        <w:t>10</w:t>
      </w:r>
      <w:r w:rsidR="001648DC" w:rsidRPr="008F173B">
        <w:rPr>
          <w:b/>
        </w:rPr>
        <w:t>:</w:t>
      </w:r>
      <w:r w:rsidR="00C02103">
        <w:rPr>
          <w:b/>
        </w:rPr>
        <w:t>0</w:t>
      </w:r>
      <w:r w:rsidR="00BE5DC8">
        <w:rPr>
          <w:b/>
        </w:rPr>
        <w:t>0</w:t>
      </w:r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Dršćevka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>FINA, Podružnica Pula, Giardini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r w:rsidR="004D7CB2">
        <w:t xml:space="preserve">KLIP d.o.o. Oprtalj, Sveti Ivan 2, </w:t>
      </w:r>
    </w:p>
    <w:p w:rsidRDefault="00814FDD" w:rsidP="00BE5DC8" w:rsidR="004D7CB2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4D7CB2">
        <w:t>Edwin Edo Klip</w:t>
      </w:r>
      <w:r w:rsidR="004D7CB2" w:rsidRPr="00936C9E">
        <w:t xml:space="preserve"> iz </w:t>
      </w:r>
      <w:r w:rsidR="004D7CB2">
        <w:t>Nizozemske, Rotterdam, 2e Schansstraat 1/B</w:t>
      </w:r>
      <w:r w:rsidR="004D7CB2" w:rsidRPr="00936C9E">
        <w:t xml:space="preserve">, OIB: </w:t>
      </w:r>
      <w:r w:rsidR="004D7CB2">
        <w:t>35008422314.</w:t>
      </w:r>
    </w:p>
    <w:p w:rsidRDefault="00FB0B18" w:rsidP="00BE5DC8" w:rsidR="00067047">
      <w:r w:rsidRPr="009E27CE">
        <w:tab/>
        <w:t>II.</w:t>
      </w:r>
      <w:r w:rsidRPr="009E27CE">
        <w:tab/>
        <w:t xml:space="preserve">Poziva se zakonski zastupnik dužnika </w:t>
      </w:r>
      <w:r w:rsidR="004D7CB2">
        <w:t>Edwin Edo Klip</w:t>
      </w:r>
      <w:r w:rsidR="004D7CB2" w:rsidRPr="00936C9E">
        <w:t xml:space="preserve"> iz </w:t>
      </w:r>
      <w:r w:rsidR="004D7CB2">
        <w:t>Nizozemske, Rotterdam, 2e Schansstraat 1/B</w:t>
      </w:r>
      <w:r w:rsidR="004D7CB2" w:rsidRPr="00936C9E">
        <w:t xml:space="preserve">, </w:t>
      </w:r>
      <w:r w:rsidRPr="009E27CE">
        <w:t xml:space="preserve">pristupiti u sud na zakazano ročište radi saslušanja te dostaviti sudu javnobilježnički ovjerovljen prokazni popis imovine za dužnika </w:t>
      </w:r>
      <w:r w:rsidR="00803E13">
        <w:t xml:space="preserve">SAS d.o.o. Poreč, Partizanska 4 I, </w:t>
      </w:r>
      <w:r w:rsidR="00803E13" w:rsidRPr="00936C9E">
        <w:t xml:space="preserve">OIB: </w:t>
      </w:r>
      <w:r w:rsidR="00803E13">
        <w:t>52871727696.</w:t>
      </w:r>
    </w:p>
    <w:p w:rsidRDefault="00803E13" w:rsidP="00BE5DC8" w:rsidR="00803E13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803E13">
        <w:t>18</w:t>
      </w:r>
      <w:r w:rsidR="00036ADB" w:rsidRPr="00FE1051">
        <w:t xml:space="preserve">. </w:t>
      </w:r>
      <w:r w:rsidR="00067047">
        <w:t>srpnja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671C0E" w:rsidRPr="00FE1051">
      <w:r w:rsidRPr="00FE1051">
        <w:t xml:space="preserve">- dužnik </w:t>
      </w:r>
      <w:r w:rsidR="004D7CB2">
        <w:t>KLIP d.o.o. Oprtalj, Sveti Ivan 2</w:t>
      </w:r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4D7CB2">
        <w:t>Edwin Edo Klip</w:t>
      </w:r>
      <w:r w:rsidR="004D7CB2" w:rsidRPr="00936C9E">
        <w:t xml:space="preserve"> iz </w:t>
      </w:r>
      <w:r w:rsidR="004D7CB2">
        <w:t>Nizozemske, Rotterdam, 2e Schansstraat 1/B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  <w:t>Posl.br.: 1 St-</w:t>
    </w:r>
    <w:r w:rsidR="004D7CB2">
      <w:t>818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90549"/>
    <w:rsid w:val="004D7CB2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03E13"/>
    <w:rsid w:val="00814FDD"/>
    <w:rsid w:val="00816117"/>
    <w:rsid w:val="008C3F42"/>
    <w:rsid w:val="008F173B"/>
    <w:rsid w:val="00966681"/>
    <w:rsid w:val="00985388"/>
    <w:rsid w:val="009A04CC"/>
    <w:rsid w:val="009B3B7F"/>
    <w:rsid w:val="009E27CE"/>
    <w:rsid w:val="00B31B75"/>
    <w:rsid w:val="00B33836"/>
    <w:rsid w:val="00B76D83"/>
    <w:rsid w:val="00BE5DC8"/>
    <w:rsid w:val="00C02103"/>
    <w:rsid w:val="00C377D1"/>
    <w:rsid w:val="00CB0E6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B7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B7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B7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B7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B7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B7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B7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B7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KLIP d.o.o. OPRTALJ</izvorni_sadrzaj>
    <derivirana_varijabla naziv="DomainObject.Predmet.ProtustrankaFormated_1">  KLIP d.o.o. OPRTALJ</derivirana_varijabla>
  </DomainObject.Predmet.ProtustrankaFormated>
  <DomainObject.Predmet.ProtustrankaFormatedOIB>
    <izvorni_sadrzaj>  KLIP d.o.o. OPRTALJ, OIB 96690438001</izvorni_sadrzaj>
    <derivirana_varijabla naziv="DomainObject.Predmet.ProtustrankaFormatedOIB_1">  KLIP d.o.o. OPRTALJ, OIB 96690438001</derivirana_varijabla>
  </DomainObject.Predmet.ProtustrankaFormatedOIB>
  <DomainObject.Predmet.ProtustrankaFormatedWithAdress>
    <izvorni_sadrzaj> KLIP d.o.o. OPRTALJ, Sveti Ivan 2, 52460 Oprtalj</izvorni_sadrzaj>
    <derivirana_varijabla naziv="DomainObject.Predmet.ProtustrankaFormatedWithAdress_1"> KLIP d.o.o. OPRTALJ, Sveti Ivan 2, 52460 Oprtalj</derivirana_varijabla>
  </DomainObject.Predmet.ProtustrankaFormatedWithAdress>
  <DomainObject.Predmet.ProtustrankaFormatedWithAdressOIB>
    <izvorni_sadrzaj> KLIP d.o.o. OPRTALJ, OIB 96690438001, Sveti Ivan 2, 52460 Oprtalj</izvorni_sadrzaj>
    <derivirana_varijabla naziv="DomainObject.Predmet.ProtustrankaFormatedWithAdressOIB_1"> KLIP d.o.o. OPRTALJ, OIB 96690438001, Sveti Ivan 2, 52460 Oprtalj</derivirana_varijabla>
  </DomainObject.Predmet.ProtustrankaFormatedWithAdressOIB>
  <DomainObject.Predmet.ProtustrankaWithAdress>
    <izvorni_sadrzaj>KLIP d.o.o. OPRTALJ Sveti Ivan 2, 52460 Oprtalj</izvorni_sadrzaj>
    <derivirana_varijabla naziv="DomainObject.Predmet.ProtustrankaWithAdress_1">KLIP d.o.o. OPRTALJ Sveti Ivan 2, 52460 Oprtalj</derivirana_varijabla>
  </DomainObject.Predmet.ProtustrankaWithAdress>
  <DomainObject.Predmet.ProtustrankaWithAdressOIB>
    <izvorni_sadrzaj>KLIP d.o.o. OPRTALJ, OIB 96690438001, Sveti Ivan 2, 52460 Oprtalj</izvorni_sadrzaj>
    <derivirana_varijabla naziv="DomainObject.Predmet.ProtustrankaWithAdressOIB_1">KLIP d.o.o. OPRTALJ, OIB 96690438001, Sveti Ivan 2, 52460 Oprtalj</derivirana_varijabla>
  </DomainObject.Predmet.ProtustrankaWithAdressOIB>
  <DomainObject.Predmet.ProtustrankaNazivFormated>
    <izvorni_sadrzaj>KLIP d.o.o. OPRTALJ</izvorni_sadrzaj>
    <derivirana_varijabla naziv="DomainObject.Predmet.ProtustrankaNazivFormated_1">KLIP d.o.o. OPRTALJ</derivirana_varijabla>
  </DomainObject.Predmet.ProtustrankaNazivFormated>
  <DomainObject.Predmet.ProtustrankaNazivFormatedOIB>
    <izvorni_sadrzaj>KLIP d.o.o. OPRTALJ, OIB 96690438001</izvorni_sadrzaj>
    <derivirana_varijabla naziv="DomainObject.Predmet.ProtustrankaNazivFormatedOIB_1">KLIP d.o.o. OPRTALJ, OIB 96690438001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6523.94</izvorni_sadrzaj>
    <derivirana_varijabla naziv="DomainObject.Predmet.TrenutnaVrijednost_1">6523.94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KLIP d.o.o. OPRTALJ</item>
    </izvorni_sadrzaj>
    <derivirana_varijabla naziv="DomainObject.Predmet.ProtuStrankaListFormated_1">
      <item>KLIP d.o.o. OPRTALJ</item>
    </derivirana_varijabla>
  </DomainObject.Predmet.ProtuStrankaListFormated>
  <DomainObject.Predmet.ProtuStrankaListFormatedOIB>
    <izvorni_sadrzaj>
      <item>KLIP d.o.o. OPRTALJ, OIB 96690438001</item>
    </izvorni_sadrzaj>
    <derivirana_varijabla naziv="DomainObject.Predmet.ProtuStrankaListFormatedOIB_1">
      <item>KLIP d.o.o. OPRTALJ, OIB 96690438001</item>
    </derivirana_varijabla>
  </DomainObject.Predmet.ProtuStrankaListFormatedOIB>
  <DomainObject.Predmet.ProtuStrankaListFormatedWithAdress>
    <izvorni_sadrzaj>
      <item>KLIP d.o.o. OPRTALJ, Sveti Ivan 2, 52460 Oprtalj</item>
    </izvorni_sadrzaj>
    <derivirana_varijabla naziv="DomainObject.Predmet.ProtuStrankaListFormatedWithAdress_1">
      <item>KLIP d.o.o. OPRTALJ, Sveti Ivan 2, 52460 Oprtalj</item>
    </derivirana_varijabla>
  </DomainObject.Predmet.ProtuStrankaListFormatedWithAdress>
  <DomainObject.Predmet.ProtuStrankaListFormatedWithAdressOIB>
    <izvorni_sadrzaj>
      <item>KLIP d.o.o. OPRTALJ, OIB 96690438001, Sveti Ivan 2, 52460 Oprtalj</item>
    </izvorni_sadrzaj>
    <derivirana_varijabla naziv="DomainObject.Predmet.ProtuStrankaListFormatedWithAdressOIB_1">
      <item>KLIP d.o.o. OPRTALJ, OIB 96690438001, Sveti Ivan 2, 52460 Oprtalj</item>
    </derivirana_varijabla>
  </DomainObject.Predmet.ProtuStrankaListFormatedWithAdressOIB>
  <DomainObject.Predmet.ProtuStrankaListNazivFormated>
    <izvorni_sadrzaj>
      <item>KLIP d.o.o. OPRTALJ</item>
    </izvorni_sadrzaj>
    <derivirana_varijabla naziv="DomainObject.Predmet.ProtuStrankaListNazivFormated_1">
      <item>KLIP d.o.o. OPRTALJ</item>
    </derivirana_varijabla>
  </DomainObject.Predmet.ProtuStrankaListNazivFormated>
  <DomainObject.Predmet.ProtuStrankaListNazivFormatedOIB>
    <izvorni_sadrzaj>
      <item>KLIP d.o.o. OPRTALJ, OIB 96690438001</item>
    </izvorni_sadrzaj>
    <derivirana_varijabla naziv="DomainObject.Predmet.ProtuStrankaListNazivFormatedOIB_1">
      <item>KLIP d.o.o. OPRTALJ, OIB 96690438001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KLIP d.o.o. OPRTALJ</izvorni_sadrzaj>
    <derivirana_varijabla naziv="DomainObject.Predmet.ProtustrankaIDrugi_1">KLIP d.o.o. OPRTALJ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KLIP d.o.o. OPRTALJ, OIB 96690438001, Sveti Ivan 2, 52460 Oprtalj</izvorni_sadrzaj>
    <derivirana_varijabla naziv="DomainObject.Predmet.ProtustrankaIDrugiAdressOIB_1">KLIP d.o.o. OPRTALJ, OIB 96690438001, Sveti Ivan 2,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KLIP d.o.o. OPRTALJ</item>
    </izvorni_sadrzaj>
    <derivirana_varijabla naziv="DomainObject.Predmet.SudioniciListNaziv_1">
      <item>FINANCIJSKA AGENCIJA, RC RIJEKA, PODRUŽNICA PULA, PULA</item>
      <item>KLIP d.o.o. OPRTALJ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KLIP d.o.o. OPRTALJ, OIB 96690438001, Sveti Ivan 2,52460 Oprtalj</item>
    </izvorni_sadrzaj>
    <derivirana_varijabla naziv="DomainObject.Predmet.SudioniciListAdressOIB_1">
      <item>FINANCIJSKA AGENCIJA, RC RIJEKA, PODRUŽNICA PULA, PULA, OIB 85821130368, Giardini 5,52100 Pula</item>
      <item>KLIP d.o.o. OPRTALJ, OIB 96690438001, Sveti Ivan 2,52460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96690438001</item>
    </izvorni_sadrzaj>
    <derivirana_varijabla naziv="DomainObject.Predmet.SudioniciListNazivOIB_1">
      <item>, OIB 85821130368</item>
      <item>, OIB 96690438001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1360</properties:Characters>
  <properties:Lines>46</properties:Lines>
  <properties:Paragraphs>22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2016-07-18T10:31:00Z</dcterms:modified>
  <cp:revision>53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