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00cbb" w14:paraId="5100cbb" w:rsidRDefault="007E7E40" w:rsidP="007E7E40" w:rsidR="007E7E4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7E40" w:rsidP="007E7E40" w:rsidR="007E7E4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E7E40" w:rsidP="007E7E40" w:rsidR="007E7E4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E7E40" w:rsidP="007E7E40" w:rsidR="007E7E4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E7E40" w:rsidP="007E7E40" w:rsidR="007E7E4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E7E40" w:rsidP="007E7E40" w:rsidR="007E7E4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E7E40" w:rsidP="007E7E40" w:rsidR="007E7E40" w:rsidRPr="005D578C">
      <w:pPr>
        <w:jc w:val="center"/>
        <w:rPr>
          <w:rFonts w:cs="Times New Roman" w:eastAsia="Times New Roman"/>
          <w:szCs w:val="24"/>
        </w:rPr>
      </w:pPr>
    </w:p>
    <w:p w:rsidRDefault="007E7E40" w:rsidP="007E7E40" w:rsidR="007E7E4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E7E40" w:rsidP="007E7E40" w:rsidR="007E7E40" w:rsidRPr="005D578C">
      <w:pPr>
        <w:rPr>
          <w:rFonts w:cs="Times New Roman" w:eastAsia="Times New Roman"/>
          <w:szCs w:val="24"/>
        </w:rPr>
      </w:pPr>
    </w:p>
    <w:p w:rsidRDefault="007E7E40" w:rsidP="007E7E40" w:rsidR="007E7E4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REGULAR SERVICE j. d. o. o. Rovinj, Driovier 7, OIB </w:t>
      </w:r>
      <w:r w:rsidRPr="007E7E40">
        <w:rPr>
          <w:rFonts w:cs="Times New Roman" w:eastAsia="Times New Roman"/>
        </w:rPr>
        <w:t>81647990738</w:t>
      </w:r>
      <w:r>
        <w:rPr>
          <w:rFonts w:cs="Times New Roman" w:eastAsia="Times New Roman"/>
        </w:rPr>
        <w:t xml:space="preserve">, MBS </w:t>
      </w:r>
      <w:r w:rsidRPr="007E7E40">
        <w:rPr>
          <w:rFonts w:cs="Times New Roman" w:eastAsia="Times New Roman"/>
        </w:rPr>
        <w:t>130054221</w:t>
      </w:r>
      <w:r>
        <w:rPr>
          <w:rFonts w:cs="Times New Roman" w:eastAsia="Times New Roman"/>
          <w:szCs w:val="24"/>
        </w:rPr>
        <w:t>, 14. rujna 2017.</w:t>
      </w:r>
    </w:p>
    <w:p w:rsidRDefault="007E7E40" w:rsidP="007E7E40" w:rsidR="007E7E40" w:rsidRPr="005D578C">
      <w:pPr>
        <w:rPr>
          <w:rFonts w:cs="Times New Roman" w:eastAsia="Times New Roman"/>
          <w:szCs w:val="24"/>
        </w:rPr>
      </w:pPr>
    </w:p>
    <w:p w:rsidRDefault="007E7E40" w:rsidP="007E7E40" w:rsidR="007E7E4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E7E40" w:rsidP="007E7E40" w:rsidR="007E7E40" w:rsidRPr="005D578C">
      <w:pPr>
        <w:rPr>
          <w:rFonts w:cs="Times New Roman" w:eastAsia="Times New Roman"/>
          <w:szCs w:val="24"/>
        </w:rPr>
      </w:pPr>
    </w:p>
    <w:p w:rsidRDefault="007E7E40" w:rsidP="007E7E40" w:rsidR="007E7E4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REGULAR SERVICE j. d. o. o. Rovinj, Driovier 7, OIB </w:t>
      </w:r>
      <w:r w:rsidRPr="007E7E40">
        <w:rPr>
          <w:rFonts w:cs="Times New Roman" w:eastAsia="Times New Roman"/>
        </w:rPr>
        <w:t>81647990738</w:t>
      </w:r>
      <w:r>
        <w:rPr>
          <w:rFonts w:cs="Times New Roman" w:eastAsia="Times New Roman"/>
        </w:rPr>
        <w:t xml:space="preserve">, MBS </w:t>
      </w:r>
      <w:r w:rsidRPr="007E7E40">
        <w:rPr>
          <w:rFonts w:cs="Times New Roman" w:eastAsia="Times New Roman"/>
        </w:rPr>
        <w:t>130054221</w:t>
      </w:r>
      <w:r>
        <w:rPr>
          <w:rFonts w:cs="Times New Roman" w:eastAsia="Times New Roman"/>
          <w:szCs w:val="24"/>
        </w:rPr>
        <w:t>.</w:t>
      </w:r>
    </w:p>
    <w:p w:rsidRDefault="007E7E40" w:rsidP="007E7E40" w:rsidR="007E7E40" w:rsidRPr="005D578C">
      <w:pPr>
        <w:rPr>
          <w:rFonts w:cs="Times New Roman" w:eastAsia="Times New Roman"/>
          <w:szCs w:val="24"/>
        </w:rPr>
      </w:pPr>
    </w:p>
    <w:p w:rsidRDefault="007E7E40" w:rsidP="007E7E40" w:rsidR="007E7E40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23303100671.</w:t>
      </w:r>
    </w:p>
    <w:p w:rsidRDefault="007E7E40" w:rsidP="007E7E40" w:rsidR="007E7E40">
      <w:pPr>
        <w:rPr>
          <w:rFonts w:cs="Times New Roman" w:eastAsia="Times New Roman"/>
          <w:szCs w:val="20"/>
        </w:rPr>
      </w:pPr>
    </w:p>
    <w:p w:rsidRDefault="007E7E40" w:rsidP="007E7E40" w:rsidR="007E7E4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REGULAR SERVICE j. d. o. o. Rovinj, Driovier 7, OIB </w:t>
      </w:r>
      <w:r w:rsidRPr="007E7E40">
        <w:rPr>
          <w:rFonts w:cs="Times New Roman" w:eastAsia="Times New Roman"/>
        </w:rPr>
        <w:t>81647990738</w:t>
      </w:r>
      <w:r>
        <w:rPr>
          <w:rFonts w:cs="Times New Roman" w:eastAsia="Times New Roman"/>
        </w:rPr>
        <w:t xml:space="preserve">, MBS </w:t>
      </w:r>
      <w:r w:rsidRPr="007E7E40">
        <w:rPr>
          <w:rFonts w:cs="Times New Roman" w:eastAsia="Times New Roman"/>
        </w:rPr>
        <w:t>130054221</w:t>
      </w:r>
      <w:r>
        <w:rPr>
          <w:rFonts w:cs="Times New Roman" w:eastAsia="Times New Roman"/>
          <w:szCs w:val="24"/>
        </w:rPr>
        <w:t>.</w:t>
      </w:r>
    </w:p>
    <w:p w:rsidRDefault="007E7E40" w:rsidP="007E7E40" w:rsidR="007E7E40">
      <w:pPr>
        <w:ind w:firstLine="709"/>
        <w:rPr>
          <w:rFonts w:cs="Times New Roman" w:eastAsia="Times New Roman"/>
          <w:szCs w:val="24"/>
        </w:rPr>
      </w:pPr>
    </w:p>
    <w:p w:rsidRDefault="007E7E40" w:rsidP="007E7E40" w:rsidR="007E7E4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REGULAR SERVICE j. d. o. o. Rovinj, Driovier 7, OIB </w:t>
      </w:r>
      <w:r w:rsidRPr="007E7E40">
        <w:rPr>
          <w:rFonts w:cs="Times New Roman" w:eastAsia="Times New Roman"/>
        </w:rPr>
        <w:t>81647990738</w:t>
      </w:r>
      <w:r>
        <w:rPr>
          <w:rFonts w:cs="Times New Roman" w:eastAsia="Times New Roman"/>
        </w:rPr>
        <w:t xml:space="preserve">, MBS </w:t>
      </w:r>
      <w:r w:rsidRPr="007E7E40">
        <w:rPr>
          <w:rFonts w:cs="Times New Roman" w:eastAsia="Times New Roman"/>
        </w:rPr>
        <w:t>130054221</w:t>
      </w:r>
      <w:r>
        <w:rPr>
          <w:rFonts w:cs="Times New Roman" w:eastAsia="Times New Roman"/>
          <w:szCs w:val="24"/>
        </w:rPr>
        <w:t>.</w:t>
      </w:r>
    </w:p>
    <w:p w:rsidRDefault="007E7E40" w:rsidP="007E7E40" w:rsidR="007E7E40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7E7E40" w:rsidP="007E7E40" w:rsidR="007E7E40" w:rsidRPr="005D578C">
      <w:pPr>
        <w:rPr>
          <w:rFonts w:cs="Times New Roman" w:eastAsia="Times New Roman"/>
          <w:szCs w:val="24"/>
        </w:rPr>
      </w:pPr>
    </w:p>
    <w:p w:rsidRDefault="007E7E40" w:rsidP="007E7E40" w:rsidR="007E7E4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E7E40" w:rsidP="007E7E40" w:rsidR="007E7E40">
      <w:pPr>
        <w:ind w:firstLine="708"/>
        <w:rPr>
          <w:rFonts w:cs="Times New Roman" w:eastAsia="Times New Roman"/>
          <w:szCs w:val="24"/>
        </w:rPr>
      </w:pPr>
    </w:p>
    <w:p w:rsidRDefault="007E7E40" w:rsidP="007E7E40" w:rsidR="007E7E4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13. srpnja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REGULAR SERVICE j. d. o. o. Rovinj</w:t>
      </w:r>
      <w:r>
        <w:rPr>
          <w:rFonts w:cs="Times New Roman" w:eastAsia="Times New Roman"/>
          <w:szCs w:val="24"/>
        </w:rPr>
        <w:t>.</w:t>
      </w:r>
    </w:p>
    <w:p w:rsidRDefault="007E7E40" w:rsidP="007E7E40" w:rsidR="007E7E40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11. srpnja 2017. imao neizvršene osnove za plaćanje u neprekinutom razdoblju od 120 dana u ukupnom iznosu 6.381,69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17. srpnja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10 St-402/2017-3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</w:t>
      </w:r>
      <w:r w:rsidRPr="00354134">
        <w:rPr>
          <w:rFonts w:cs="Times New Roman" w:eastAsia="Times New Roman"/>
          <w:szCs w:val="24"/>
        </w:rPr>
        <w:lastRenderedPageBreak/>
        <w:t>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7E7E40" w:rsidP="007E7E40" w:rsidR="007E7E4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7E7E40" w:rsidP="007E7E40" w:rsidR="007E7E4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7E7E40" w:rsidP="007E7E40" w:rsidR="007E7E40" w:rsidRPr="005D578C">
      <w:pPr>
        <w:rPr>
          <w:rFonts w:cs="Times New Roman" w:eastAsia="Times New Roman"/>
          <w:szCs w:val="24"/>
        </w:rPr>
      </w:pPr>
    </w:p>
    <w:p w:rsidRDefault="007E7E40" w:rsidP="007E7E40" w:rsidR="007E7E4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14. rujna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E7E40" w:rsidP="007E7E40" w:rsidR="007E7E40">
      <w:pPr>
        <w:rPr>
          <w:rFonts w:cs="Times New Roman" w:eastAsia="Times New Roman"/>
          <w:szCs w:val="24"/>
        </w:rPr>
      </w:pPr>
    </w:p>
    <w:p w:rsidRDefault="007E7E40" w:rsidP="007E7E40" w:rsidR="007E7E4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7E7E40" w:rsidP="007E7E40" w:rsidR="007E7E4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5A315B">
        <w:rPr>
          <w:rFonts w:cs="Times New Roman" w:eastAsia="Times New Roman"/>
          <w:szCs w:val="24"/>
        </w:rPr>
        <w:t>, v.r.</w:t>
      </w:r>
    </w:p>
    <w:p w:rsidRDefault="007E7E40" w:rsidP="007E7E40" w:rsidR="007E7E40">
      <w:pPr>
        <w:jc w:val="left"/>
        <w:rPr>
          <w:rFonts w:cs="Times New Roman" w:eastAsia="Times New Roman"/>
          <w:szCs w:val="24"/>
        </w:rPr>
      </w:pPr>
    </w:p>
    <w:p w:rsidRDefault="007E7E40" w:rsidP="007E7E40" w:rsidR="007E7E40" w:rsidRPr="005D578C">
      <w:pPr>
        <w:jc w:val="left"/>
        <w:rPr>
          <w:rFonts w:cs="Times New Roman" w:eastAsia="Times New Roman"/>
          <w:szCs w:val="24"/>
        </w:rPr>
      </w:pPr>
    </w:p>
    <w:p w:rsidRDefault="007E7E40" w:rsidP="007E7E40" w:rsidR="007E7E4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E7E40" w:rsidP="007E7E40" w:rsidR="007E7E40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7E7E40" w:rsidP="007E7E40" w:rsidR="007E7E4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7E7E40" w:rsidP="007E7E40" w:rsidR="007E7E40">
      <w:pPr>
        <w:rPr>
          <w:rFonts w:cs="Times New Roman" w:eastAsia="Times New Roman"/>
          <w:szCs w:val="24"/>
        </w:rPr>
      </w:pPr>
    </w:p>
    <w:p w:rsidRDefault="007E7E40" w:rsidP="007E7E40" w:rsidR="007E7E40" w:rsidRPr="005D578C">
      <w:pPr>
        <w:rPr>
          <w:rFonts w:cs="Times New Roman" w:eastAsia="Times New Roman"/>
          <w:szCs w:val="24"/>
        </w:rPr>
      </w:pPr>
    </w:p>
    <w:p w:rsidRDefault="007E7E40" w:rsidP="007E7E40" w:rsidR="007E7E4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E7E40" w:rsidP="007E7E40" w:rsidR="007E7E4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7E7E40" w:rsidP="007E7E40" w:rsidR="007E7E4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REGULAR SERVICE j. d. o. o. Rovinj, Driovier 7, </w:t>
      </w:r>
    </w:p>
    <w:p w:rsidRDefault="007E7E40" w:rsidP="007E7E40" w:rsidR="007E7E4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7E7E40" w:rsidP="007E7E40" w:rsidR="007E7E4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7E7E40" w:rsidP="007E7E40" w:rsidR="007E7E40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7E7E40" w:rsidP="007E7E40" w:rsidR="007E7E4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E7E40" w:rsidP="007E7E40" w:rsidR="007E7E4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E7E40" w:rsidP="007E7E40" w:rsidR="007E7E4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7E7E40" w:rsidP="007E7E40" w:rsidR="007E7E40"/>
    <w:p w:rsidRDefault="007E7E40" w:rsidP="007E7E40" w:rsidR="007E7E40"/>
    <w:p w:rsidRDefault="007E7E40" w:rsidP="007E7E40" w:rsidR="007E7E40"/>
    <w:p w:rsidRDefault="007E7E40" w:rsidP="007E7E40" w:rsidR="007E7E40"/>
    <w:p w:rsidRDefault="007E7E40" w:rsidP="007E7E40" w:rsidR="007E7E40"/>
    <w:p w:rsidRDefault="006457E6" w:rsidR="006457E6"/>
    <w:sectPr w:rsidSect="00330B1C" w:rsidR="006457E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7E40" w:rsidP="007E7E40" w:rsidR="007E7E40">
      <w:r>
        <w:separator/>
      </w:r>
    </w:p>
  </w:endnote>
  <w:endnote w:id="0" w:type="continuationSeparator">
    <w:p w:rsidRDefault="007E7E40" w:rsidP="007E7E40" w:rsidR="007E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7E40" w:rsidP="007E7E40" w:rsidR="007E7E40">
      <w:r>
        <w:separator/>
      </w:r>
    </w:p>
  </w:footnote>
  <w:footnote w:id="0" w:type="continuationSeparator">
    <w:p w:rsidRDefault="007E7E40" w:rsidP="007E7E40" w:rsidR="007E7E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7E40" w:rsidP="00330B1C" w:rsidR="00330B1C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A315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St-402/2017-4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7E40" w:rsidP="00330B1C" w:rsidR="00330B1C" w:rsidRPr="00970AE0">
    <w:pPr>
      <w:pStyle w:val="Zaglavlje"/>
      <w:jc w:val="right"/>
    </w:pPr>
    <w:r>
      <w:rPr>
        <w:szCs w:val="24"/>
      </w:rPr>
      <w:t>10 St-402/2017-4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68E"/>
    <w:rsid w:val="005A315B"/>
    <w:rsid w:val="006457E6"/>
    <w:rsid w:val="007E7E40"/>
    <w:rsid w:val="0093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7E4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7E4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E7E4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7E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7E4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7E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7E4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31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15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A315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A315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A315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7E4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7E4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E7E4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7E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7E4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7E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7E4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31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15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A315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A315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A315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St-402/2017</izvorni_sadrzaj>
    <derivirana_varijabla naziv="DomainObject.Predmet.OznakaBroj_1">St-402/2017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REGULAR SERVICE j.d.o.o. ROVINJ</izvorni_sadrzaj>
    <derivirana_varijabla naziv="DomainObject.Predmet.ProtustrankaFormated_1">  REGULAR SERVICE j.d.o.o. ROVINJ</derivirana_varijabla>
  </DomainObject.Predmet.ProtustrankaFormated>
  <DomainObject.Predmet.ProtustrankaFormatedOIB>
    <izvorni_sadrzaj>  REGULAR SERVICE j.d.o.o. ROVINJ, OIB 81647990738</izvorni_sadrzaj>
    <derivirana_varijabla naziv="DomainObject.Predmet.ProtustrankaFormatedOIB_1">  REGULAR SERVICE j.d.o.o. ROVINJ, OIB 81647990738</derivirana_varijabla>
  </DomainObject.Predmet.ProtustrankaFormatedOIB>
  <DomainObject.Predmet.ProtustrankaFormatedWithAdress>
    <izvorni_sadrzaj> REGULAR SERVICE j.d.o.o. ROVINJ, Driovier 7, 52210 Rovinj</izvorni_sadrzaj>
    <derivirana_varijabla naziv="DomainObject.Predmet.ProtustrankaFormatedWithAdress_1"> REGULAR SERVICE j.d.o.o. ROVINJ, Driovier 7, 52210 Rovinj</derivirana_varijabla>
  </DomainObject.Predmet.ProtustrankaFormatedWithAdress>
  <DomainObject.Predmet.ProtustrankaFormatedWithAdressOIB>
    <izvorni_sadrzaj> REGULAR SERVICE j.d.o.o. ROVINJ, OIB 81647990738, Driovier 7, 52210 Rovinj</izvorni_sadrzaj>
    <derivirana_varijabla naziv="DomainObject.Predmet.ProtustrankaFormatedWithAdressOIB_1"> REGULAR SERVICE j.d.o.o. ROVINJ, OIB 81647990738, Driovier 7, 52210 Rovinj</derivirana_varijabla>
  </DomainObject.Predmet.ProtustrankaFormatedWithAdressOIB>
  <DomainObject.Predmet.ProtustrankaWithAdress>
    <izvorni_sadrzaj>REGULAR SERVICE j.d.o.o. ROVINJ Driovier 7, 52210 Rovinj</izvorni_sadrzaj>
    <derivirana_varijabla naziv="DomainObject.Predmet.ProtustrankaWithAdress_1">REGULAR SERVICE j.d.o.o. ROVINJ Driovier 7, 52210 Rovinj</derivirana_varijabla>
  </DomainObject.Predmet.ProtustrankaWithAdress>
  <DomainObject.Predmet.ProtustrankaWithAdressOIB>
    <izvorni_sadrzaj>REGULAR SERVICE j.d.o.o. ROVINJ, OIB 81647990738, Driovier 7, 52210 Rovinj</izvorni_sadrzaj>
    <derivirana_varijabla naziv="DomainObject.Predmet.ProtustrankaWithAdressOIB_1">REGULAR SERVICE j.d.o.o. ROVINJ, OIB 81647990738, Driovier 7, 52210 Rovinj</derivirana_varijabla>
  </DomainObject.Predmet.ProtustrankaWithAdressOIB>
  <DomainObject.Predmet.ProtustrankaNazivFormated>
    <izvorni_sadrzaj>REGULAR SERVICE j.d.o.o. ROVINJ</izvorni_sadrzaj>
    <derivirana_varijabla naziv="DomainObject.Predmet.ProtustrankaNazivFormated_1">REGULAR SERVICE j.d.o.o. ROVINJ</derivirana_varijabla>
  </DomainObject.Predmet.ProtustrankaNazivFormated>
  <DomainObject.Predmet.ProtustrankaNazivFormatedOIB>
    <izvorni_sadrzaj>REGULAR SERVICE j.d.o.o. ROVINJ, OIB 81647990738</izvorni_sadrzaj>
    <derivirana_varijabla naziv="DomainObject.Predmet.ProtustrankaNazivFormatedOIB_1">REGULAR SERVICE j.d.o.o. ROVINJ, OIB 81647990738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6381.69</izvorni_sadrzaj>
    <derivirana_varijabla naziv="DomainObject.Predmet.TrenutnaVrijednost_1">6381.69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REGULAR SERVICE j.d.o.o. ROVINJ</item>
    </izvorni_sadrzaj>
    <derivirana_varijabla naziv="DomainObject.Predmet.ProtuStrankaListFormated_1">
      <item>REGULAR SERVICE j.d.o.o. ROVINJ</item>
    </derivirana_varijabla>
  </DomainObject.Predmet.ProtuStrankaListFormated>
  <DomainObject.Predmet.ProtuStrankaListFormatedOIB>
    <izvorni_sadrzaj>
      <item>REGULAR SERVICE j.d.o.o. ROVINJ, OIB 81647990738</item>
    </izvorni_sadrzaj>
    <derivirana_varijabla naziv="DomainObject.Predmet.ProtuStrankaListFormatedOIB_1">
      <item>REGULAR SERVICE j.d.o.o. ROVINJ, OIB 81647990738</item>
    </derivirana_varijabla>
  </DomainObject.Predmet.ProtuStrankaListFormatedOIB>
  <DomainObject.Predmet.ProtuStrankaListFormatedWithAdress>
    <izvorni_sadrzaj>
      <item>REGULAR SERVICE j.d.o.o. ROVINJ, Driovier 7, 52210 Rovinj</item>
    </izvorni_sadrzaj>
    <derivirana_varijabla naziv="DomainObject.Predmet.ProtuStrankaListFormatedWithAdress_1">
      <item>REGULAR SERVICE j.d.o.o. ROVINJ, Driovier 7, 52210 Rovinj</item>
    </derivirana_varijabla>
  </DomainObject.Predmet.ProtuStrankaListFormatedWithAdress>
  <DomainObject.Predmet.ProtuStrankaListFormatedWithAdressOIB>
    <izvorni_sadrzaj>
      <item>REGULAR SERVICE j.d.o.o. ROVINJ, OIB 81647990738, Driovier 7, 52210 Rovinj</item>
    </izvorni_sadrzaj>
    <derivirana_varijabla naziv="DomainObject.Predmet.ProtuStrankaListFormatedWithAdressOIB_1">
      <item>REGULAR SERVICE j.d.o.o. ROVINJ, OIB 81647990738, Driovier 7, 52210 Rovinj</item>
    </derivirana_varijabla>
  </DomainObject.Predmet.ProtuStrankaListFormatedWithAdressOIB>
  <DomainObject.Predmet.ProtuStrankaListNazivFormated>
    <izvorni_sadrzaj>
      <item>REGULAR SERVICE j.d.o.o. ROVINJ</item>
    </izvorni_sadrzaj>
    <derivirana_varijabla naziv="DomainObject.Predmet.ProtuStrankaListNazivFormated_1">
      <item>REGULAR SERVICE j.d.o.o. ROVINJ</item>
    </derivirana_varijabla>
  </DomainObject.Predmet.ProtuStrankaListNazivFormated>
  <DomainObject.Predmet.ProtuStrankaListNazivFormatedOIB>
    <izvorni_sadrzaj>
      <item>REGULAR SERVICE j.d.o.o. ROVINJ, OIB 81647990738</item>
    </izvorni_sadrzaj>
    <derivirana_varijabla naziv="DomainObject.Predmet.ProtuStrankaListNazivFormatedOIB_1">
      <item>REGULAR SERVICE j.d.o.o. ROVINJ, OIB 81647990738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REGULAR SERVICE j.d.o.o. ROVINJ</izvorni_sadrzaj>
    <derivirana_varijabla naziv="DomainObject.Predmet.ProtustrankaIDrugi_1">REGULAR SERVICE j.d.o.o.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REGULAR SERVICE j.d.o.o. ROVINJ, OIB 81647990738, Driovier 7, 52210 Rovinj</izvorni_sadrzaj>
    <derivirana_varijabla naziv="DomainObject.Predmet.ProtustrankaIDrugiAdressOIB_1">REGULAR SERVICE j.d.o.o. ROVINJ, OIB 81647990738, Driovier 7,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REGULAR SERVICE j.d.o.o. ROVINJ</item>
    </izvorni_sadrzaj>
    <derivirana_varijabla naziv="DomainObject.Predmet.SudioniciListNaziv_1">
      <item>FINANCIJSKA AGENCIJA, RC RIJEKA, PODRUŽNICA PULA, PULA</item>
      <item>REGULAR SERVICE j.d.o.o.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REGULAR SERVICE j.d.o.o. ROVINJ, OIB 81647990738, Driovier 7,52210 Rovinj</item>
    </izvorni_sadrzaj>
    <derivirana_varijabla naziv="DomainObject.Predmet.SudioniciListAdressOIB_1">
      <item>FINANCIJSKA AGENCIJA, RC RIJEKA, PODRUŽNICA PULA, PULA, OIB 85821130368, Giardini 5,52100 Pula</item>
      <item>REGULAR SERVICE j.d.o.o. ROVINJ, OIB 81647990738, Driovier 7,52210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81647990738</item>
    </izvorni_sadrzaj>
    <derivirana_varijabla naziv="DomainObject.Predmet.SudioniciListNazivOIB_1">
      <item>, OIB 85821130368</item>
      <item>, OIB 81647990738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3605</properties:Characters>
  <properties:Lines>91</properties:Lines>
  <properties:Paragraphs>31</properties:Paragraphs>
  <properties:TotalTime>3</properties:TotalTime>
  <properties:ScaleCrop>false</properties:ScaleCrop>
  <properties:LinksUpToDate>false</properties:LinksUpToDate>
  <properties:CharactersWithSpaces>4313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2017-09-12T11:37:00Z</dcterms:created>
  <dc:creator>Morena Brajuha</dc:creator>
  <dc:description/>
  <cp:keywords/>
  <cp:lastModifiedBy>Sanja Lakošeljac</cp:lastModifiedBy>
  <cp:lastPrinted>2017-09-12T11:41:00Z</cp:lastPrinted>
  <dcterms:modified xmlns:xsi="http://www.w3.org/2001/XMLSchema-instance" xsi:type="dcterms:W3CDTF">2017-09-14T08:11:00Z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