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58cb" w14:paraId="f0f58cb" w:rsidRDefault="004D7A3D" w:rsidP="006B2B3A" w:rsidR="006B2B3A">
      <w:pPr>
        <w:pStyle w:val="Naslov1"/>
        <w:ind w:right="-51"/>
        <w15:collapsed w:val="false"/>
      </w:pPr>
      <w:r>
        <w:t xml:space="preserve">             </w:t>
      </w:r>
      <w:r w:rsidR="006B2B3A">
        <w:t xml:space="preserve">   </w:t>
      </w:r>
      <w:r>
        <w:t>REPUBLIKA HRVATSKA</w:t>
      </w:r>
    </w:p>
    <w:p w:rsidRDefault="004D7A3D" w:rsidP="006B2B3A" w:rsidR="004D7A3D">
      <w:pPr>
        <w:pStyle w:val="Naslov1"/>
        <w:ind w:right="-51"/>
      </w:pPr>
      <w:r>
        <w:t xml:space="preserve">OPĆINSKI </w:t>
      </w:r>
      <w:r w:rsidR="006B2B3A">
        <w:t xml:space="preserve">GRAĐANSKI </w:t>
      </w:r>
      <w:r>
        <w:t>SUD U ZAGREBU</w:t>
      </w:r>
    </w:p>
    <w:p w:rsidRDefault="006B2B3A" w:rsidR="004D7A3D">
      <w:pPr>
        <w:pStyle w:val="Naslov3"/>
        <w:ind w:right="-51"/>
        <w:rPr>
          <w:sz w:val="24"/>
        </w:rPr>
      </w:pPr>
      <w:r>
        <w:rPr>
          <w:sz w:val="24"/>
        </w:rPr>
        <w:t xml:space="preserve">   </w:t>
      </w:r>
      <w:r w:rsidR="00C35437">
        <w:rPr>
          <w:sz w:val="24"/>
        </w:rPr>
        <w:t xml:space="preserve">         </w:t>
      </w:r>
      <w:r w:rsidR="004D7A3D">
        <w:rPr>
          <w:sz w:val="24"/>
        </w:rPr>
        <w:t>10000</w:t>
      </w:r>
      <w:r w:rsidR="00C35437">
        <w:rPr>
          <w:sz w:val="24"/>
        </w:rPr>
        <w:t xml:space="preserve"> ZAGREB – </w:t>
      </w:r>
      <w:r w:rsidR="00D43877">
        <w:rPr>
          <w:sz w:val="24"/>
        </w:rPr>
        <w:t>Ulica grada Vukovara 84</w:t>
      </w:r>
    </w:p>
    <w:p w:rsidRDefault="004D7A3D" w:rsidR="004D7A3D">
      <w:pPr>
        <w:ind w:right="-51"/>
        <w:rPr>
          <w:b/>
        </w:rPr>
      </w:pPr>
      <w:r>
        <w:t xml:space="preserve">           </w:t>
      </w:r>
      <w:r w:rsidR="006B2B3A">
        <w:t xml:space="preserve">     </w:t>
      </w:r>
      <w:r>
        <w:t xml:space="preserve">  </w:t>
      </w:r>
      <w:r w:rsidR="006B2B3A">
        <w:rPr>
          <w:b/>
        </w:rPr>
        <w:t>Poštanski pretinac 303</w:t>
      </w:r>
    </w:p>
    <w:p w:rsidRDefault="004D7A3D" w:rsidR="004D7A3D">
      <w:pPr>
        <w:pStyle w:val="Naslov6"/>
        <w:framePr w:y="500" w:x="2450" w:hAnchor="page" w:wrap="around"/>
        <w:rPr>
          <w:sz w:val="28"/>
          <w:lang w:val="hr-HR"/>
        </w:rPr>
      </w:pPr>
      <w:r>
        <w:rPr>
          <w:sz w:val="28"/>
        </w:rPr>
        <w:t>R</w:t>
      </w:r>
      <w:r>
        <w:rPr>
          <w:sz w:val="28"/>
          <w:lang w:val="hr-HR"/>
        </w:rPr>
        <w:t xml:space="preserve"> </w:t>
      </w:r>
      <w:r>
        <w:rPr>
          <w:sz w:val="28"/>
        </w:rPr>
        <w:t>o</w:t>
      </w:r>
      <w:r>
        <w:rPr>
          <w:sz w:val="28"/>
          <w:lang w:val="hr-HR"/>
        </w:rPr>
        <w:t xml:space="preserve"> č </w:t>
      </w:r>
      <w:proofErr w:type="spellStart"/>
      <w:r>
        <w:rPr>
          <w:sz w:val="28"/>
        </w:rPr>
        <w:t>i</w:t>
      </w:r>
      <w:proofErr w:type="spellEnd"/>
      <w:r>
        <w:rPr>
          <w:sz w:val="28"/>
          <w:lang w:val="hr-HR"/>
        </w:rPr>
        <w:t xml:space="preserve"> š </w:t>
      </w:r>
      <w:r>
        <w:rPr>
          <w:sz w:val="28"/>
        </w:rPr>
        <w:t>t</w:t>
      </w:r>
      <w:r>
        <w:rPr>
          <w:sz w:val="28"/>
          <w:lang w:val="hr-HR"/>
        </w:rPr>
        <w:t xml:space="preserve"> </w:t>
      </w:r>
      <w:r>
        <w:rPr>
          <w:sz w:val="28"/>
        </w:rPr>
        <w:t>e</w:t>
      </w:r>
    </w:p>
    <w:p w:rsidRDefault="00976DCF" w:rsidR="004D7A3D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28.06.</w:t>
      </w:r>
      <w:r w:rsidR="00EF5005">
        <w:t xml:space="preserve"> 2017.</w:t>
      </w:r>
    </w:p>
    <w:p w:rsidRDefault="004D7A3D" w:rsidR="00EA77F5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                 Broj:</w:t>
      </w:r>
      <w:r w:rsidR="005E408B">
        <w:t xml:space="preserve"> 40</w:t>
      </w:r>
      <w:r w:rsidR="00B51907" w:rsidRPr="003511FB">
        <w:t>-</w:t>
      </w:r>
      <w:proofErr w:type="spellStart"/>
      <w:r w:rsidR="00EF5005">
        <w:t>Sp</w:t>
      </w:r>
      <w:proofErr w:type="spellEnd"/>
      <w:r w:rsidR="00EF5005">
        <w:t>-</w:t>
      </w:r>
      <w:r w:rsidR="00976DCF">
        <w:t>15/16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>Pravna stvar</w:t>
      </w: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>
        <w:t xml:space="preserve">Potrošač: </w:t>
      </w:r>
      <w:r w:rsidR="00976DCF">
        <w:t>ERNEST CVETKO</w:t>
      </w:r>
    </w:p>
    <w:p w:rsidRDefault="0075295A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Radi:   </w:t>
      </w:r>
      <w:r w:rsidR="00EF5005">
        <w:t>stečaja potrošača</w:t>
      </w:r>
      <w:r w:rsidR="00597928" w:rsidRPr="003511FB">
        <w:t xml:space="preserve">            </w:t>
      </w:r>
      <w:r w:rsidR="00AF403D" w:rsidRPr="003511FB">
        <w:t xml:space="preserve">         </w:t>
      </w:r>
    </w:p>
    <w:p w:rsidRDefault="004D7A3D" w:rsidR="004D7A3D"/>
    <w:p w:rsidRDefault="004D7A3D" w:rsidR="004D7A3D"/>
    <w:p w:rsidRDefault="004D7A3D" w:rsidR="004D7A3D"/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4D7A3D" w:rsidR="004D7A3D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Default="00635CE2" w:rsidR="00635CE2">
      <w:pPr>
        <w:jc w:val="center"/>
        <w:rPr>
          <w:b/>
        </w:rPr>
      </w:pPr>
    </w:p>
    <w:p w:rsidRDefault="00EF5005" w:rsidP="00934E25" w:rsidR="004D7A3D">
      <w:pPr>
        <w:jc w:val="center"/>
        <w:rPr>
          <w:b/>
        </w:rPr>
      </w:pPr>
      <w:r>
        <w:rPr>
          <w:b/>
        </w:rPr>
        <w:t xml:space="preserve">za davanje izjave u smislu čl. </w:t>
      </w:r>
      <w:r w:rsidR="00934E25">
        <w:rPr>
          <w:b/>
        </w:rPr>
        <w:t>39.</w:t>
      </w:r>
      <w:r>
        <w:rPr>
          <w:b/>
        </w:rPr>
        <w:t xml:space="preserve"> Zakona o stečaju potrošača</w:t>
      </w:r>
    </w:p>
    <w:p w:rsidRDefault="00635CE2" w:rsidR="00635CE2">
      <w:pPr>
        <w:jc w:val="center"/>
        <w:rPr>
          <w:b/>
        </w:rPr>
      </w:pPr>
    </w:p>
    <w:p w:rsidRDefault="000406C7" w:rsidP="000406C7" w:rsidR="000406C7">
      <w:pPr>
        <w:ind w:firstLine="708" w:right="-51"/>
        <w:jc w:val="both"/>
      </w:pPr>
    </w:p>
    <w:p w:rsidRDefault="00976DCF" w:rsidP="00EF5005" w:rsidR="003511FB">
      <w:pPr>
        <w:ind w:firstLine="708" w:right="-51"/>
        <w:jc w:val="center"/>
        <w:rPr>
          <w:b/>
        </w:rPr>
      </w:pPr>
      <w:r>
        <w:t>STJEPAN RAKAREC</w:t>
      </w:r>
    </w:p>
    <w:p w:rsidRDefault="007C4D5A" w:rsidR="00635CE2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Default="000406C7" w:rsidR="000406C7" w:rsidRPr="000406C7">
      <w:pPr>
        <w:ind w:right="-51"/>
        <w:jc w:val="both"/>
        <w:rPr>
          <w:b/>
        </w:rPr>
      </w:pPr>
    </w:p>
    <w:p w:rsidRDefault="004D7A3D" w:rsidR="004D7A3D">
      <w:pPr>
        <w:ind w:right="-51"/>
        <w:jc w:val="both"/>
      </w:pPr>
      <w:r>
        <w:t xml:space="preserve">     Pozivate se na ročište u gornjoj pravnoj stvari na dan </w:t>
      </w:r>
      <w:r w:rsidR="00976DCF">
        <w:rPr>
          <w:b/>
        </w:rPr>
        <w:t>28.06</w:t>
      </w:r>
      <w:r w:rsidR="00EF5005">
        <w:rPr>
          <w:b/>
        </w:rPr>
        <w:t>.2017. u 09,00</w:t>
      </w:r>
      <w:r w:rsidR="00614F18">
        <w:rPr>
          <w:b/>
        </w:rPr>
        <w:t xml:space="preserve"> </w:t>
      </w:r>
      <w:r>
        <w:t>sati, u ovaj sud,</w:t>
      </w:r>
      <w:r w:rsidR="00205089">
        <w:t xml:space="preserve"> </w:t>
      </w:r>
      <w:r w:rsidR="00D43877">
        <w:t>Ulica grada Vukovara 84</w:t>
      </w:r>
      <w:r w:rsidR="00205089">
        <w:t>,</w:t>
      </w:r>
      <w:r>
        <w:t xml:space="preserve"> soba broj</w:t>
      </w:r>
      <w:r w:rsidR="00CA5D89">
        <w:t xml:space="preserve"> </w:t>
      </w:r>
      <w:r w:rsidR="00CA5D89">
        <w:rPr>
          <w:b/>
        </w:rPr>
        <w:t>606/VI</w:t>
      </w:r>
      <w:r w:rsidRPr="000814D3">
        <w:rPr>
          <w:b/>
        </w:rPr>
        <w:t>.</w:t>
      </w:r>
    </w:p>
    <w:p w:rsidRDefault="00BB1919" w:rsidR="00BB1919">
      <w:pPr>
        <w:ind w:right="-51"/>
        <w:jc w:val="both"/>
      </w:pPr>
      <w:r>
        <w:tab/>
      </w:r>
    </w:p>
    <w:p w:rsidRDefault="00210066" w:rsidR="00BB1919" w:rsidRPr="00BB1919">
      <w:pPr>
        <w:ind w:right="-51"/>
        <w:jc w:val="both"/>
        <w:rPr>
          <w:b/>
        </w:rPr>
      </w:pPr>
      <w:r>
        <w:rPr>
          <w:b/>
        </w:rPr>
        <w:tab/>
      </w:r>
    </w:p>
    <w:p w:rsidRDefault="004D7A3D" w:rsidP="007458AA" w:rsidR="004D7A3D">
      <w:pPr>
        <w:spacing w:before="240"/>
        <w:ind w:right="-51"/>
        <w:jc w:val="center"/>
      </w:pPr>
      <w:r>
        <w:t xml:space="preserve"> Zagrebu, </w:t>
      </w:r>
      <w:r w:rsidR="00976DCF">
        <w:t>02. lipnja</w:t>
      </w:r>
      <w:bookmarkStart w:name="_GoBack" w:id="0"/>
      <w:bookmarkEnd w:id="0"/>
      <w:r w:rsidR="00EF5005">
        <w:t xml:space="preserve"> 2017.</w:t>
      </w:r>
      <w:r w:rsidR="00056D91">
        <w:t xml:space="preserve"> </w:t>
      </w:r>
    </w:p>
    <w:p w:rsidRDefault="004D7A3D" w:rsidR="004D7A3D">
      <w:pPr>
        <w:ind w:right="-51"/>
      </w:pPr>
    </w:p>
    <w:p w:rsidRDefault="00635CE2" w:rsidR="00635CE2">
      <w:pPr>
        <w:ind w:right="-51"/>
      </w:pPr>
    </w:p>
    <w:p w:rsidRDefault="003511FB" w:rsidP="003511FB" w:rsidR="003511FB">
      <w:pPr>
        <w:ind w:right="-51"/>
        <w:jc w:val="right"/>
      </w:pPr>
      <w:r>
        <w:tab/>
      </w:r>
      <w:r>
        <w:tab/>
      </w:r>
    </w:p>
    <w:p w:rsidRDefault="004D7A3D" w:rsidP="003511FB" w:rsidR="003511FB">
      <w:pPr>
        <w:ind w:firstLine="708" w:right="-51" w:left="6372"/>
        <w:jc w:val="center"/>
      </w:pPr>
      <w:r>
        <w:t xml:space="preserve"> Sudac:  </w:t>
      </w:r>
    </w:p>
    <w:p w:rsidRDefault="00CA5D89" w:rsidP="003511FB" w:rsidR="004D7A3D">
      <w:pPr>
        <w:ind w:right="-51"/>
        <w:jc w:val="right"/>
      </w:pPr>
      <w:r>
        <w:t xml:space="preserve">Jasna Gažić Ferenčina, </w:t>
      </w:r>
      <w:r w:rsidR="004D7A3D">
        <w:t>v.</w:t>
      </w:r>
      <w:r>
        <w:t xml:space="preserve"> </w:t>
      </w:r>
      <w:r w:rsidR="004D7A3D">
        <w:t>r.</w:t>
      </w:r>
    </w:p>
    <w:p w:rsidRDefault="00635CE2" w:rsidP="003511FB" w:rsidR="00635CE2">
      <w:pPr>
        <w:ind w:right="-51"/>
        <w:jc w:val="right"/>
      </w:pPr>
    </w:p>
    <w:p w:rsidRDefault="004D7A3D" w:rsidP="003511FB" w:rsidR="004D7A3D">
      <w:pPr>
        <w:ind w:firstLine="720" w:right="-51" w:left="3600"/>
        <w:jc w:val="right"/>
        <w:rPr>
          <w:sz w:val="20"/>
        </w:rPr>
      </w:pPr>
      <w:r>
        <w:t xml:space="preserve"> </w:t>
      </w:r>
    </w:p>
    <w:p w:rsidRDefault="00056D91" w:rsidP="008D687C" w:rsidR="00056D91" w:rsidRPr="008D687C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056D91" w:rsidP="008D687C" w:rsidR="00056D91" w:rsidRPr="008D687C">
      <w:pPr>
        <w:pStyle w:val="Tijeloteksta"/>
        <w:ind w:firstLine="708" w:left="4248"/>
        <w:jc w:val="center"/>
      </w:pPr>
      <w:r w:rsidRPr="008D687C">
        <w:t>Jelena Pavić</w:t>
      </w:r>
    </w:p>
    <w:p w:rsidRDefault="00056D91" w:rsidP="003511FB" w:rsidR="004D7A3D">
      <w:pPr>
        <w:jc w:val="right"/>
      </w:pPr>
      <w:r>
        <w:t xml:space="preserve"> </w:t>
      </w:r>
    </w:p>
    <w:p w:rsidRDefault="007458AA" w:rsidR="007458AA"/>
    <w:sectPr w:rsidR="007458AA">
      <w:pgSz w:code="9" w:h="16840" w:w="11907"/>
      <w:pgMar w:gutter="0" w:footer="720" w:header="720" w:left="1230" w:bottom="873" w:right="1230" w:top="170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152"/>
    <w:rsid w:val="00017B62"/>
    <w:rsid w:val="000406C7"/>
    <w:rsid w:val="00056D91"/>
    <w:rsid w:val="00061BA3"/>
    <w:rsid w:val="00067C92"/>
    <w:rsid w:val="000814D3"/>
    <w:rsid w:val="00086A80"/>
    <w:rsid w:val="00087331"/>
    <w:rsid w:val="000963EC"/>
    <w:rsid w:val="000C4B64"/>
    <w:rsid w:val="000E0307"/>
    <w:rsid w:val="000E64FF"/>
    <w:rsid w:val="00103847"/>
    <w:rsid w:val="00120027"/>
    <w:rsid w:val="001405DE"/>
    <w:rsid w:val="00172597"/>
    <w:rsid w:val="001B7426"/>
    <w:rsid w:val="001E114B"/>
    <w:rsid w:val="001E4705"/>
    <w:rsid w:val="001F7152"/>
    <w:rsid w:val="00205089"/>
    <w:rsid w:val="00210066"/>
    <w:rsid w:val="002221B4"/>
    <w:rsid w:val="00250815"/>
    <w:rsid w:val="00252912"/>
    <w:rsid w:val="00255D79"/>
    <w:rsid w:val="00265866"/>
    <w:rsid w:val="00266CCA"/>
    <w:rsid w:val="002734DA"/>
    <w:rsid w:val="00303A35"/>
    <w:rsid w:val="00304E2E"/>
    <w:rsid w:val="00313011"/>
    <w:rsid w:val="0031573F"/>
    <w:rsid w:val="003511FB"/>
    <w:rsid w:val="003A1003"/>
    <w:rsid w:val="003D4725"/>
    <w:rsid w:val="00417E1E"/>
    <w:rsid w:val="004268FE"/>
    <w:rsid w:val="00456304"/>
    <w:rsid w:val="00462BF5"/>
    <w:rsid w:val="004674C9"/>
    <w:rsid w:val="0047554B"/>
    <w:rsid w:val="00494277"/>
    <w:rsid w:val="004A1A2E"/>
    <w:rsid w:val="004A1F36"/>
    <w:rsid w:val="004D670C"/>
    <w:rsid w:val="004D7A3D"/>
    <w:rsid w:val="005518A7"/>
    <w:rsid w:val="0057318D"/>
    <w:rsid w:val="00593F53"/>
    <w:rsid w:val="00597928"/>
    <w:rsid w:val="005B47CB"/>
    <w:rsid w:val="005C73B9"/>
    <w:rsid w:val="005D49E0"/>
    <w:rsid w:val="005E408B"/>
    <w:rsid w:val="00614F18"/>
    <w:rsid w:val="00623ADE"/>
    <w:rsid w:val="00635CE2"/>
    <w:rsid w:val="00657931"/>
    <w:rsid w:val="006679D3"/>
    <w:rsid w:val="00670C84"/>
    <w:rsid w:val="00691BB6"/>
    <w:rsid w:val="006B2B3A"/>
    <w:rsid w:val="006D7AE2"/>
    <w:rsid w:val="006F63E5"/>
    <w:rsid w:val="00715649"/>
    <w:rsid w:val="00727341"/>
    <w:rsid w:val="007458AA"/>
    <w:rsid w:val="0075295A"/>
    <w:rsid w:val="007A61B0"/>
    <w:rsid w:val="007C4D5A"/>
    <w:rsid w:val="007D244E"/>
    <w:rsid w:val="007D6314"/>
    <w:rsid w:val="007E4F57"/>
    <w:rsid w:val="007E6CDE"/>
    <w:rsid w:val="007F4EA9"/>
    <w:rsid w:val="00835913"/>
    <w:rsid w:val="00843252"/>
    <w:rsid w:val="00875EE1"/>
    <w:rsid w:val="00921E0C"/>
    <w:rsid w:val="00931731"/>
    <w:rsid w:val="00934E25"/>
    <w:rsid w:val="0094047E"/>
    <w:rsid w:val="00964792"/>
    <w:rsid w:val="00976DCF"/>
    <w:rsid w:val="0098034A"/>
    <w:rsid w:val="00981CCC"/>
    <w:rsid w:val="009B5F0C"/>
    <w:rsid w:val="009C36FE"/>
    <w:rsid w:val="009C4214"/>
    <w:rsid w:val="009E26B2"/>
    <w:rsid w:val="00A14E15"/>
    <w:rsid w:val="00A161F7"/>
    <w:rsid w:val="00AB2081"/>
    <w:rsid w:val="00AC4AC5"/>
    <w:rsid w:val="00AD3F6A"/>
    <w:rsid w:val="00AF403D"/>
    <w:rsid w:val="00B22DB9"/>
    <w:rsid w:val="00B248F0"/>
    <w:rsid w:val="00B51907"/>
    <w:rsid w:val="00B7408D"/>
    <w:rsid w:val="00BA3EB2"/>
    <w:rsid w:val="00BA7A22"/>
    <w:rsid w:val="00BB1919"/>
    <w:rsid w:val="00BB6EE5"/>
    <w:rsid w:val="00BC3CFA"/>
    <w:rsid w:val="00BE4863"/>
    <w:rsid w:val="00BF0426"/>
    <w:rsid w:val="00C031A9"/>
    <w:rsid w:val="00C15AFE"/>
    <w:rsid w:val="00C35437"/>
    <w:rsid w:val="00C37543"/>
    <w:rsid w:val="00C75552"/>
    <w:rsid w:val="00C80411"/>
    <w:rsid w:val="00C8681F"/>
    <w:rsid w:val="00CA13BB"/>
    <w:rsid w:val="00CA5D89"/>
    <w:rsid w:val="00D12972"/>
    <w:rsid w:val="00D320A5"/>
    <w:rsid w:val="00D43877"/>
    <w:rsid w:val="00D46121"/>
    <w:rsid w:val="00D7469B"/>
    <w:rsid w:val="00D82440"/>
    <w:rsid w:val="00D901BC"/>
    <w:rsid w:val="00DE70B8"/>
    <w:rsid w:val="00E05275"/>
    <w:rsid w:val="00E24A05"/>
    <w:rsid w:val="00E76F61"/>
    <w:rsid w:val="00E77EFB"/>
    <w:rsid w:val="00EA77F5"/>
    <w:rsid w:val="00EF5005"/>
    <w:rsid w:val="00EF63E8"/>
    <w:rsid w:val="00EF7F3D"/>
    <w:rsid w:val="00F00FCC"/>
    <w:rsid w:val="00F20122"/>
    <w:rsid w:val="00F35801"/>
    <w:rsid w:val="00F54695"/>
    <w:rsid w:val="00F6357C"/>
    <w:rsid w:val="00F756AB"/>
    <w:rsid w:val="00F9463F"/>
    <w:rsid w:val="00FA1B7D"/>
    <w:rsid w:val="00FA33BC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y="-7" w:x="1039" w:vAnchor="text" w:hAnchor="text" w:wrap="around" w:hSpace="180" w:h="851" w:w="1702"/>
      <w:pBdr>
        <w:top w:space="7" w:sz="6" w:color="000000" w:val="single"/>
        <w:left w:space="7" w:sz="6" w:color="000000" w:val="single"/>
        <w:bottom w:space="7" w:sz="6" w:color="000000" w:val="single"/>
        <w:right w:space="7" w:sz="6" w:color="000000" w:val="single"/>
      </w:pBdr>
      <w:shd w:fill="FFFFFF" w:color="FFFFFF" w:val="solid"/>
      <w:jc w:val="center"/>
      <w:outlineLvl w:val="5"/>
    </w:pPr>
    <w:rPr>
      <w:b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D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6D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D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D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D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6D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6D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6D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6D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6D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94</properties:Words>
  <properties:Characters>466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2017-02-24T12:29:00Z</dcterms:created>
  <dc:creator>Microbase</dc:creator>
  <cp:lastModifiedBy>Jelena Pavić</cp:lastModifiedBy>
  <cp:lastPrinted>2017-06-02T07:49:00Z</cp:lastPrinted>
  <dcterms:modified xmlns:xsi="http://www.w3.org/2001/XMLSchema-instance" xsi:type="dcterms:W3CDTF">2017-06-02T07:49:00Z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Stjepan Rakarec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