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cbf3" w14:paraId="692cbf3" w:rsidRDefault="007927C0" w:rsidP="00910611" w:rsidR="007927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27C0" w:rsidP="00910611" w:rsidR="007927C0">
      <w:r>
        <w:rPr>
          <w:rFonts w:eastAsia="MS Mincho"/>
        </w:rPr>
        <w:t>REPUBLIKA HRVATSKA</w:t>
      </w:r>
    </w:p>
    <w:p w:rsidRDefault="007927C0" w:rsidP="00910611" w:rsidR="007927C0">
      <w:r>
        <w:rPr>
          <w:rFonts w:eastAsia="MS Mincho"/>
        </w:rPr>
        <w:t>TRGOVAČKI SUD U RIJECI</w:t>
      </w:r>
    </w:p>
    <w:p w:rsidRDefault="007927C0" w:rsidR="007927C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423B1" w:rsidRPr="00FE4EAA">
        <w:rPr>
          <w:rFonts w:eastAsiaTheme="minorHAnsi"/>
        </w:rPr>
        <w:t>SPS jednostavno društvo sa ograničenom odgovornošću za ugostiteljstvo i usluge Opatija (Grad Opatija), Maršala Tita 103</w:t>
      </w:r>
      <w:r w:rsidR="001423B1" w:rsidRPr="00FE4EAA">
        <w:t xml:space="preserve">, OIB: </w:t>
      </w:r>
      <w:r w:rsidR="001423B1" w:rsidRPr="00FE4EAA">
        <w:rPr>
          <w:rFonts w:eastAsiaTheme="minorHAnsi"/>
        </w:rPr>
        <w:t>29042153662</w:t>
      </w:r>
      <w:r w:rsidR="001423B1" w:rsidRPr="00FE4EAA">
        <w:t xml:space="preserve">, MBS: </w:t>
      </w:r>
      <w:r w:rsidR="001423B1" w:rsidRPr="00FE4EAA">
        <w:rPr>
          <w:rFonts w:eastAsiaTheme="minorHAnsi"/>
        </w:rPr>
        <w:t>040313598</w:t>
      </w:r>
      <w:r>
        <w:t>, dana 1</w:t>
      </w:r>
      <w:r w:rsidR="001423B1">
        <w:t>2</w:t>
      </w:r>
      <w:r>
        <w:t xml:space="preserve">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1423B1" w:rsidRPr="00FE4EAA">
        <w:rPr>
          <w:rFonts w:eastAsiaTheme="minorHAnsi"/>
        </w:rPr>
        <w:t>SPS jednostavno društvo sa ograničenom odgovornošću za ugostiteljstvo i usluge Opatija (Grad Opatija), Maršala Tita 103</w:t>
      </w:r>
      <w:r w:rsidR="001423B1" w:rsidRPr="00FE4EAA">
        <w:t xml:space="preserve">, OIB: </w:t>
      </w:r>
      <w:r w:rsidR="001423B1" w:rsidRPr="00FE4EAA">
        <w:rPr>
          <w:rFonts w:eastAsiaTheme="minorHAnsi"/>
        </w:rPr>
        <w:t>29042153662</w:t>
      </w:r>
      <w:r w:rsidR="001423B1" w:rsidRPr="00FE4EAA">
        <w:t xml:space="preserve">, MBS: </w:t>
      </w:r>
      <w:r w:rsidR="001423B1" w:rsidRPr="00FE4EAA">
        <w:rPr>
          <w:rFonts w:eastAsiaTheme="minorHAnsi"/>
        </w:rPr>
        <w:t>040313598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CE2D29">
        <w:t>1</w:t>
      </w:r>
      <w:r w:rsidR="00BF38CF">
        <w:t>2</w:t>
      </w:r>
      <w:r w:rsidR="00AE07BB">
        <w:t>. svibnja</w:t>
      </w:r>
      <w:r w:rsidR="002F3701">
        <w:t xml:space="preserve"> 2017</w:t>
      </w:r>
      <w:r w:rsidRPr="009F41CE">
        <w:t xml:space="preserve">. godine u </w:t>
      </w:r>
      <w:r w:rsidR="00F03CE3">
        <w:t>9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1423B1">
      <w:pPr>
        <w:numPr>
          <w:ilvl w:val="0"/>
          <w:numId w:val="1"/>
        </w:numPr>
        <w:jc w:val="both"/>
        <w:rPr>
          <w:bCs/>
        </w:rPr>
      </w:pPr>
      <w:r w:rsidRPr="001423B1">
        <w:t xml:space="preserve">Za stečajnog upravitelja imenuje se </w:t>
      </w:r>
      <w:r w:rsidR="001423B1" w:rsidRPr="001423B1">
        <w:rPr>
          <w:bCs/>
        </w:rPr>
        <w:t>Jure Matković, OIB: 77997550993, Labinska 18. Rijeka</w:t>
      </w:r>
      <w:r w:rsidR="0081532F" w:rsidRPr="001423B1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1423B1" w:rsidRPr="00FE4EAA">
        <w:rPr>
          <w:rFonts w:eastAsiaTheme="minorHAnsi"/>
        </w:rPr>
        <w:t>SPS jednostavno društvo sa ograničenom odgovornošću za ugostiteljstvo i usluge Opatija (Grad Opatija), Maršala Tita 103</w:t>
      </w:r>
      <w:r w:rsidR="001423B1" w:rsidRPr="00FE4EAA">
        <w:t xml:space="preserve">, OIB: </w:t>
      </w:r>
      <w:r w:rsidR="001423B1" w:rsidRPr="00FE4EAA">
        <w:rPr>
          <w:rFonts w:eastAsiaTheme="minorHAnsi"/>
        </w:rPr>
        <w:t>29042153662</w:t>
      </w:r>
      <w:r w:rsidR="001423B1" w:rsidRPr="00FE4EAA">
        <w:t xml:space="preserve">, MBS: </w:t>
      </w:r>
      <w:r w:rsidR="001423B1" w:rsidRPr="00FE4EAA">
        <w:rPr>
          <w:rFonts w:eastAsiaTheme="minorHAnsi"/>
        </w:rPr>
        <w:t>040313598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1423B1">
        <w:rPr>
          <w:bCs/>
        </w:rPr>
        <w:t>upravitelja</w:t>
      </w:r>
      <w:r w:rsidR="00431C46" w:rsidRPr="001423B1">
        <w:rPr>
          <w:bCs/>
        </w:rPr>
        <w:t xml:space="preserve"> </w:t>
      </w:r>
      <w:r w:rsidR="001423B1" w:rsidRPr="001423B1">
        <w:rPr>
          <w:bCs/>
        </w:rPr>
        <w:t>Jure Matkovića, OIB: 77997550993, Labinska 18. Rijeka</w:t>
      </w:r>
      <w:r w:rsidRPr="00671507">
        <w:rPr>
          <w:bCs/>
        </w:rPr>
        <w:t xml:space="preserve"> određena rješenjem ovog suda posl. br. 14 St-</w:t>
      </w:r>
      <w:r w:rsidR="001423B1">
        <w:rPr>
          <w:bCs/>
        </w:rPr>
        <w:t>724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1423B1">
        <w:rPr>
          <w:bCs/>
        </w:rPr>
        <w:t>7</w:t>
      </w:r>
      <w:r w:rsidRPr="0082679B">
        <w:rPr>
          <w:bCs/>
        </w:rPr>
        <w:t xml:space="preserve"> od </w:t>
      </w:r>
      <w:r w:rsidR="001423B1">
        <w:rPr>
          <w:bCs/>
        </w:rPr>
        <w:t>31. siječnja</w:t>
      </w:r>
      <w:r w:rsidR="00C75FB4">
        <w:rPr>
          <w:bCs/>
        </w:rPr>
        <w:t xml:space="preserve"> 201</w:t>
      </w:r>
      <w:r w:rsidR="00F738A5">
        <w:rPr>
          <w:bCs/>
        </w:rPr>
        <w:t>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156092">
        <w:t>20. travnja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1423B1" w:rsidRPr="00FE4EAA">
        <w:rPr>
          <w:rFonts w:eastAsiaTheme="minorHAnsi"/>
        </w:rPr>
        <w:t>SPS jednostavno društvo sa ograničenom odgovornošću za ugostiteljstvo i usluge Opatija (Grad Opatija), Maršala Tita 103</w:t>
      </w:r>
      <w:r w:rsidR="001423B1" w:rsidRPr="00FE4EAA">
        <w:t xml:space="preserve">, OIB: </w:t>
      </w:r>
      <w:r w:rsidR="001423B1" w:rsidRPr="00FE4EAA">
        <w:rPr>
          <w:rFonts w:eastAsiaTheme="minorHAnsi"/>
        </w:rPr>
        <w:t>29042153662</w:t>
      </w:r>
      <w:r w:rsidR="001423B1" w:rsidRPr="00FE4EAA">
        <w:t xml:space="preserve">, MBS: </w:t>
      </w:r>
      <w:r w:rsidR="001423B1" w:rsidRPr="00FE4EAA">
        <w:rPr>
          <w:rFonts w:eastAsiaTheme="minorHAnsi"/>
        </w:rPr>
        <w:t>040313598</w:t>
      </w:r>
      <w:r w:rsidRPr="009F41CE">
        <w:t xml:space="preserve">. </w:t>
      </w:r>
    </w:p>
    <w:p w:rsidRDefault="006830EE" w:rsidP="00360BE2" w:rsidR="006830EE" w:rsidRPr="001423B1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1423B1">
        <w:rPr>
          <w:bCs/>
        </w:rPr>
        <w:t>724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1423B1">
        <w:rPr>
          <w:bCs/>
        </w:rPr>
        <w:t>24. listopada</w:t>
      </w:r>
      <w:r w:rsidR="00156092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1423B1" w:rsidRPr="00FE4EAA">
        <w:rPr>
          <w:rFonts w:eastAsiaTheme="minorHAnsi"/>
        </w:rPr>
        <w:t>SPS jednostavno društvo sa ograničenom odgovornošću za ugostiteljstvo i usluge Opatija (Grad Opatija), Maršala Tita 103</w:t>
      </w:r>
      <w:r w:rsidR="001423B1" w:rsidRPr="00FE4EAA">
        <w:t xml:space="preserve">, OIB: </w:t>
      </w:r>
      <w:r w:rsidR="001423B1" w:rsidRPr="00FE4EAA">
        <w:rPr>
          <w:rFonts w:eastAsiaTheme="minorHAnsi"/>
        </w:rPr>
        <w:t>29042153662</w:t>
      </w:r>
      <w:r w:rsidR="001423B1" w:rsidRPr="00FE4EAA">
        <w:t xml:space="preserve">, MBS: </w:t>
      </w:r>
      <w:r w:rsidR="001423B1" w:rsidRPr="00FE4EAA">
        <w:rPr>
          <w:rFonts w:eastAsiaTheme="minorHAnsi"/>
        </w:rPr>
        <w:t>040313598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156092">
        <w:rPr>
          <w:bCs/>
        </w:rPr>
        <w:t>9</w:t>
      </w:r>
      <w:r w:rsidR="00BF38CF">
        <w:rPr>
          <w:bCs/>
        </w:rPr>
        <w:t>74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156092">
        <w:rPr>
          <w:bCs/>
        </w:rPr>
        <w:t>6</w:t>
      </w:r>
      <w:r w:rsidR="00C75FB4" w:rsidRPr="0082679B">
        <w:rPr>
          <w:bCs/>
        </w:rPr>
        <w:t xml:space="preserve"> od </w:t>
      </w:r>
      <w:r w:rsidR="00BF38CF">
        <w:rPr>
          <w:bCs/>
        </w:rPr>
        <w:t>2. veljače</w:t>
      </w:r>
      <w:r w:rsidR="00F738A5">
        <w:rPr>
          <w:bCs/>
        </w:rPr>
        <w:t xml:space="preserve"> 2017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1423B1" w:rsidRPr="001423B1">
        <w:rPr>
          <w:bCs/>
        </w:rPr>
        <w:t>Jure Matković, OIB: 77997550993, Labinska 18. Rijeka</w:t>
      </w:r>
      <w:r w:rsidR="00180CE9" w:rsidRPr="001423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830CA1">
        <w:t xml:space="preserve">16. </w:t>
      </w:r>
      <w:r w:rsidR="001423B1">
        <w:t>studenoga</w:t>
      </w:r>
      <w:r w:rsidR="00CE2D29">
        <w:t xml:space="preserve"> 201</w:t>
      </w:r>
      <w:r w:rsidR="00830CA1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423B1">
        <w:rPr>
          <w:bCs/>
        </w:rPr>
        <w:t>6</w:t>
      </w:r>
      <w:r w:rsidR="00CE2D29">
        <w:rPr>
          <w:bCs/>
        </w:rPr>
        <w:t>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738A5">
        <w:rPr>
          <w:bCs/>
        </w:rPr>
        <w:t>2</w:t>
      </w:r>
      <w:r w:rsidR="001423B1">
        <w:rPr>
          <w:bCs/>
        </w:rPr>
        <w:t>8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E2D29">
        <w:rPr>
          <w:bCs/>
        </w:rPr>
        <w:t>1</w:t>
      </w:r>
      <w:r w:rsidR="00BF38CF">
        <w:rPr>
          <w:bCs/>
        </w:rPr>
        <w:t>2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3D7" w:rsidR="004A43D7">
      <w:r>
        <w:separator/>
      </w:r>
    </w:p>
  </w:endnote>
  <w:endnote w:id="0" w:type="continuationSeparator">
    <w:p w:rsidRDefault="004A43D7" w:rsidR="004A4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7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3D7" w:rsidR="004A43D7">
      <w:r>
        <w:separator/>
      </w:r>
    </w:p>
  </w:footnote>
  <w:footnote w:id="0" w:type="continuationSeparator">
    <w:p w:rsidRDefault="004A43D7" w:rsidR="004A43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423B1">
      <w:t>724</w:t>
    </w:r>
    <w:r w:rsidR="002F3701">
      <w:t>/2016-</w:t>
    </w:r>
    <w:r w:rsidR="00F8786E">
      <w:t>1</w:t>
    </w:r>
    <w:r w:rsidR="001423B1">
      <w:t>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43D7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2665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7C0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3CE3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92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7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7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7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7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927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7C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92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7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7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7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7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927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7C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SPS j.d.o.o.</izvorni_sadrzaj>
    <derivirana_varijabla naziv="DomainObject.Predmet.ProtustrankaFormated_1">  SPS j.d.o.o.</derivirana_varijabla>
  </DomainObject.Predmet.ProtustrankaFormated>
  <DomainObject.Predmet.ProtustrankaFormatedOIB>
    <izvorni_sadrzaj>  SPS j.d.o.o., OIB 29042153662</izvorni_sadrzaj>
    <derivirana_varijabla naziv="DomainObject.Predmet.ProtustrankaFormatedOIB_1">  SPS j.d.o.o., OIB 29042153662</derivirana_varijabla>
  </DomainObject.Predmet.ProtustrankaFormatedOIB>
  <DomainObject.Predmet.ProtustrankaFormatedWithAdress>
    <izvorni_sadrzaj> SPS j.d.o.o., Maršala Tita 103, 51410 Opatija</izvorni_sadrzaj>
    <derivirana_varijabla naziv="DomainObject.Predmet.ProtustrankaFormatedWithAdress_1"> SPS j.d.o.o., Maršala Tita 103, 51410 Opatija</derivirana_varijabla>
  </DomainObject.Predmet.ProtustrankaFormatedWithAdress>
  <DomainObject.Predmet.ProtustrankaFormatedWithAdressOIB>
    <izvorni_sadrzaj> SPS j.d.o.o., OIB 29042153662, Maršala Tita 103, 51410 Opatija</izvorni_sadrzaj>
    <derivirana_varijabla naziv="DomainObject.Predmet.ProtustrankaFormatedWithAdressOIB_1"> SPS j.d.o.o., OIB 29042153662, Maršala Tita 103, 51410 Opatija</derivirana_varijabla>
  </DomainObject.Predmet.ProtustrankaFormatedWithAdressOIB>
  <DomainObject.Predmet.ProtustrankaWithAdress>
    <izvorni_sadrzaj>SPS j.d.o.o. Maršala Tita 103, 51410 Opatija</izvorni_sadrzaj>
    <derivirana_varijabla naziv="DomainObject.Predmet.ProtustrankaWithAdress_1">SPS j.d.o.o. Maršala Tita 103, 51410 Opatija</derivirana_varijabla>
  </DomainObject.Predmet.ProtustrankaWithAdress>
  <DomainObject.Predmet.ProtustrankaWithAdressOIB>
    <izvorni_sadrzaj>SPS j.d.o.o., OIB 29042153662, Maršala Tita 103, 51410 Opatija</izvorni_sadrzaj>
    <derivirana_varijabla naziv="DomainObject.Predmet.ProtustrankaWithAdressOIB_1">SPS j.d.o.o., OIB 29042153662, Maršala Tita 103, 51410 Opatija</derivirana_varijabla>
  </DomainObject.Predmet.ProtustrankaWithAdressOIB>
  <DomainObject.Predmet.ProtustrankaNazivFormated>
    <izvorni_sadrzaj>SPS j.d.o.o.</izvorni_sadrzaj>
    <derivirana_varijabla naziv="DomainObject.Predmet.ProtustrankaNazivFormated_1">SPS j.d.o.o.</derivirana_varijabla>
  </DomainObject.Predmet.ProtustrankaNazivFormated>
  <DomainObject.Predmet.ProtustrankaNazivFormatedOIB>
    <izvorni_sadrzaj>SPS j.d.o.o., OIB 29042153662</izvorni_sadrzaj>
    <derivirana_varijabla naziv="DomainObject.Predmet.ProtustrankaNazivFormatedOIB_1">SPS j.d.o.o., OIB 29042153662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SPS j.d.o.o.</item>
    </izvorni_sadrzaj>
    <derivirana_varijabla naziv="DomainObject.Predmet.ProtuStrankaListFormated_1">
      <item>SPS j.d.o.o.</item>
    </derivirana_varijabla>
  </DomainObject.Predmet.ProtuStrankaListFormated>
  <DomainObject.Predmet.ProtuStrankaListFormatedOIB>
    <izvorni_sadrzaj>
      <item>SPS j.d.o.o., OIB 29042153662</item>
    </izvorni_sadrzaj>
    <derivirana_varijabla naziv="DomainObject.Predmet.ProtuStrankaListFormatedOIB_1">
      <item>SPS j.d.o.o., OIB 29042153662</item>
    </derivirana_varijabla>
  </DomainObject.Predmet.ProtuStrankaListFormatedOIB>
  <DomainObject.Predmet.ProtuStrankaListFormatedWithAdress>
    <izvorni_sadrzaj>
      <item>SPS j.d.o.o., Maršala Tita 103, 51410 Opatija</item>
    </izvorni_sadrzaj>
    <derivirana_varijabla naziv="DomainObject.Predmet.ProtuStrankaListFormatedWithAdress_1">
      <item>SPS j.d.o.o., Maršala Tita 103, 51410 Opatija</item>
    </derivirana_varijabla>
  </DomainObject.Predmet.ProtuStrankaListFormatedWithAdress>
  <DomainObject.Predmet.ProtuStrankaListFormatedWithAdressOIB>
    <izvorni_sadrzaj>
      <item>SPS j.d.o.o., OIB 29042153662, Maršala Tita 103, 51410 Opatija</item>
    </izvorni_sadrzaj>
    <derivirana_varijabla naziv="DomainObject.Predmet.ProtuStrankaListFormatedWithAdressOIB_1">
      <item>SPS j.d.o.o., OIB 29042153662, Maršala Tita 103, 51410 Opatija</item>
    </derivirana_varijabla>
  </DomainObject.Predmet.ProtuStrankaListFormatedWithAdressOIB>
  <DomainObject.Predmet.ProtuStrankaListNazivFormated>
    <izvorni_sadrzaj>
      <item>SPS j.d.o.o.</item>
    </izvorni_sadrzaj>
    <derivirana_varijabla naziv="DomainObject.Predmet.ProtuStrankaListNazivFormated_1">
      <item>SPS j.d.o.o.</item>
    </derivirana_varijabla>
  </DomainObject.Predmet.ProtuStrankaListNazivFormated>
  <DomainObject.Predmet.ProtuStrankaListNazivFormatedOIB>
    <izvorni_sadrzaj>
      <item>SPS j.d.o.o., OIB 29042153662</item>
    </izvorni_sadrzaj>
    <derivirana_varijabla naziv="DomainObject.Predmet.ProtuStrankaListNazivFormatedOIB_1">
      <item>SPS j.d.o.o., OIB 29042153662</item>
    </derivirana_varijabla>
  </DomainObject.Predmet.ProtuStrankaListNazivFormatedOIB>
  <DomainObject.Predmet.OstaliListFormated>
    <izvorni_sadrzaj>
      <item>SOCIETE GENERALE-SPLITSKA BANKA dioničko društvo</item>
    </izvorni_sadrzaj>
    <derivirana_varijabla naziv="DomainObject.Predmet.OstaliListFormated_1">
      <item>SOCIETE GENERALE-SPLITSKA BANKA dioničko društvo</item>
    </derivirana_varijabla>
  </DomainObject.Predmet.OstaliListFormated>
  <DomainObject.Predmet.OstaliListFormatedOIB>
    <izvorni_sadrzaj>
      <item>SOCIETE GENERALE-SPLITSKA BANKA dioničko društvo, OIB 69326397242</item>
    </izvorni_sadrzaj>
    <derivirana_varijabla naziv="DomainObject.Predmet.OstaliListFormatedOIB_1">
      <item>SOCIETE GENERALE-SPLITSKA BANKA dioničko društvo, OIB 69326397242</item>
    </derivirana_varijabla>
  </DomainObject.Predmet.OstaliListFormatedOIB>
  <DomainObject.Predmet.OstaliListFormatedWithAdress>
    <izvorni_sadrzaj>
      <item>SOCIETE GENERALE-SPLITSKA BANKA dioničko društvo, Ruđera Boškovića 16, 21000 Split</item>
    </izvorni_sadrzaj>
    <derivirana_varijabla naziv="DomainObject.Predmet.OstaliListFormatedWithAdress_1"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</izvorni_sadrzaj>
    <derivirana_varijabla naziv="DomainObject.Predmet.OstaliListFormatedWithAdressOIB_1"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SOCIETE GENERALE-SPLITSKA BANKA dioničko društvo</item>
    </izvorni_sadrzaj>
    <derivirana_varijabla naziv="DomainObject.Predmet.OstaliListNazivFormated_1">
      <item>SOCIETE GENERALE-SPLITSKA BANKA dioničko društvo</item>
    </derivirana_varijabla>
  </DomainObject.Predmet.OstaliListNazivFormated>
  <DomainObject.Predmet.OstaliListNazivFormatedOIB>
    <izvorni_sadrzaj>
      <item>SOCIETE GENERALE-SPLITSKA BANKA dioničko društvo, OIB 69326397242</item>
    </izvorni_sadrzaj>
    <derivirana_varijabla naziv="DomainObject.Predmet.OstaliListNazivFormatedOIB_1"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SPS j.d.o.o.</izvorni_sadrzaj>
    <derivirana_varijabla naziv="DomainObject.Predmet.ProtustrankaIDrugi_1">SPS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SPS j.d.o.o., OIB 29042153662, Maršala Tita 103, 51410 Opatija</izvorni_sadrzaj>
    <derivirana_varijabla naziv="DomainObject.Predmet.ProtustrankaIDrugiAdressOIB_1">SPS j.d.o.o., OIB 29042153662, Maršala Tita 103,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SPS j.d.o.o.</item>
      <item>SOCIETE GENERALE-SPLITSKA BANKA dioničko društvo</item>
    </izvorni_sadrzaj>
    <derivirana_varijabla naziv="DomainObject.Predmet.SudioniciListNaziv_1">
      <item>FINA  Rijeka</item>
      <item>SPS j.d.o.o.</item>
      <item>SOCIETE GENERALE-SPLITSKA BANKA dioničko društvo</item>
    </derivirana_varijabla>
  </DomainObject.Predmet.SudioniciListNaziv>
  <DomainObject.Predmet.SudioniciListAdressOIB>
    <izvorni_sadrzaj>
      <item>FINA  Rijeka, OIB 85821130368, Frana Kurelca 8,51000 Rijeka</item>
      <item>SPS j.d.o.o., OIB 29042153662, Maršala Tita 103,51410 Opatija</item>
      <item>SOCIETE GENERALE-SPLITSKA BANKA dioničko društvo, OIB 69326397242, Ruđera Boškovića 16,21000 Split</item>
    </izvorni_sadrzaj>
    <derivirana_varijabla naziv="DomainObject.Predmet.SudioniciListAdressOIB_1">
      <item>FINA  Rijeka, OIB 85821130368, Frana Kurelca 8,51000 Rijeka</item>
      <item>SPS j.d.o.o., OIB 29042153662, Maršala Tita 103,51410 Opatija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29042153662</item>
      <item>, OIB 69326397242</item>
    </izvorni_sadrzaj>
    <derivirana_varijabla naziv="DomainObject.Predmet.SudioniciListNazivOIB_1">
      <item>, OIB 85821130368</item>
      <item>, OIB 29042153662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806</properties:Words>
  <properties:Characters>4466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2017-05-12T06:47:00Z</dcterms:created>
  <dc:creator>korlevicd</dc:creator>
  <cp:lastModifiedBy>Danijela Fumić</cp:lastModifiedBy>
  <cp:lastPrinted>2017-05-12T06:47:00Z</cp:lastPrinted>
  <dcterms:modified xmlns:xsi="http://www.w3.org/2001/XMLSchema-instance" xsi:type="dcterms:W3CDTF">2017-05-12T06:47:00Z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