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f596" w14:paraId="789f596"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9713B4">
        <w:t>5</w:t>
      </w:r>
      <w:r w:rsidR="002004F5">
        <w:t>86</w:t>
      </w:r>
      <w:r w:rsidR="003C5692">
        <w:t>/1</w:t>
      </w:r>
      <w:r w:rsidR="004B4DC6">
        <w:t>8</w:t>
      </w:r>
      <w:r w:rsidR="003C5692">
        <w:t>-</w:t>
      </w:r>
      <w:r w:rsidR="00B17E0F">
        <w:t>2</w:t>
      </w:r>
      <w:r w:rsidR="009713B4">
        <w:t>1</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B17E0F" w:rsidR="00B17E0F">
      <w:pPr>
        <w:jc w:val="both"/>
      </w:pPr>
      <w:r>
        <w:tab/>
      </w:r>
      <w:r w:rsidR="002004F5" w:rsidRPr="002004F5">
        <w:t>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Puđak Kate 8, MBS 080942776, OIB: 17963289712</w:t>
      </w:r>
      <w:r w:rsidR="00B17E0F" w:rsidRPr="0041082E">
        <w:t xml:space="preserve">, dana </w:t>
      </w:r>
      <w:r w:rsidR="000C1CA4">
        <w:t>28</w:t>
      </w:r>
      <w:r w:rsidR="00B17E0F" w:rsidRPr="0041082E">
        <w:t xml:space="preserve">. </w:t>
      </w:r>
      <w:r w:rsidR="00B17E0F">
        <w:t>s</w:t>
      </w:r>
      <w:r w:rsidR="000C1CA4">
        <w:t>tudenog</w:t>
      </w:r>
      <w:r w:rsidR="00B17E0F" w:rsidRPr="0041082E">
        <w:t xml:space="preserve"> 201</w:t>
      </w:r>
      <w:r w:rsidR="00B17E0F">
        <w:t>8</w:t>
      </w:r>
      <w:r w:rsidR="00B17E0F" w:rsidRPr="0041082E">
        <w:t>.</w:t>
      </w:r>
    </w:p>
    <w:p w:rsidRDefault="0065635E" w:rsidP="0065635E" w:rsidR="0065635E">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7F70C3"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B17E0F" w:rsidRPr="00B17E0F">
        <w:t>Julka Bandić, Osijek, Stjepana Radića 14, OIB 04946287686</w:t>
      </w:r>
      <w:r>
        <w:rPr>
          <w:b/>
        </w:rPr>
        <w:t xml:space="preserve">, </w:t>
      </w:r>
      <w:r>
        <w:t xml:space="preserve">odobrava se jednokratna nagrada za rad za obnašanje dužnosti privremenog stečajnog upravitelja nad dužnikom </w:t>
      </w:r>
      <w:r w:rsidR="007F70C3" w:rsidRPr="007F70C3">
        <w:t>GUSAK ROBERT jednostavno društvo s ograničenom odgovornošću za usluge i trgovinu, Sesvete, Ulica Puđak Kate 8, MBS 080942776, OIB: 17963289712</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C15FDA">
        <w:t>HR</w:t>
      </w:r>
      <w:r w:rsidR="00191D62">
        <w:t>03</w:t>
      </w:r>
      <w:r w:rsidR="00C15FDA">
        <w:t xml:space="preserve"> </w:t>
      </w:r>
      <w:r w:rsidR="00191D62">
        <w:t>412400 33127 000636</w:t>
      </w:r>
      <w:r w:rsidR="00C15FDA">
        <w:t xml:space="preserve"> kod </w:t>
      </w:r>
      <w:r w:rsidR="00191D62">
        <w:t>KENT</w:t>
      </w:r>
      <w:r w:rsidR="003F710F">
        <w:t xml:space="preserve"> BANK</w:t>
      </w:r>
      <w:r w:rsidR="0097787D">
        <w:t xml:space="preserve">E </w:t>
      </w:r>
      <w:r w:rsidR="009E3D44">
        <w:t>u Osijeku</w:t>
      </w:r>
      <w:r w:rsidR="00B324DF">
        <w:t xml:space="preserve">. </w:t>
      </w:r>
    </w:p>
    <w:p w:rsidRDefault="00B324DF" w:rsidP="00B324DF" w:rsidR="00B324DF">
      <w:pPr>
        <w:pStyle w:val="Tijeloteksta"/>
        <w:ind w:left="705"/>
      </w:pPr>
    </w:p>
    <w:p w:rsidRDefault="00B324DF" w:rsidP="00DD7C13" w:rsidR="00B324DF">
      <w:pPr>
        <w:pStyle w:val="Tijeloteksta"/>
        <w:numPr>
          <w:ilvl w:val="0"/>
          <w:numId w:val="11"/>
        </w:numPr>
      </w:pPr>
      <w:r>
        <w:t xml:space="preserve">Nalaže se računovodstvu ovoga suda da po pravomoćnosti ovoga rješenja </w:t>
      </w:r>
      <w:r w:rsidR="00541678">
        <w:t>s predmeta St-586/18</w:t>
      </w:r>
      <w:r w:rsidR="00DD7C13">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ED5581">
        <w:t>5</w:t>
      </w:r>
      <w:r w:rsidR="002004F5">
        <w:t>86</w:t>
      </w:r>
      <w:r w:rsidR="00841A3C" w:rsidRPr="00841A3C">
        <w:t>/18-</w:t>
      </w:r>
      <w:r w:rsidR="00541678">
        <w:t>5</w:t>
      </w:r>
      <w:r w:rsidR="00841A3C">
        <w:t xml:space="preserve"> </w:t>
      </w:r>
      <w:r>
        <w:t xml:space="preserve">od </w:t>
      </w:r>
      <w:r w:rsidR="00541678">
        <w:t>17</w:t>
      </w:r>
      <w:r>
        <w:t>.</w:t>
      </w:r>
      <w:r w:rsidR="005173CE">
        <w:t>0</w:t>
      </w:r>
      <w:r w:rsidR="009D1F86">
        <w:t>5</w:t>
      </w:r>
      <w:r>
        <w:t>.201</w:t>
      </w:r>
      <w:r w:rsidR="005173CE">
        <w:t>8</w:t>
      </w:r>
      <w:r>
        <w:t>. pokrenut je prethodni postupak nad dužnikom</w:t>
      </w:r>
      <w:r w:rsidR="00953E81">
        <w:t xml:space="preserve"> i </w:t>
      </w:r>
      <w:r>
        <w:t>imenovan</w:t>
      </w:r>
      <w:r w:rsidR="00962949">
        <w:t>a</w:t>
      </w:r>
      <w:r>
        <w:t xml:space="preserve"> je </w:t>
      </w:r>
      <w:r w:rsidR="009E3D44">
        <w:t>Julka Bandić</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DD5408">
        <w:t xml:space="preserve">anje stečajnog postupka, a dana </w:t>
      </w:r>
      <w:r w:rsidR="000C1CA4">
        <w:t>27</w:t>
      </w:r>
      <w:r>
        <w:t>.</w:t>
      </w:r>
      <w:r w:rsidR="000C1CA4">
        <w:t>11</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0C1CA4" w:rsidRPr="000C1CA4">
        <w:t xml:space="preserve">28. studenog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Julka Bandić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0D01">
      <w:rPr>
        <w:rStyle w:val="Brojstranice"/>
        <w:noProof/>
      </w:rPr>
      <w:t>2</w:t>
    </w:r>
    <w:r>
      <w:rPr>
        <w:rStyle w:val="Brojstranice"/>
      </w:rPr>
      <w:fldChar w:fldCharType="end"/>
    </w:r>
  </w:p>
  <w:p w:rsidRDefault="000D2EFC" w:rsidP="002B47A8" w:rsidR="00E24B1F">
    <w:pPr>
      <w:jc w:val="right"/>
    </w:pPr>
    <w:r>
      <w:t>14 St-</w:t>
    </w:r>
    <w:r w:rsidR="009713B4" w:rsidRPr="009713B4">
      <w:t>5</w:t>
    </w:r>
    <w:r w:rsidR="002004F5">
      <w:t>86</w:t>
    </w:r>
    <w:r w:rsidR="009713B4" w:rsidRPr="009713B4">
      <w:t>/18-21</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1CA4"/>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04F5"/>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1678"/>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0D01"/>
    <w:rsid w:val="00642EE1"/>
    <w:rsid w:val="00642F1A"/>
    <w:rsid w:val="00645366"/>
    <w:rsid w:val="00647FC3"/>
    <w:rsid w:val="006526C1"/>
    <w:rsid w:val="00654CA0"/>
    <w:rsid w:val="00655274"/>
    <w:rsid w:val="00655721"/>
    <w:rsid w:val="006559AB"/>
    <w:rsid w:val="00655D00"/>
    <w:rsid w:val="0065635E"/>
    <w:rsid w:val="006567D7"/>
    <w:rsid w:val="006578A6"/>
    <w:rsid w:val="00660B92"/>
    <w:rsid w:val="006616BE"/>
    <w:rsid w:val="00662107"/>
    <w:rsid w:val="00665C35"/>
    <w:rsid w:val="00666499"/>
    <w:rsid w:val="00670EB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0C3"/>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3B4"/>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1F86"/>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5581"/>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40D01"/>
    <w:rPr>
      <w:color w:val="808080"/>
      <w:bdr w:space="0" w:sz="0" w:color="auto" w:val="none"/>
      <w:shd w:fill="auto" w:color="auto" w:val="clear"/>
    </w:rPr>
  </w:style>
  <w:style w:customStyle="true" w:styleId="eSPISCCParagraphDefaultFont" w:type="character">
    <w:name w:val="eSPIS_CC_Paragraph Default Font"/>
    <w:basedOn w:val="Zadanifontodlomka"/>
    <w:rsid w:val="00640D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D01"/>
    <w:rPr>
      <w:bdr w:space="0" w:sz="0" w:color="auto" w:val="none"/>
      <w:shd w:fill="FFFFCC" w:color="auto" w:val="clear"/>
      <w:lang w:val="hr-HR"/>
    </w:rPr>
  </w:style>
  <w:style w:customStyle="true" w:styleId="PozadinaSvijetloCrvena" w:type="character">
    <w:name w:val="Pozadina_SvijetloCrvena"/>
    <w:basedOn w:val="eSPISCCParagraphDefaultFont"/>
    <w:rsid w:val="00640D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D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40D01"/>
    <w:rPr>
      <w:color w:val="808080"/>
      <w:bdr w:color="auto" w:space="0" w:sz="0" w:val="none"/>
      <w:shd w:color="auto" w:fill="auto" w:val="clear"/>
    </w:rPr>
  </w:style>
  <w:style w:customStyle="1" w:styleId="eSPISCCParagraphDefaultFont" w:type="character">
    <w:name w:val="eSPIS_CC_Paragraph Default Font"/>
    <w:basedOn w:val="Zadanifontodlomka"/>
    <w:rsid w:val="00640D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D01"/>
    <w:rPr>
      <w:bdr w:color="auto" w:space="0" w:sz="0" w:val="none"/>
      <w:shd w:color="auto" w:fill="FFFFCC" w:val="clear"/>
      <w:lang w:val="hr-HR"/>
    </w:rPr>
  </w:style>
  <w:style w:customStyle="1" w:styleId="PozadinaSvijetloCrvena" w:type="character">
    <w:name w:val="Pozadina_SvijetloCrvena"/>
    <w:basedOn w:val="eSPISCCParagraphDefaultFont"/>
    <w:rsid w:val="00640D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D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St-586/2018-21</izvorni_sadrzaj>
    <derivirana_varijabla naziv="DomainObject.Oznaka_1">St-586/2018-21</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St-586/2018-21</izvorni_sadrzaj>
    <derivirana_varijabla naziv="DomainObject.PoslovniBrojDokumenta_1">St-586/2018-21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St-586/2018-19</izvorni_sadrzaj>
    <derivirana_varijabla naziv="DomainObject.PredzadnjaOdlukaIzPredmeta.Oznaka_1">St-586/2018-19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8E043C-6CE8-4B75-93E2-327FB2CB7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453</properties:Words>
  <properties:Characters>2461</properties:Characters>
  <properties:Lines>72</properties:Lines>
  <properties:Paragraphs>21</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2018-11-28T08:36:00Z</dcterms:modified>
  <cp:revision>17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St-586/2018-21 / 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