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43e9" w14:paraId="a9843e9" w:rsidRDefault="00F46428" w:rsidP="00487424" w:rsidR="00F46428" w:rsidRPr="00487424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87424"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8742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REPUBLIKA HRVATSKA                                                                   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87424"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8742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</w:t>
      </w:r>
      <w:r w:rsidR="00487424">
        <w:rPr>
          <w:rFonts w:cs="Times New Roman" w:hAnsi="Times New Roman" w:ascii="Times New Roman"/>
          <w:b/>
          <w:color w:val="000000"/>
          <w:sz w:val="24"/>
          <w:szCs w:val="24"/>
        </w:rPr>
        <w:t>U SLAVONSKOM BRODU</w:t>
      </w:r>
      <w:r w:rsidRPr="0048742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</w:t>
      </w:r>
      <w:r w:rsidR="0048742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Broj:7/St-989/2013-4</w:t>
      </w:r>
      <w:r w:rsidRPr="00487424">
        <w:rPr>
          <w:rFonts w:cs="Times New Roman" w:hAnsi="Times New Roman" w:ascii="Times New Roman"/>
          <w:b/>
          <w:color w:val="000000"/>
          <w:sz w:val="24"/>
          <w:szCs w:val="24"/>
        </w:rPr>
        <w:t>5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87424"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87424"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46428" w:rsidP="00487424" w:rsidR="00F46428" w:rsidRPr="0048742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87424">
        <w:rPr>
          <w:rFonts w:cs="Times New Roman" w:hAnsi="Times New Roman" w:ascii="Times New Roman"/>
          <w:b/>
          <w:color w:val="000000"/>
          <w:sz w:val="24"/>
          <w:szCs w:val="24"/>
        </w:rPr>
        <w:t>Z A K L J U Č A K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87424" w:rsidP="00487424" w:rsidR="00F46428" w:rsidRPr="004874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 w:rsidR="00F46428" w:rsidRPr="0048742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TRGOVAČKI SUD U OSIJEKU, STALNA SLUŽBA  U </w:t>
      </w:r>
      <w:r w:rsidRPr="00487424">
        <w:rPr>
          <w:rFonts w:cs="Times New Roman" w:hAnsi="Times New Roman" w:ascii="Times New Roman"/>
          <w:b/>
          <w:color w:val="000000"/>
          <w:sz w:val="24"/>
          <w:szCs w:val="24"/>
        </w:rPr>
        <w:t>SLAVONSKOM BRODU</w:t>
      </w:r>
      <w:r w:rsidR="00F46428"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, po stečajnoj sutkinji Mirni Vujčić  </w:t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>nakon zaključenja stečajnog postupka</w:t>
      </w:r>
      <w:r w:rsidR="00F46428"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nad stečajnim dužnikom MIROSLAVOM MLINARIĆ </w:t>
      </w:r>
      <w:proofErr w:type="spellStart"/>
      <w:r w:rsidR="00F46428" w:rsidRPr="00487424">
        <w:rPr>
          <w:rFonts w:cs="Times New Roman" w:hAnsi="Times New Roman" w:ascii="Times New Roman"/>
          <w:color w:val="000000"/>
          <w:sz w:val="24"/>
          <w:szCs w:val="24"/>
        </w:rPr>
        <w:t>vl</w:t>
      </w:r>
      <w:proofErr w:type="spellEnd"/>
      <w:r w:rsidR="00F46428" w:rsidRPr="00487424">
        <w:rPr>
          <w:rFonts w:cs="Times New Roman" w:hAnsi="Times New Roman" w:ascii="Times New Roman"/>
          <w:color w:val="000000"/>
          <w:sz w:val="24"/>
          <w:szCs w:val="24"/>
        </w:rPr>
        <w:t>. Obrta ELEKTROINSTALACIJE MLINARIĆ u stečaju, Nova Gradiška, Željez</w:t>
      </w:r>
      <w:r>
        <w:rPr>
          <w:rFonts w:cs="Times New Roman" w:hAnsi="Times New Roman" w:ascii="Times New Roman"/>
          <w:color w:val="000000"/>
          <w:sz w:val="24"/>
          <w:szCs w:val="24"/>
        </w:rPr>
        <w:t>nička 1, OIB 83744677252, dana 17</w:t>
      </w:r>
      <w:r w:rsidR="00F46428"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</w:rPr>
        <w:t>siječnja</w:t>
      </w:r>
      <w:r w:rsidR="00F46428"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F46428" w:rsidRPr="00487424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487424" w:rsidP="00487424" w:rsidR="00487424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>z a k l j u č i o     j e</w:t>
      </w:r>
    </w:p>
    <w:p w:rsidRDefault="00487424" w:rsidP="00487424" w:rsidR="00487424" w:rsidRPr="00487424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87424" w:rsidP="00487424" w:rsidR="00F46428" w:rsidRPr="00487424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  <w:t>Nalaže se stečajnom upravitelju Milanu Stanić</w:t>
      </w:r>
      <w:r w:rsidR="00712F3D">
        <w:rPr>
          <w:rFonts w:cs="Times New Roman" w:hAnsi="Times New Roman" w:ascii="Times New Roman"/>
          <w:color w:val="000000"/>
          <w:sz w:val="24"/>
          <w:szCs w:val="24"/>
        </w:rPr>
        <w:t xml:space="preserve"> iz Slavonskog Broda, Matije Gupca 28, OIB 01567983373</w:t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u roku od osam dana od  isteka osmog dana od dana objave ovoga zaključka na e-Oglasnoj ploči suda očitovati se po kojoj osnovi su uplaćena sredstva u sudski depozit u iznosu od 10.000,00 Kn</w:t>
      </w:r>
    </w:p>
    <w:p w:rsidRDefault="00487424" w:rsidP="00487424" w:rsidR="00487424" w:rsidRPr="00487424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87424" w:rsidP="00487424" w:rsidR="00487424" w:rsidRPr="004874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7424" w:rsidP="00487424" w:rsidR="00F46428" w:rsidRPr="004874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>U Slavonskom Brodu, 17</w:t>
      </w:r>
      <w:r w:rsidR="00F46428"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>siječnja</w:t>
      </w:r>
      <w:r w:rsidR="00F46428"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F46428" w:rsidRPr="00487424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F46428" w:rsidP="00487424" w:rsidR="00F46428" w:rsidRPr="004874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             </w:t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Stečajna sutkinja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8742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  Mirna Vujčić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</w:t>
      </w:r>
    </w:p>
    <w:p w:rsidRDefault="00487424" w:rsidP="00487424" w:rsidR="00487424" w:rsidRPr="00487424">
      <w:pPr>
        <w:pStyle w:val="Bezproreda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487424">
        <w:rPr>
          <w:rFonts w:cs="Times New Roman" w:hAnsi="Times New Roman" w:ascii="Times New Roman"/>
          <w:b/>
          <w:color w:val="000000"/>
          <w:sz w:val="24"/>
          <w:szCs w:val="24"/>
        </w:rPr>
        <w:t>POUKA O PRAVNOM LIJEKU:</w:t>
      </w:r>
    </w:p>
    <w:p w:rsidRDefault="00487424" w:rsidP="00487424" w:rsidR="00487424" w:rsidRPr="00487424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>Protiv ovog zaključka nije dopušten pravni lijek (čl.11.st.9. Stečajnog zakona).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6428" w:rsidP="00487424" w:rsidR="00F46428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347A0E" w:rsidP="00487424" w:rsidR="00347A0E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objaviti na e-Oglasnoj ploči suda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87424">
        <w:rPr>
          <w:rFonts w:cs="Times New Roman" w:hAnsi="Times New Roman" w:ascii="Times New Roman"/>
          <w:color w:val="000000"/>
          <w:sz w:val="24"/>
          <w:szCs w:val="24"/>
        </w:rPr>
        <w:t>-dostaviti stečajnom upravitelju</w:t>
      </w:r>
    </w:p>
    <w:p w:rsidRDefault="00F46428" w:rsidP="00487424" w:rsidR="00F46428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B052E" w:rsidP="00487424" w:rsidR="00DB052E" w:rsidRPr="004874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DB052E" w:rsidRPr="004874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428"/>
    <w:rsid w:val="00343FAA"/>
    <w:rsid w:val="00347A0E"/>
    <w:rsid w:val="00487424"/>
    <w:rsid w:val="00712F3D"/>
    <w:rsid w:val="00765D91"/>
    <w:rsid w:val="00CC584F"/>
    <w:rsid w:val="00DB052E"/>
    <w:rsid w:val="00F4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4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742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74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4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F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F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F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F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4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742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74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4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F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F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F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F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51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St-989/2013-45</izvorni_sadrzaj>
    <derivirana_varijabla naziv="DomainObject.Oznaka_1">St-989/2013-45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svibnja 2016.</izvorni_sadrzaj>
    <derivirana_varijabla naziv="DomainObject.Predmet.DatumArhiviranja_1">30.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2013.</izvorni_sadrzaj>
    <derivirana_varijabla naziv="DomainObject.Predmet.DatumOsnivanja_1">25.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>16. travnja 2026.</izvorni_sadrzaj>
    <derivirana_varijabla naziv="DomainObject.Predmet.DatumRokaCuvanja_1">16.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svibnja 2016.</izvorni_sadrzaj>
    <derivirana_varijabla naziv="DomainObject.Predmet.DatumZatvaranja_1">30.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hr.ibm.icms.common.model.sluzbeneosobe.UstrojstvenaJedinica@70937093[id=1000000648, dbStatus=null, naziv=Sudska pisarnica TS OS SSSB, oznaka=null, sudac=null]</izvorni_sadrzaj>
    <derivirana_varijabla naziv="DomainObject.Predmet.MjestoCuvanja_1">hr.ibm.icms.common.model.sluzbeneosobe.UstrojstvenaJedinica@70937093[id=1000000648, dbStatus=null, naziv=Sudska pisarnica TS OS SSSB,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St-989/2013</izvorni_sadrzaj>
    <derivirana_varijabla naziv="DomainObject.Predmet.OznakaBroj_1">St-989/2013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spis ormar, soba 87</izvorni_sadrzaj>
    <derivirana_varijabla naziv="DomainObject.Predmet.PrimjedbaSuca_1">spis ormar, soba 87</derivirana_varijabla>
  </DomainObject.Predmet.PrimjedbaSuca>
  <DomainObject.Predmet.ProtustrankaFormated>
    <izvorni_sadrzaj>  vl. Miroslav Mlinarić ELEKTROINSTALACIJE MLINARIĆ, NOVA GRADIŠKA</izvorni_sadrzaj>
    <derivirana_varijabla naziv="DomainObject.Predmet.ProtustrankaFormated_1">  vl. Miroslav Mlinarić ELEKTROINSTALACIJE MLINARIĆ, NOVA GRADIŠKA</derivirana_varijabla>
  </DomainObject.Predmet.ProtustrankaFormated>
  <DomainObject.Predmet.ProtustrankaFormatedOIB>
    <izvorni_sadrzaj>  vl. Miroslav Mlinarić ELEKTROINSTALACIJE MLINARIĆ, NOVA GRADIŠKA, OIB 83744677252</izvorni_sadrzaj>
    <derivirana_varijabla naziv="DomainObject.Predmet.ProtustrankaFormatedOIB_1">  vl. Miroslav Mlinarić ELEKTROINSTALACIJE MLINARIĆ, NOVA GRADIŠKA, OIB 83744677252</derivirana_varijabla>
  </DomainObject.Predmet.ProtustrankaFormatedOIB>
  <DomainObject.Predmet.ProtustrankaFormatedWithAdress>
    <izvorni_sadrzaj> vl. Miroslav Mlinarić ELEKTROINSTALACIJE MLINARIĆ, NOVA GRADIŠKA, Željeznička 1, Nova Gradiška</izvorni_sadrzaj>
    <derivirana_varijabla naziv="DomainObject.Predmet.ProtustrankaFormatedWithAdress_1"> vl. Miroslav Mlinarić ELEKTROINSTALACIJE MLINARIĆ, NOVA GRADIŠKA, Željeznička 1, Nova Gradiška</derivirana_varijabla>
  </DomainObject.Predmet.ProtustrankaFormatedWithAdress>
  <DomainObject.Predmet.ProtustrankaFormatedWithAdressOIB>
    <izvorni_sadrzaj> vl. Miroslav Mlinarić ELEKTROINSTALACIJE MLINARIĆ, NOVA GRADIŠKA, OIB 83744677252, Željeznička 1, Nova Gradiška</izvorni_sadrzaj>
    <derivirana_varijabla naziv="DomainObject.Predmet.ProtustrankaFormatedWithAdressOIB_1"> vl. Miroslav Mlinarić ELEKTROINSTALACIJE MLINARIĆ, NOVA GRADIŠKA, OIB 83744677252, Željeznička 1, Nova Gradiška</derivirana_varijabla>
  </DomainObject.Predmet.ProtustrankaFormatedWithAdressOIB>
  <DomainObject.Predmet.ProtustrankaWithAdress>
    <izvorni_sadrzaj>vl. Miroslav Mlinarić ELEKTROINSTALACIJE MLINARIĆ, NOVA GRADIŠKA Željeznička 1, Nova Gradiška</izvorni_sadrzaj>
    <derivirana_varijabla naziv="DomainObject.Predmet.ProtustrankaWithAdress_1">vl. Miroslav Mlinarić ELEKTROINSTALACIJE MLINARIĆ, NOVA GRADIŠKA Željeznička 1, Nova Gradiška</derivirana_varijabla>
  </DomainObject.Predmet.ProtustrankaWithAdress>
  <DomainObject.Predmet.ProtustrankaWithAdressOIB>
    <izvorni_sadrzaj>vl. Miroslav Mlinarić ELEKTROINSTALACIJE MLINARIĆ, NOVA GRADIŠKA, OIB 83744677252, Željeznička 1, Nova Gradiška</izvorni_sadrzaj>
    <derivirana_varijabla naziv="DomainObject.Predmet.ProtustrankaWithAdressOIB_1">vl. Miroslav Mlinarić ELEKTROINSTALACIJE MLINARIĆ, NOVA GRADIŠKA, OIB 83744677252, Željeznička 1, Nova Gradiška</derivirana_varijabla>
  </DomainObject.Predmet.ProtustrankaWithAdressOIB>
  <DomainObject.Predmet.ProtustrankaNazivFormated>
    <izvorni_sadrzaj>vl. Miroslav Mlinarić ELEKTROINSTALACIJE MLINARIĆ, NOVA GRADIŠKA</izvorni_sadrzaj>
    <derivirana_varijabla naziv="DomainObject.Predmet.ProtustrankaNazivFormated_1">vl. Miroslav Mlinarić ELEKTROINSTALACIJE MLINARIĆ, NOVA GRADIŠKA</derivirana_varijabla>
  </DomainObject.Predmet.ProtustrankaNazivFormated>
  <DomainObject.Predmet.ProtustrankaNazivFormatedOIB>
    <izvorni_sadrzaj>vl. Miroslav Mlinarić ELEKTROINSTALACIJE MLINARIĆ, NOVA GRADIŠKA, OIB 83744677252</izvorni_sadrzaj>
    <derivirana_varijabla naziv="DomainObject.Predmet.ProtustrankaNazivFormatedOIB_1">vl. Miroslav Mlinarić ELEKTROINSTALACIJE MLINARIĆ, NOVA GRADIŠKA, OIB 83744677252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Vrtni put 3, 10000 Zagreb</izvorni_sadrzaj>
    <derivirana_varijabla naziv="DomainObject.Predmet.StrankaFormatedWithAdress_1"> FINA Regionalni centar Osijek, Vrtni put 3, 10000 Zagreb</derivirana_varijabla>
  </DomainObject.Predmet.StrankaFormatedWithAdress>
  <DomainObject.Predmet.StrankaFormatedWithAdressOIB>
    <izvorni_sadrzaj> FINA Regionalni centar Osijek, OIB 85821130368, Vrtni put 3, 10000 Zagreb</izvorni_sadrzaj>
    <derivirana_varijabla naziv="DomainObject.Predmet.StrankaFormatedWithAdressOIB_1"> FINA Regionalni centar Osijek, OIB 85821130368, Vrtni put 3, 10000 Zagreb</derivirana_varijabla>
  </DomainObject.Predmet.StrankaFormatedWithAdressOIB>
  <DomainObject.Predmet.StrankaWithAdress>
    <izvorni_sadrzaj>FINA Regionalni centar Osijek Vrtni put 3,10000 Zagreb</izvorni_sadrzaj>
    <derivirana_varijabla naziv="DomainObject.Predmet.StrankaWithAdress_1">FINA Regionalni centar Osijek Vrtni put 3,10000 Zagreb</derivirana_varijabla>
  </DomainObject.Predmet.StrankaWithAdress>
  <DomainObject.Predmet.StrankaWithAdressOIB>
    <izvorni_sadrzaj>FINA Regionalni centar Osijek, OIB 85821130368, Vrtni put 3,10000 Zagreb</izvorni_sadrzaj>
    <derivirana_varijabla naziv="DomainObject.Predmet.StrankaWithAdressOIB_1">FINA Regionalni centar Osijek, OIB 85821130368, Vrtni put 3,10000 Zagreb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Vrtni put 3, 10000 Zagreb</item>
    </izvorni_sadrzaj>
    <derivirana_varijabla naziv="DomainObject.Predmet.StrankaListFormatedWithAdress_1">
      <item>FINA Regionalni centar Osijek, Vrtni put 3, 10000 Zagreb</item>
    </derivirana_varijabla>
  </DomainObject.Predmet.StrankaListFormatedWithAdress>
  <DomainObject.Predmet.StrankaListFormatedWithAdressOIB>
    <izvorni_sadrzaj>
      <item>FINA Regionalni centar Osijek, OIB 85821130368, Vrtni put 3, 10000 Zagreb</item>
    </izvorni_sadrzaj>
    <derivirana_varijabla naziv="DomainObject.Predmet.StrankaListFormatedWithAdressOIB_1">
      <item>FINA Regionalni centar Osijek, OIB 85821130368, Vrtni put 3, 10000 Zagreb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vl. Miroslav Mlinarić ELEKTROINSTALACIJE MLINARIĆ, NOVA GRADIŠKA</item>
    </izvorni_sadrzaj>
    <derivirana_varijabla naziv="DomainObject.Predmet.ProtuStrankaListFormated_1">
      <item>vl. Miroslav Mlinarić ELEKTROINSTALACIJE MLINARIĆ, NOVA GRADIŠKA</item>
    </derivirana_varijabla>
  </DomainObject.Predmet.ProtuStrankaListFormated>
  <DomainObject.Predmet.ProtuStrankaListFormatedOIB>
    <izvorni_sadrzaj>
      <item>vl. Miroslav Mlinarić ELEKTROINSTALACIJE MLINARIĆ, NOVA GRADIŠKA, OIB 83744677252</item>
    </izvorni_sadrzaj>
    <derivirana_varijabla naziv="DomainObject.Predmet.ProtuStrankaListFormatedOIB_1">
      <item>vl. Miroslav Mlinarić ELEKTROINSTALACIJE MLINARIĆ, NOVA GRADIŠKA, OIB 83744677252</item>
    </derivirana_varijabla>
  </DomainObject.Predmet.ProtuStrankaListFormatedOIB>
  <DomainObject.Predmet.ProtuStrankaListFormatedWithAdress>
    <izvorni_sadrzaj>
      <item>vl. Miroslav Mlinarić ELEKTROINSTALACIJE MLINARIĆ, NOVA GRADIŠKA, Željeznička 1, Nova Gradiška</item>
    </izvorni_sadrzaj>
    <derivirana_varijabla naziv="DomainObject.Predmet.ProtuStrankaListFormatedWithAdress_1">
      <item>vl. Miroslav Mlinarić ELEKTROINSTALACIJE MLINARIĆ, NOVA GRADIŠKA, Željeznička 1, Nova Gradiška</item>
    </derivirana_varijabla>
  </DomainObject.Predmet.ProtuStrankaListFormatedWithAdress>
  <DomainObject.Predmet.ProtuStrankaListFormatedWithAdressOIB>
    <izvorni_sadrzaj>
      <item>vl. Miroslav Mlinarić ELEKTROINSTALACIJE MLINARIĆ, NOVA GRADIŠKA, OIB 83744677252, Željeznička 1, Nova Gradiška</item>
    </izvorni_sadrzaj>
    <derivirana_varijabla naziv="DomainObject.Predmet.ProtuStrankaListFormatedWithAdressOIB_1">
      <item>vl. Miroslav Mlinarić ELEKTROINSTALACIJE MLINARIĆ, NOVA GRADIŠKA, OIB 83744677252, Željeznička 1, Nova Gradiška</item>
    </derivirana_varijabla>
  </DomainObject.Predmet.ProtuStrankaListFormatedWithAdressOIB>
  <DomainObject.Predmet.ProtuStrankaListNazivFormated>
    <izvorni_sadrzaj>
      <item>vl. Miroslav Mlinarić ELEKTROINSTALACIJE MLINARIĆ, NOVA GRADIŠKA</item>
    </izvorni_sadrzaj>
    <derivirana_varijabla naziv="DomainObject.Predmet.ProtuStrankaListNazivFormated_1">
      <item>vl. Miroslav Mlinarić ELEKTROINSTALACIJE MLINARIĆ, NOVA GRADIŠKA</item>
    </derivirana_varijabla>
  </DomainObject.Predmet.ProtuStrankaListNazivFormated>
  <DomainObject.Predmet.ProtuStrankaListNazivFormatedOIB>
    <izvorni_sadrzaj>
      <item>vl. Miroslav Mlinarić ELEKTROINSTALACIJE MLINARIĆ, NOVA GRADIŠKA, OIB 83744677252</item>
    </izvorni_sadrzaj>
    <derivirana_varijabla naziv="DomainObject.Predmet.ProtuStrankaListNazivFormatedOIB_1">
      <item>vl. Miroslav Mlinarić ELEKTROINSTALACIJE MLINARIĆ, NOVA GRADIŠKA, OIB 83744677252</item>
    </derivirana_varijabla>
  </DomainObject.Predmet.ProtuStrankaListNazivFormatedOIB>
  <DomainObject.Predmet.OstaliListFormated>
    <izvorni_sadrzaj>
      <item>Milan Stanić dipl.ecc.</item>
      <item>Vesna Lazarić</item>
      <item>Ružica Zmaić</item>
    </izvorni_sadrzaj>
    <derivirana_varijabla naziv="DomainObject.Predmet.OstaliListFormated_1">
      <item>Milan Stanić dipl.ecc.</item>
      <item>Vesna Lazarić</item>
      <item>Ružica Zmaić</item>
    </derivirana_varijabla>
  </DomainObject.Predmet.OstaliListFormated>
  <DomainObject.Predmet.OstaliListFormatedOIB>
    <izvorni_sadrzaj>
      <item>Milan Stanić dipl.ecc., OIB 01567983373</item>
      <item>Vesna Lazarić</item>
      <item>Ružica Zmaić</item>
    </izvorni_sadrzaj>
    <derivirana_varijabla naziv="DomainObject.Predmet.OstaliListFormatedOIB_1">
      <item>Milan Stanić dipl.ecc., OIB 01567983373</item>
      <item>Vesna Lazarić</item>
      <item>Ružica Zmaić</item>
    </derivirana_varijabla>
  </DomainObject.Predmet.OstaliListFormatedOIB>
  <DomainObject.Predmet.OstaliListFormatedWithAdress>
    <izvorni_sadrzaj>
      <item>Milan Stanić dipl.ecc., Vinogradska cesta 78, 35000 Slavonski Brod</item>
      <item>Vesna Lazarić, Lazarićeva, 35000 Slavonski Brod</item>
      <item>Ružica Zmaić, Zmaićeva, 33513 Slavonske Bare</item>
    </izvorni_sadrzaj>
    <derivirana_varijabla naziv="DomainObject.Predmet.OstaliListFormatedWithAdress_1">
      <item>Milan Stanić dipl.ecc., Vinogradska cesta 78, 35000 Slavonski Brod</item>
      <item>Vesna Lazarić, Lazarićeva, 35000 Slavonski Brod</item>
      <item>Ružica Zmaić, Zmaićeva, 33513 Slavonske Bare</item>
    </derivirana_varijabla>
  </DomainObject.Predmet.OstaliListFormatedWithAdress>
  <DomainObject.Predmet.OstaliListFormatedWithAdressOIB>
    <izvorni_sadrzaj>
      <item>Milan Stanić dipl.ecc., OIB 01567983373, Vinogradska cesta 78, 35000 Slavonski Brod</item>
      <item>Vesna Lazarić, Lazarićeva, 35000 Slavonski Brod</item>
      <item>Ružica Zmaić, Zmaićeva, 33513 Slavonske Bare</item>
    </izvorni_sadrzaj>
    <derivirana_varijabla naziv="DomainObject.Predmet.OstaliListFormatedWithAdressOIB_1">
      <item>Milan Stanić dipl.ecc., OIB 01567983373, Vinogradska cesta 78, 35000 Slavonski Brod</item>
      <item>Vesna Lazarić, Lazarićeva, 35000 Slavonski Brod</item>
      <item>Ružica Zmaić, Zmaićeva, 33513 Slavonske Bare</item>
    </derivirana_varijabla>
  </DomainObject.Predmet.OstaliListFormatedWithAdressOIB>
  <DomainObject.Predmet.OstaliListNazivFormated>
    <izvorni_sadrzaj>
      <item>Milan Stanić dipl.ecc.</item>
      <item>Vesna Lazarić</item>
      <item>Ružica Zmaić</item>
    </izvorni_sadrzaj>
    <derivirana_varijabla naziv="DomainObject.Predmet.OstaliListNazivFormated_1">
      <item>Milan Stanić dipl.ecc.</item>
      <item>Vesna Lazarić</item>
      <item>Ružica Zmaić</item>
    </derivirana_varijabla>
  </DomainObject.Predmet.OstaliListNazivFormated>
  <DomainObject.Predmet.OstaliListNazivFormatedOIB>
    <izvorni_sadrzaj>
      <item>Milan Stanić dipl.ecc., OIB 01567983373</item>
      <item>Vesna Lazarić</item>
      <item>Ružica Zmaić</item>
    </izvorni_sadrzaj>
    <derivirana_varijabla naziv="DomainObject.Predmet.OstaliListNazivFormatedOIB_1">
      <item>Milan Stanić dipl.ecc., OIB 01567983373</item>
      <item>Vesna Lazarić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St-989/2013-45</izvorni_sadrzaj>
    <derivirana_varijabla naziv="DomainObject.PoslovniBrojDokumenta_1">St-989/2013-45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vl. Miroslav Mlinarić ELEKTROINSTALACIJE MLINARIĆ, NOVA GRADIŠKA</izvorni_sadrzaj>
    <derivirana_varijabla naziv="DomainObject.Predmet.ProtustrankaIDrugi_1">vl. Miroslav Mlinarić ELEKTROINSTALACIJE MLINARIĆ, NOVA GRADIŠKA</derivirana_varijabla>
  </DomainObject.Predmet.ProtustrankaIDrugi>
  <DomainObject.Predmet.StrankaIDrugiAdressOIB>
    <izvorni_sadrzaj>FINA Regionalni centar Osijek, OIB 85821130368, Vrtni put 3, 10000 Zagreb</izvorni_sadrzaj>
    <derivirana_varijabla naziv="DomainObject.Predmet.StrankaIDrugiAdressOIB_1">FINA Regionalni centar Osijek, OIB 85821130368, Vrtni put 3, 10000 Zagreb</derivirana_varijabla>
  </DomainObject.Predmet.StrankaIDrugiAdressOIB>
  <DomainObject.Predmet.ProtustrankaIDrugiAdressOIB>
    <izvorni_sadrzaj>vl. Miroslav Mlinarić ELEKTROINSTALACIJE MLINARIĆ, NOVA GRADIŠKA, OIB 83744677252, Željeznička 1, Nova Gradiška</izvorni_sadrzaj>
    <derivirana_varijabla naziv="DomainObject.Predmet.ProtustrankaIDrugiAdressOIB_1">vl. Miroslav Mlinarić ELEKTROINSTALACIJE MLINARIĆ, NOVA GRADIŠKA, OIB 83744677252, Željeznička 1,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>16. travnja 2016.</izvorni_sadrzaj>
    <derivirana_varijabla naziv="DomainObject.Predmet.OdlukaRjesenje.DatumPravomocnosti_1">16. travnja 2016.</derivirana_varijabla>
  </DomainObject.Predmet.OdlukaRjesenje.DatumPravomocnosti>
  <DomainObject.Predmet.OdlukaRjesenje.Oznaka>
    <izvorni_sadrzaj>St-989/2013-39</izvorni_sadrzaj>
    <derivirana_varijabla naziv="DomainObject.Predmet.OdlukaRjesenje.Oznaka_1">St-989/2013-39</derivirana_varijabla>
  </DomainObject.Predmet.OdlukaRjesenje.Oznaka>
  <DomainObject.Predmet.SudioniciListNaziv>
    <izvorni_sadrzaj>
      <item>vl. Miroslav Mlinarić ELEKTROINSTALACIJE MLINARIĆ, NOVA GRADIŠKA</item>
      <item>FINA Regionalni centar Osijek</item>
      <item>Milan Stanić dipl.ecc.</item>
      <item>Vesna Lazarić</item>
      <item>Ružica Zmaić</item>
    </izvorni_sadrzaj>
    <derivirana_varijabla naziv="DomainObject.Predmet.SudioniciListNaziv_1">
      <item>vl. Miroslav Mlinarić ELEKTROINSTALACIJE MLINARIĆ, NOVA GRADIŠKA</item>
      <item>FINA Regionalni centar Osijek</item>
      <item>Milan Stanić dipl.ecc.</item>
      <item>Vesna Lazarić</item>
      <item>Ružica Zmaić</item>
    </derivirana_varijabla>
  </DomainObject.Predmet.SudioniciListNaziv>
  <DomainObject.Predmet.SudioniciListAdressOIB>
    <izvorni_sadrzaj>
      <item>vl. Miroslav Mlinarić ELEKTROINSTALACIJE MLINARIĆ, NOVA GRADIŠKA, OIB 83744677252, Željeznička 1,Nova Gradiška</item>
      <item>FINA Regionalni centar Osijek, OIB 85821130368, Vrtni put 3,10000 Zagreb</item>
      <item>Milan Stanić dipl.ecc., OIB 01567983373, Vinogradska cesta 78,35000 Slavonski Brod</item>
      <item>Vesna Lazarić, Lazarićeva,35000 Slavonski Brod</item>
      <item>Ružica Zmaić, Zmaićeva,33513 Slavonske Bare</item>
    </izvorni_sadrzaj>
    <derivirana_varijabla naziv="DomainObject.Predmet.SudioniciListAdressOIB_1">
      <item>vl. Miroslav Mlinarić ELEKTROINSTALACIJE MLINARIĆ, NOVA GRADIŠKA, OIB 83744677252, Željeznička 1,Nova Gradiška</item>
      <item>FINA Regionalni centar Osijek, OIB 85821130368, Vrtni put 3,10000 Zagreb</item>
      <item>Milan Stanić dipl.ecc., OIB 01567983373, Vinogradska cesta 78,35000 Slavonski Brod</item>
      <item>Vesna Lazarić, Lazarićeva,35000 Slavonski Brod</item>
      <item>Ružica Zmaić, Zmaićeva,33513 Slavonske Bare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83744677252</item>
      <item>, OIB 85821130368</item>
      <item>, OIB 01567983373</item>
      <item>, OIB null</item>
      <item>, OIB null</item>
    </izvorni_sadrzaj>
    <derivirana_varijabla naziv="DomainObject.Predmet.SudioniciListNazivOIB_1">
      <item>, OIB 83744677252</item>
      <item>, OIB 85821130368</item>
      <item>, OIB 01567983373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853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2018-01-17T08:55:00Z</dcterms:created>
  <dc:creator>wsadmin</dc:creator>
  <cp:lastModifiedBy>wsadmin</cp:lastModifiedBy>
  <cp:lastPrinted>2018-01-17T09:00:00Z</cp:lastPrinted>
  <dcterms:modified xmlns:xsi="http://www.w3.org/2001/XMLSchema-instance" xsi:type="dcterms:W3CDTF">2018-01-17T12:20:00Z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St-989/2013-45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