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d235" w14:paraId="c2ad235" w:rsidRDefault="00AE20D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1777365</wp:posOffset>
            </wp:positionH>
            <wp:positionV relativeFrom="page">
              <wp:posOffset>520700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20D7" w:rsidP="00AE20D7" w:rsidR="00AE649C">
      <w:pPr>
        <w:pStyle w:val="NormaleSPIS"/>
        <w:spacing w:after="0"/>
      </w:pPr>
      <w:r>
        <w:t xml:space="preserve">      Republika Hrvatska</w:t>
      </w:r>
    </w:p>
    <w:p w:rsidRDefault="00AE20D7" w:rsidP="00AE20D7" w:rsidR="00AE20D7">
      <w:pPr>
        <w:pStyle w:val="NormaleSPIS"/>
        <w:spacing w:after="0"/>
      </w:pPr>
      <w:r>
        <w:t>Trgovački sud u Bjelovaru</w:t>
      </w:r>
    </w:p>
    <w:p w:rsidRDefault="00AE20D7" w:rsidP="00AE20D7" w:rsidR="00AE20D7">
      <w:pPr>
        <w:pStyle w:val="NormaleSPIS"/>
      </w:pPr>
      <w:r>
        <w:t>Šetalište dr.Ivše Lebovića 42.</w:t>
      </w:r>
    </w:p>
    <w:p w:rsidRDefault="00AE20D7" w:rsidP="00AE20D7" w:rsidR="00AE20D7">
      <w:pPr>
        <w:jc w:val="right"/>
        <w:rPr>
          <w:b/>
        </w:rPr>
      </w:pPr>
      <w:r>
        <w:t>Poslovni broj:7 St-424/2017-6</w:t>
      </w:r>
    </w:p>
    <w:p w:rsidRDefault="00AE20D7" w:rsidP="00AE20D7" w:rsidR="00AE20D7">
      <w:pPr>
        <w:jc w:val="center"/>
      </w:pPr>
      <w:r>
        <w:t>U  I M E  R E P U B L I K E   H R V A T  S K E</w:t>
      </w:r>
    </w:p>
    <w:p w:rsidRDefault="00AE20D7" w:rsidP="00AE20D7" w:rsidR="00AE20D7">
      <w:pPr>
        <w:jc w:val="center"/>
        <w:rPr>
          <w:b/>
        </w:rPr>
      </w:pPr>
      <w:r>
        <w:t xml:space="preserve"> R J E Š E N J E</w:t>
      </w:r>
    </w:p>
    <w:p w:rsidRDefault="00AE20D7" w:rsidP="00AE20D7" w:rsidR="00AE20D7">
      <w:pPr>
        <w:jc w:val="both"/>
      </w:pPr>
      <w:r>
        <w:t xml:space="preserve">Trgovački sud u Bjelovaru, po sucu Tomislavu Mrazoviću, u stečajnom postupku nad dužnikom TOMAC I SINOVI d.o.o. za građenje iz Zagreba, Bregovita 3, MBS 080564474, OIB 67317235832, 15. studenog 2017. </w:t>
      </w:r>
    </w:p>
    <w:p w:rsidRDefault="00AE20D7" w:rsidP="00AE20D7" w:rsidR="00AE20D7">
      <w:pPr>
        <w:jc w:val="center"/>
        <w:rPr>
          <w:b/>
        </w:rPr>
      </w:pPr>
      <w:r>
        <w:t>r i j e š i o   j e</w:t>
      </w:r>
    </w:p>
    <w:p w:rsidRDefault="00AE20D7" w:rsidP="00AE20D7" w:rsidR="00AE20D7">
      <w:pPr>
        <w:ind w:firstLine="720"/>
        <w:jc w:val="both"/>
      </w:pPr>
      <w:r>
        <w:t>I.Otvara se stečajni postupak</w:t>
      </w:r>
      <w:r>
        <w:rPr>
          <w:b/>
        </w:rPr>
        <w:t xml:space="preserve"> </w:t>
      </w:r>
      <w:r>
        <w:t xml:space="preserve">nad dužnikom TOMAC I SINOVI d.o.o. za građenje iz Zagreba, Bregovita 3, MBS 080564474, OIB 67317235832. </w:t>
      </w:r>
    </w:p>
    <w:p w:rsidRDefault="00AE20D7" w:rsidP="00AE20D7" w:rsidR="00AE20D7">
      <w:pPr>
        <w:jc w:val="both"/>
      </w:pPr>
      <w:r>
        <w:tab/>
        <w:t>II</w:t>
      </w:r>
      <w:r>
        <w:rPr>
          <w:b/>
        </w:rPr>
        <w:t>.</w:t>
      </w:r>
      <w:r>
        <w:t xml:space="preserve">Za stečajnog upravitelja imenuje se Krešimir Fučkar iz Sladojevaca, Braće Radića 63, OIB 01195634741. </w:t>
      </w:r>
    </w:p>
    <w:p w:rsidRDefault="00AE20D7" w:rsidP="00AE20D7" w:rsidR="00AE20D7">
      <w:pPr>
        <w:jc w:val="both"/>
      </w:pPr>
      <w:r>
        <w:tab/>
        <w:t>III.Zaključuje se stečajni postupak</w:t>
      </w:r>
      <w:r>
        <w:rPr>
          <w:b/>
        </w:rPr>
        <w:t xml:space="preserve"> </w:t>
      </w:r>
      <w:r>
        <w:t xml:space="preserve">nad dužnikom TOMAC I SINOVI d.o.o. za građenje iz Zagreba, Bregovita 3, MBS 080564474, OIB 67317235832. </w:t>
      </w:r>
    </w:p>
    <w:p w:rsidRDefault="00AE20D7" w:rsidP="00AE20D7" w:rsidR="00AE20D7">
      <w:pPr>
        <w:jc w:val="both"/>
        <w:rPr>
          <w:b/>
        </w:rPr>
      </w:pPr>
      <w:r>
        <w:tab/>
        <w:t>IV.Stečajni postupak je otvoren i zaključen s danom 15. studenog 2017. godine u</w:t>
      </w:r>
      <w:r>
        <w:rPr>
          <w:b/>
        </w:rPr>
        <w:t xml:space="preserve"> </w:t>
      </w:r>
      <w:r>
        <w:t>09,30 sati, kada je ovo rješenje stavljeno na e-oglasnu ploču ovog suda.</w:t>
      </w:r>
    </w:p>
    <w:p w:rsidRDefault="00AE20D7" w:rsidP="00AE20D7" w:rsidR="00AE20D7">
      <w:pPr>
        <w:jc w:val="both"/>
      </w:pPr>
      <w:r>
        <w:tab/>
        <w:t>V.Nakon pravomoćnosti ovoga rješenja stečajni dužnik će se brisati iz sudskog registra.</w:t>
      </w:r>
    </w:p>
    <w:p w:rsidRDefault="00AE20D7" w:rsidP="00AE20D7" w:rsidR="00AE20D7">
      <w:pPr>
        <w:jc w:val="both"/>
      </w:pPr>
      <w:r>
        <w:tab/>
        <w:t>VI.Ovo rješenje će se objaviti na e-oglasnoj ploči Trgovačkog suda u Bjelovaru.</w:t>
      </w:r>
      <w:r>
        <w:tab/>
        <w:t xml:space="preserve"> </w:t>
      </w:r>
    </w:p>
    <w:p w:rsidRDefault="00AE20D7" w:rsidP="00AE20D7" w:rsidR="00AE20D7">
      <w:pPr>
        <w:jc w:val="center"/>
        <w:rPr>
          <w:b/>
        </w:rPr>
      </w:pPr>
      <w:r>
        <w:t>Obrazloženje</w:t>
      </w:r>
    </w:p>
    <w:p w:rsidRDefault="00AE20D7" w:rsidP="00AE20D7" w:rsidR="00AE20D7">
      <w:pPr>
        <w:jc w:val="both"/>
      </w:pPr>
      <w:r>
        <w:tab/>
        <w:t xml:space="preserve">Na prijedlog predlagatelja FINA, RC Zagreb, Podružnica Zagreb za otvaranje stečajnog postupka nad dužnikom TOMAC I SINOVI d.o.o. iz Zagreba, sud je pokrenuo postupak radi utvrđivanja uvjeta za otvaranje stečajnog postupka nad dužnikom, te u tom postupku utvrdio da dužnik nema imovine kojom bi se mogli pokriti troškovi stečajnog postupka, slijedom čega je svojim rješenjem 7 St-424/2017-5 od dana 13.09.2017.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13.09.2017. godine, pa kako nitko nije u </w:t>
      </w:r>
    </w:p>
    <w:p w:rsidRDefault="00AE20D7" w:rsidP="00AE20D7" w:rsidR="00AE20D7">
      <w:pPr>
        <w:jc w:val="both"/>
      </w:pPr>
    </w:p>
    <w:p w:rsidRDefault="00AE20D7" w:rsidP="00AE20D7" w:rsidR="00AE20D7">
      <w:pPr>
        <w:jc w:val="center"/>
      </w:pPr>
      <w:r>
        <w:t>2</w:t>
      </w:r>
    </w:p>
    <w:p w:rsidRDefault="00AE20D7" w:rsidP="00AE20D7" w:rsidR="00AE20D7">
      <w:pPr>
        <w:jc w:val="right"/>
      </w:pPr>
      <w:r>
        <w:t>Poslovni broj:7 St-424/2017-6</w:t>
      </w:r>
    </w:p>
    <w:p w:rsidRDefault="00AE20D7" w:rsidP="00AE20D7" w:rsidR="00AE20D7">
      <w:pPr>
        <w:jc w:val="both"/>
      </w:pPr>
      <w:r>
        <w:t xml:space="preserve">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AE20D7" w:rsidP="00AE20D7" w:rsidR="00AE20D7">
      <w:pPr>
        <w:ind w:firstLine="720"/>
        <w:jc w:val="center"/>
      </w:pPr>
      <w:r>
        <w:t xml:space="preserve">U Bjelovaru 15. studenog 2017. </w:t>
      </w:r>
    </w:p>
    <w:p w:rsidRDefault="00AE20D7" w:rsidP="00AE20D7" w:rsidR="00AE20D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>
        <w:t xml:space="preserve"> </w:t>
      </w:r>
      <w:bookmarkStart w:name="_GoBack" w:id="0"/>
      <w:bookmarkEnd w:id="0"/>
      <w:r>
        <w:t xml:space="preserve">   Sudac </w:t>
      </w:r>
    </w:p>
    <w:p w:rsidRDefault="00AE20D7" w:rsidP="00AE20D7" w:rsidR="00AE20D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AE20D7" w:rsidP="00AE20D7" w:rsidR="00AE20D7">
      <w:pPr>
        <w:spacing w:after="0" w:before="240"/>
        <w:ind w:firstLine="720"/>
        <w:jc w:val="both"/>
      </w:pPr>
      <w:r>
        <w:t xml:space="preserve">                                                                           Za točnost otpravka-ovlašteni službenik</w:t>
      </w:r>
    </w:p>
    <w:p w:rsidRDefault="00AE20D7" w:rsidP="00AE20D7" w:rsidR="00AE20D7">
      <w:pPr>
        <w:ind w:firstLine="720"/>
        <w:jc w:val="both"/>
      </w:pPr>
      <w:r>
        <w:t xml:space="preserve">                                                                                             Jasmina Tubić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AE20D7" w:rsidP="00AE20D7" w:rsidR="00AE20D7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AE20D7" w:rsidP="00AE20D7" w:rsidR="00AE20D7">
      <w:pPr>
        <w:jc w:val="both"/>
      </w:pPr>
    </w:p>
    <w:p w:rsidRDefault="00AE20D7" w:rsidP="00AE20D7" w:rsidR="00AE20D7">
      <w:pPr>
        <w:ind w:firstLine="720"/>
        <w:jc w:val="both"/>
      </w:pPr>
      <w:r>
        <w:tab/>
      </w:r>
    </w:p>
    <w:p w:rsidRDefault="00AE20D7" w:rsidP="00AE20D7" w:rsidR="00AE20D7">
      <w:pPr>
        <w:jc w:val="both"/>
      </w:pPr>
      <w:r>
        <w:tab/>
      </w:r>
    </w:p>
    <w:p w:rsidRDefault="00AE20D7" w:rsidP="00AE20D7" w:rsidR="00AE20D7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0D7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514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St-424/2017-6</izvorni_sadrzaj>
    <derivirana_varijabla naziv="DomainObject.Oznaka_1">St-424/2017-6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St-424/2017</izvorni_sadrzaj>
    <derivirana_varijabla naziv="DomainObject.Predmet.OznakaBroj_1">St-424/2017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TOMAC I SINOVI d.o.o. zastupanog po punomoćniku Josip Tomac</izvorni_sadrzaj>
    <derivirana_varijabla naziv="DomainObject.Predmet.ProtustrankaFormated_1">  TOMAC I SINOVI d.o.o. zastupanog po punomoćniku Josip Tomac</derivirana_varijabla>
  </DomainObject.Predmet.ProtustrankaFormated>
  <DomainObject.Predmet.ProtustrankaFormatedOIB>
    <izvorni_sadrzaj>  TOMAC I SINOVI d.o.o., OIB 67317235832 zastupanog po punomoćniku Josip Tomac</izvorni_sadrzaj>
    <derivirana_varijabla naziv="DomainObject.Predmet.ProtustrankaFormatedOIB_1">  TOMAC I SINOVI d.o.o., OIB 67317235832 zastupanog po punomoćniku Josip Tomac</derivirana_varijabla>
  </DomainObject.Predmet.ProtustrankaFormatedOIB>
  <DomainObject.Predmet.ProtustrankaFormatedWithAdress>
    <izvorni_sadrzaj> TOMAC I SINOVI d.o.o., Bregovita 3, 10000 Zagreb zastupanog po punomoćniku Josip Tomac</izvorni_sadrzaj>
    <derivirana_varijabla naziv="DomainObject.Predmet.ProtustrankaFormatedWithAdress_1"> TOMAC I SINOVI d.o.o., Bregovita 3, 10000 Zagreb zastupanog po punomoćniku Josip Tomac</derivirana_varijabla>
  </DomainObject.Predmet.ProtustrankaFormatedWithAdress>
  <DomainObject.Predmet.ProtustrankaFormatedWithAdressOIB>
    <izvorni_sadrzaj> TOMAC I SINOVI d.o.o., OIB 67317235832, Bregovita 3, 10000 Zagreb zastupanog po punomoćniku Josip Tomac</izvorni_sadrzaj>
    <derivirana_varijabla naziv="DomainObject.Predmet.ProtustrankaFormatedWithAdressOIB_1"> TOMAC I SINOVI d.o.o., OIB 67317235832, Bregovita 3, 10000 Zagreb zastupanog po punomoćniku Josip Tomac</derivirana_varijabla>
  </DomainObject.Predmet.ProtustrankaFormatedWithAdressOIB>
  <DomainObject.Predmet.ProtustrankaWithAdress>
    <izvorni_sadrzaj>TOMAC I SINOVI d.o.o. Bregovita 3, 10000 Zagreb</izvorni_sadrzaj>
    <derivirana_varijabla naziv="DomainObject.Predmet.ProtustrankaWithAdress_1">TOMAC I SINOVI d.o.o. Bregovita 3, 10000 Zagreb</derivirana_varijabla>
  </DomainObject.Predmet.ProtustrankaWithAdress>
  <DomainObject.Predmet.ProtustrankaWithAdressOIB>
    <izvorni_sadrzaj>TOMAC I SINOVI d.o.o., OIB 67317235832, Bregovita 3, 10000 Zagreb</izvorni_sadrzaj>
    <derivirana_varijabla naziv="DomainObject.Predmet.ProtustrankaWithAdressOIB_1">TOMAC I SINOVI d.o.o., OIB 67317235832, Bregovita 3, 10000 Zagreb</derivirana_varijabla>
  </DomainObject.Predmet.ProtustrankaWithAdressOIB>
  <DomainObject.Predmet.ProtustrankaNazivFormated>
    <izvorni_sadrzaj>TOMAC I SINOVI d.o.o.</izvorni_sadrzaj>
    <derivirana_varijabla naziv="DomainObject.Predmet.ProtustrankaNazivFormated_1">TOMAC I SINOVI d.o.o.</derivirana_varijabla>
  </DomainObject.Predmet.ProtustrankaNazivFormated>
  <DomainObject.Predmet.ProtustrankaNazivFormatedOIB>
    <izvorni_sadrzaj>TOMAC I SINOVI d.o.o., OIB 67317235832</izvorni_sadrzaj>
    <derivirana_varijabla naziv="DomainObject.Predmet.ProtustrankaNazivFormatedOIB_1">TOMAC I SINOVI d.o.o., OIB 67317235832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TOMAC I SINOVI d.o.o. zastupanog po punomoćniku Josip Tomac</item>
    </izvorni_sadrzaj>
    <derivirana_varijabla naziv="DomainObject.Predmet.ProtuStrankaListFormated_1">
      <item>TOMAC I SINOVI d.o.o. zastupanog po punomoćniku Josip Tomac</item>
    </derivirana_varijabla>
  </DomainObject.Predmet.ProtuStrankaListFormated>
  <DomainObject.Predmet.ProtuStrankaListFormatedOIB>
    <izvorni_sadrzaj>
      <item>TOMAC I SINOVI d.o.o., OIB 67317235832 zastupanog po punomoćniku Josip Tomac</item>
    </izvorni_sadrzaj>
    <derivirana_varijabla naziv="DomainObject.Predmet.ProtuStrankaListFormatedOIB_1">
      <item>TOMAC I SINOVI d.o.o., OIB 67317235832 zastupanog po punomoćniku Josip Tomac</item>
    </derivirana_varijabla>
  </DomainObject.Predmet.ProtuStrankaListFormatedOIB>
  <DomainObject.Predmet.ProtuStrankaListFormatedWithAdress>
    <izvorni_sadrzaj>
      <item>TOMAC I SINOVI d.o.o., Bregovita 3, 10000 Zagreb zastupanog po punomoćniku Josip Tomac</item>
    </izvorni_sadrzaj>
    <derivirana_varijabla naziv="DomainObject.Predmet.ProtuStrankaListFormatedWithAdress_1">
      <item>TOMAC I SINOVI d.o.o., Bregovita 3, 10000 Zagreb zastupanog po punomoćniku Josip Tomac</item>
    </derivirana_varijabla>
  </DomainObject.Predmet.ProtuStrankaListFormatedWithAdress>
  <DomainObject.Predmet.ProtuStrankaListFormatedWithAdressOIB>
    <izvorni_sadrzaj>
      <item>TOMAC I SINOVI d.o.o., OIB 67317235832, Bregovita 3, 10000 Zagreb zastupanog po punomoćniku Josip Tomac</item>
    </izvorni_sadrzaj>
    <derivirana_varijabla naziv="DomainObject.Predmet.ProtuStrankaListFormatedWithAdressOIB_1">
      <item>TOMAC I SINOVI d.o.o., OIB 67317235832, Bregovita 3, 10000 Zagreb zastupanog po punomoćniku Josip Tomac</item>
    </derivirana_varijabla>
  </DomainObject.Predmet.ProtuStrankaListFormatedWithAdressOIB>
  <DomainObject.Predmet.ProtuStrankaListNazivFormated>
    <izvorni_sadrzaj>
      <item>TOMAC I SINOVI d.o.o.</item>
    </izvorni_sadrzaj>
    <derivirana_varijabla naziv="DomainObject.Predmet.ProtuStrankaListNazivFormated_1">
      <item>TOMAC I SINOVI d.o.o.</item>
    </derivirana_varijabla>
  </DomainObject.Predmet.ProtuStrankaListNazivFormated>
  <DomainObject.Predmet.ProtuStrankaListNazivFormatedOIB>
    <izvorni_sadrzaj>
      <item>TOMAC I SINOVI d.o.o., OIB 67317235832</item>
    </izvorni_sadrzaj>
    <derivirana_varijabla naziv="DomainObject.Predmet.ProtuStrankaListNazivFormatedOIB_1">
      <item>TOMAC I SINOVI d.o.o., OIB 67317235832</item>
    </derivirana_varijabla>
  </DomainObject.Predmet.ProtuStrankaListNazivFormatedOIB>
  <DomainObject.Predmet.OstaliListFormated>
    <izvorni_sadrzaj>
      <item>Josip Tomac punomoćnik sudionika u postupku TOMAC I SINOVI d.o.o.</item>
    </izvorni_sadrzaj>
    <derivirana_varijabla naziv="DomainObject.Predmet.OstaliListFormated_1">
      <item>Josip Tomac punomoćnik sudionika u postupku TOMAC I SINOVI d.o.o.</item>
    </derivirana_varijabla>
  </DomainObject.Predmet.OstaliListFormated>
  <DomainObject.Predmet.OstaliListFormatedOIB>
    <izvorni_sadrzaj>
      <item>Josip Tomac, OIB 66691285493 punomoćnik sudionika u postupku TOMAC I SINOVI d.o.o.</item>
    </izvorni_sadrzaj>
    <derivirana_varijabla naziv="DomainObject.Predmet.OstaliListFormatedOIB_1">
      <item>Josip Tomac, OIB 66691285493 punomoćnik sudionika u postupku TOMAC I SINOVI d.o.o.</item>
    </derivirana_varijabla>
  </DomainObject.Predmet.OstaliListFormatedOIB>
  <DomainObject.Predmet.OstaliListFormatedWithAdress>
    <izvorni_sadrzaj>
      <item>Josip Tomac, Bregovita 3., 10000 Zagreb punomoćnik sudionika u postupku TOMAC I SINOVI d.o.o.</item>
    </izvorni_sadrzaj>
    <derivirana_varijabla naziv="DomainObject.Predmet.OstaliListFormatedWithAdress_1">
      <item>Josip Tomac, Bregovita 3., 10000 Zagreb punomoćnik sudionika u postupku TOMAC I SINOVI d.o.o.</item>
    </derivirana_varijabla>
  </DomainObject.Predmet.OstaliListFormatedWithAdress>
  <DomainObject.Predmet.OstaliListFormatedWithAdressOIB>
    <izvorni_sadrzaj>
      <item>Josip Tomac, OIB 66691285493, Bregovita 3., 10000 Zagreb punomoćnik sudionika u postupku TOMAC I SINOVI d.o.o.</item>
    </izvorni_sadrzaj>
    <derivirana_varijabla naziv="DomainObject.Predmet.OstaliListFormatedWithAdressOIB_1">
      <item>Josip Tomac, OIB 66691285493, Bregovita 3., 10000 Zagreb punomoćnik sudionika u postupku TOMAC I SINOVI d.o.o.</item>
    </derivirana_varijabla>
  </DomainObject.Predmet.OstaliListFormatedWithAdressOIB>
  <DomainObject.Predmet.OstaliListNazivFormated>
    <izvorni_sadrzaj>
      <item>Josip Tomac</item>
    </izvorni_sadrzaj>
    <derivirana_varijabla naziv="DomainObject.Predmet.OstaliListNazivFormated_1">
      <item>Josip Tomac</item>
    </derivirana_varijabla>
  </DomainObject.Predmet.OstaliListNazivFormated>
  <DomainObject.Predmet.OstaliListNazivFormatedOIB>
    <izvorni_sadrzaj>
      <item>Josip Tomac, OIB 66691285493</item>
    </izvorni_sadrzaj>
    <derivirana_varijabla naziv="DomainObject.Predmet.OstaliListNazivFormatedOIB_1">
      <item>Josip Tomac, OIB 66691285493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St-424/2017-6</izvorni_sadrzaj>
    <derivirana_varijabla naziv="DomainObject.PoslovniBrojDokumenta_1">St-424/2017-6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TOMAC I SINOVI d.o.o.</izvorni_sadrzaj>
    <derivirana_varijabla naziv="DomainObject.Predmet.ProtustrankaIDrugi_1">TOMAC I SINOVI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TOMAC I SINOVI d.o.o., OIB 67317235832, Bregovita 3, 10000 Zagreb</izvorni_sadrzaj>
    <derivirana_varijabla naziv="DomainObject.Predmet.ProtustrankaIDrugiAdressOIB_1">TOMAC I SINOVI d.o.o., OIB 67317235832, Bregovita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TOMAC I SINOVI d.o.o.</item>
      <item>FINA Regionalni centar Zagreb</item>
      <item>Josip Tomac</item>
    </izvorni_sadrzaj>
    <derivirana_varijabla naziv="DomainObject.Predmet.SudioniciListNaziv_1">
      <item>TOMAC I SINOVI d.o.o.</item>
      <item>FINA Regionalni centar Zagreb</item>
      <item>Josip Tomac</item>
    </derivirana_varijabla>
  </DomainObject.Predmet.SudioniciListNaziv>
  <DomainObject.Predmet.SudioniciListAdressOIB>
    <izvorni_sadrzaj>
      <item>TOMAC I SINOVI d.o.o., OIB 67317235832, Bregovita 3,10000 Zagreb</item>
      <item>FINA Regionalni centar Zagreb, OIB 85821130368, Trg svibanjskih žrtava 1995. br. 1,10000 Zagreb</item>
      <item>Josip Tomac, OIB 66691285493, Bregovita 3.,10000 Zagreb</item>
    </izvorni_sadrzaj>
    <derivirana_varijabla naziv="DomainObject.Predmet.SudioniciListAdressOIB_1">
      <item>TOMAC I SINOVI d.o.o., OIB 67317235832, Bregovita 3,10000 Zagreb</item>
      <item>FINA Regionalni centar Zagreb, OIB 85821130368, Trg svibanjskih žrtava 1995. br. 1,10000 Zagreb</item>
      <item>Josip Tomac, OIB 66691285493, Bregovita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C1E41A-6DAD-4975-8412-490C6231D8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2652</properties:Characters>
  <properties:Lines>58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2017-11-15T08:19:00Z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St-424/2017-6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