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f542" w14:paraId="2e8f542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3E7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BE63E7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GRIM-BI jednostavno društvo s ograničenom odgovornošću za ugostiteljstvo</izvorni_sadrzaj>
    <derivirana_varijabla naziv="DomainObject.Predmet.ProtustrankaFormated_1">  GRIM-BI jednostavno društvo s ograničenom odgovornošću za ugostiteljstvo</derivirana_varijabla>
  </DomainObject.Predmet.ProtustrankaFormated>
  <DomainObject.Predmet.ProtustrankaFormatedOIB>
    <izvorni_sadrzaj>  GRIM-BI jednostavno društvo s ograničenom odgovornošću za ugostiteljstvo, OIB 90520176391</izvorni_sadrzaj>
    <derivirana_varijabla naziv="DomainObject.Predmet.ProtustrankaFormatedOIB_1">  GRIM-BI jednostavno društvo s ograničenom odgovornošću za ugostiteljstvo, OIB 90520176391</derivirana_varijabla>
  </DomainObject.Predmet.ProtustrankaFormatedOIB>
  <DomainObject.Predmet.ProtustrankaFormatedWithAdress>
    <izvorni_sadrzaj> GRIM-BI jednostavno društvo s ograničenom odgovornošću za ugostiteljstvo, Ljudevita Gaja 34, 48350 Virje</izvorni_sadrzaj>
    <derivirana_varijabla naziv="DomainObject.Predmet.ProtustrankaFormatedWithAdress_1"> GRIM-BI jednostavno društvo s ograničenom odgovornošću za ugostiteljstvo, Ljudevita Gaja 34, 48350 Virje</derivirana_varijabla>
  </DomainObject.Predmet.ProtustrankaFormatedWithAdress>
  <DomainObject.Predmet.ProtustrankaFormatedWithAdressOIB>
    <izvorni_sadrzaj> GRIM-BI jednostavno društvo s ograničenom odgovornošću za ugostiteljstvo, OIB 90520176391, Ljudevita Gaja 34, 48350 Virje</izvorni_sadrzaj>
    <derivirana_varijabla naziv="DomainObject.Predmet.ProtustrankaFormatedWithAdressOIB_1"> GRIM-BI jednostavno društvo s ograničenom odgovornošću za ugostiteljstvo, OIB 90520176391, Ljudevita Gaja 34, 48350 Virje</derivirana_varijabla>
  </DomainObject.Predmet.ProtustrankaFormatedWithAdressOIB>
  <DomainObject.Predmet.ProtustrankaWithAdress>
    <izvorni_sadrzaj>GRIM-BI jednostavno društvo s ograničenom odgovornošću za ugostiteljstvo Ljudevita Gaja 34, 48350 Virje</izvorni_sadrzaj>
    <derivirana_varijabla naziv="DomainObject.Predmet.ProtustrankaWithAdress_1">GRIM-BI jednostavno društvo s ograničenom odgovornošću za ugostiteljstvo Ljudevita Gaja 34, 48350 Virje</derivirana_varijabla>
  </DomainObject.Predmet.ProtustrankaWithAdress>
  <DomainObject.Predmet.ProtustrankaWithAdressOIB>
    <izvorni_sadrzaj>GRIM-BI jednostavno društvo s ograničenom odgovornošću za ugostiteljstvo, OIB 90520176391, Ljudevita Gaja 34, 48350 Virje</izvorni_sadrzaj>
    <derivirana_varijabla naziv="DomainObject.Predmet.ProtustrankaWithAdressOIB_1">GRIM-BI jednostavno društvo s ograničenom odgovornošću za ugostiteljstvo, OIB 90520176391, Ljudevita Gaja 34, 48350 Virje</derivirana_varijabla>
  </DomainObject.Predmet.ProtustrankaWithAdressOIB>
  <DomainObject.Predmet.ProtustrankaNazivFormated>
    <izvorni_sadrzaj>GRIM-BI jednostavno društvo s ograničenom odgovornošću za ugostiteljstvo</izvorni_sadrzaj>
    <derivirana_varijabla naziv="DomainObject.Predmet.ProtustrankaNazivFormated_1">GRIM-BI jednostavno društvo s ograničenom odgovornošću za ugostiteljstvo</derivirana_varijabla>
  </DomainObject.Predmet.ProtustrankaNazivFormated>
  <DomainObject.Predmet.ProtustrankaNazivFormatedOIB>
    <izvorni_sadrzaj>GRIM-BI jednostavno društvo s ograničenom odgovornošću za ugostiteljstvo, OIB 90520176391</izvorni_sadrzaj>
    <derivirana_varijabla naziv="DomainObject.Predmet.ProtustrankaNazivFormatedOIB_1">GRIM-BI jednostavno društvo s ograničenom odgovornošću za ugostiteljstvo, OIB 90520176391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40362.22</izvorni_sadrzaj>
    <derivirana_varijabla naziv="DomainObject.Predmet.TrenutnaVrijednost_1">40362.22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GRIM-BI jednostavno društvo s ograničenom odgovornošću za ugostiteljstvo</item>
    </izvorni_sadrzaj>
    <derivirana_varijabla naziv="DomainObject.Predmet.ProtuStrankaListFormated_1">
      <item>GRIM-BI jednostavno društvo s ograničenom odgovornošću za ugostiteljstvo</item>
    </derivirana_varijabla>
  </DomainObject.Predmet.ProtuStrankaListFormated>
  <DomainObject.Predmet.ProtuStrankaListFormatedOIB>
    <izvorni_sadrzaj>
      <item>GRIM-BI jednostavno društvo s ograničenom odgovornošću za ugostiteljstvo, OIB 90520176391</item>
    </izvorni_sadrzaj>
    <derivirana_varijabla naziv="DomainObject.Predmet.ProtuStrankaListFormatedOIB_1">
      <item>GRIM-BI jednostavno društvo s ograničenom odgovornošću za ugostiteljstvo, OIB 90520176391</item>
    </derivirana_varijabla>
  </DomainObject.Predmet.ProtuStrankaListFormatedOIB>
  <DomainObject.Predmet.ProtuStrankaListFormatedWithAdress>
    <izvorni_sadrzaj>
      <item>GRIM-BI jednostavno društvo s ograničenom odgovornošću za ugostiteljstvo, Ljudevita Gaja 34, 48350 Virje</item>
    </izvorni_sadrzaj>
    <derivirana_varijabla naziv="DomainObject.Predmet.ProtuStrankaListFormatedWithAdress_1">
      <item>GRIM-BI jednostavno društvo s ograničenom odgovornošću za ugostiteljstvo, Ljudevita Gaja 34, 48350 Virje</item>
    </derivirana_varijabla>
  </DomainObject.Predmet.ProtuStrankaListFormatedWithAdress>
  <DomainObject.Predmet.ProtuStrankaListFormatedWithAdressOIB>
    <izvorni_sadrzaj>
      <item>GRIM-BI jednostavno društvo s ograničenom odgovornošću za ugostiteljstvo, OIB 90520176391, Ljudevita Gaja 34, 48350 Virje</item>
    </izvorni_sadrzaj>
    <derivirana_varijabla naziv="DomainObject.Predmet.ProtuStrankaListFormatedWithAdressOIB_1">
      <item>GRIM-BI jednostavno društvo s ograničenom odgovornošću za ugostiteljstvo, OIB 90520176391, Ljudevita Gaja 34, 48350 Virje</item>
    </derivirana_varijabla>
  </DomainObject.Predmet.ProtuStrankaListFormatedWithAdressOIB>
  <DomainObject.Predmet.ProtuStrankaListNazivFormated>
    <izvorni_sadrzaj>
      <item>GRIM-BI jednostavno društvo s ograničenom odgovornošću za ugostiteljstvo</item>
    </izvorni_sadrzaj>
    <derivirana_varijabla naziv="DomainObject.Predmet.ProtuStrankaListNazivFormated_1">
      <item>GRIM-BI jednostavno društvo s ograničenom odgovornošću za ugostiteljstvo</item>
    </derivirana_varijabla>
  </DomainObject.Predmet.ProtuStrankaListNazivFormated>
  <DomainObject.Predmet.ProtuStrankaListNazivFormatedOIB>
    <izvorni_sadrzaj>
      <item>GRIM-BI jednostavno društvo s ograničenom odgovornošću za ugostiteljstvo, OIB 90520176391</item>
    </izvorni_sadrzaj>
    <derivirana_varijabla naziv="DomainObject.Predmet.ProtuStrankaListNazivFormatedOIB_1">
      <item>GRIM-BI jednostavno društvo s ograničenom odgovornošću za ugostiteljstvo, OIB 90520176391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GRIM-BI jednostavno društvo s ograničenom odgovornošću za ugostiteljstvo</izvorni_sadrzaj>
    <derivirana_varijabla naziv="DomainObject.Predmet.ProtustrankaIDrugi_1">GRIM-BI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GRIM-BI jednostavno društvo s ograničenom odgovornošću za ugostiteljstvo, OIB 90520176391, Ljudevita Gaja 34, 48350 Virje</izvorni_sadrzaj>
    <derivirana_varijabla naziv="DomainObject.Predmet.ProtustrankaIDrugiAdressOIB_1">GRIM-BI jednostavno društvo s ograničenom odgovornošću za ugostiteljstvo, OIB 90520176391, Ljudevita Gaja 34,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GRIM-BI jednostavno društvo s ograničenom odgovornošću za ugostiteljstvo</item>
      <item>Sudski registar</item>
      <item>e-oglasna ploča</item>
    </izvorni_sadrzaj>
    <derivirana_varijabla naziv="DomainObject.Predmet.SudioniciListNaziv_1">
      <item>Financijska agencija</item>
      <item>GRIM-BI jednostavno društvo s ograničenom odgovornošću za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GRIM-BI jednostavno društvo s ograničenom odgovornošću za ugostiteljstvo, OIB 90520176391, Ljudevita Gaja 34,48350 Virje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GRIM-BI jednostavno društvo s ograničenom odgovornošću za ugostiteljstvo, OIB 90520176391, Ljudevita Gaja 34,48350 Virje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90520176391</item>
      <item>, OIB null</item>
    </izvorni_sadrzaj>
    <derivirana_varijabla naziv="DomainObject.Predmet.SudioniciListNazivOIB_1">
      <item>, OIB null</item>
      <item>, OIB 85821130368</item>
      <item>, OIB 90520176391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