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7a3d485" w14:textId="7a3d485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F92CCF" w:rsidR="00ED6AA8" w:rsidP="00286019" w:rsidRDefault="00A506A9">
      <w:pPr>
        <w:pStyle w:val="Zaglavlje"/>
        <w:jc w:val="right"/>
      </w:pPr>
      <w:r>
        <w:t>18</w:t>
      </w:r>
      <w:r w:rsidR="00E30E68">
        <w:t xml:space="preserve"> St-</w:t>
      </w:r>
      <w:r w:rsidR="00104700">
        <w:t>1478</w:t>
      </w:r>
      <w:r>
        <w:t>/2019</w:t>
      </w:r>
    </w:p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="00A506A9">
        <w:t>Trgovački sud u Zagrebu</w:t>
      </w:r>
      <w:r w:rsidRPr="00F92CCF">
        <w:t xml:space="preserve">, </w:t>
      </w:r>
      <w:r w:rsidRPr="008C1BD5" w:rsidR="006C2F0F">
        <w:t xml:space="preserve">sudac </w:t>
      </w:r>
      <w:r w:rsidR="00A506A9">
        <w:t>Danijela Uzelac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St-</w:t>
      </w:r>
      <w:r w:rsidR="00656166">
        <w:t>6645/2016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FB3B18">
        <w:t xml:space="preserve">23. </w:t>
      </w:r>
      <w:r w:rsidR="00A506A9">
        <w:t>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="00FB3B18" w:rsidP="00FB3B18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104700">
        <w:t xml:space="preserve">EŠEGOVIĆ PROJEKT d.o.o., OIB: 45056048309, Zagreb, </w:t>
      </w:r>
      <w:proofErr w:type="spellStart"/>
      <w:r w:rsidR="00104700">
        <w:t>Puljska</w:t>
      </w:r>
      <w:proofErr w:type="spellEnd"/>
      <w:r w:rsidR="00104700">
        <w:t xml:space="preserve"> ulica 1</w:t>
      </w:r>
      <w:r w:rsidR="004A50A5">
        <w:t>.</w:t>
      </w:r>
    </w:p>
    <w:p w:rsidR="00FB3B18" w:rsidP="00FB3B18" w:rsidRDefault="00FB3B18">
      <w:pPr>
        <w:pStyle w:val="Odlomakpopisa"/>
        <w:ind w:left="709"/>
        <w:jc w:val="both"/>
      </w:pPr>
    </w:p>
    <w:p w:rsidRPr="00F92CCF" w:rsidR="00AC4528" w:rsidP="00FB3B18" w:rsidRDefault="00FB3B18">
      <w:pPr>
        <w:pStyle w:val="Odlomakpopisa"/>
        <w:numPr>
          <w:ilvl w:val="0"/>
          <w:numId w:val="5"/>
        </w:numPr>
        <w:ind w:left="709"/>
        <w:jc w:val="both"/>
      </w:pPr>
      <w:r>
        <w:t>I</w:t>
      </w:r>
      <w:r w:rsidRPr="00F92CCF" w:rsidR="00AC4528">
        <w:t xml:space="preserve">znos duga evidentiran na temelju neizvršenih osnova za plaćanje </w:t>
      </w:r>
      <w:r w:rsidRPr="00F92CCF" w:rsidR="00D66226">
        <w:t xml:space="preserve">je </w:t>
      </w:r>
      <w:r w:rsidR="00847F8F">
        <w:t xml:space="preserve"> </w:t>
      </w:r>
      <w:r w:rsidRPr="00FB3B18">
        <w:t>507.061,69</w:t>
      </w:r>
      <w:r>
        <w:t xml:space="preserve">  </w:t>
      </w:r>
      <w:r w:rsidRPr="00F92CCF" w:rsidR="00AC4528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E30E68">
      <w:pPr>
        <w:pStyle w:val="Tijeloteksta"/>
        <w:jc w:val="center"/>
      </w:pPr>
      <w:r>
        <w:t xml:space="preserve">      </w:t>
      </w:r>
      <w:r w:rsidRPr="00875A7D" w:rsidR="006C2F0F">
        <w:t xml:space="preserve">Zagreb, </w:t>
      </w:r>
      <w:r w:rsidR="00FB3B18">
        <w:t>23.</w:t>
      </w:r>
      <w:r w:rsidR="00A506A9">
        <w:t xml:space="preserve"> srpnja </w:t>
      </w:r>
      <w:r w:rsidR="006C2F0F">
        <w:t>2019</w:t>
      </w:r>
      <w:r w:rsidRPr="00875A7D" w:rsidR="006C2F0F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FD140D" w:rsidRDefault="00A506A9">
      <w:pPr>
        <w:ind w:left="4956" w:firstLine="708"/>
        <w:jc w:val="right"/>
      </w:pPr>
      <w:r>
        <w:t xml:space="preserve">    </w:t>
      </w:r>
      <w:r w:rsidR="00E30E68">
        <w:t xml:space="preserve">       </w:t>
      </w:r>
      <w:r w:rsidRPr="00875A7D" w:rsidR="006C2F0F">
        <w:t>Sudac</w:t>
      </w:r>
    </w:p>
    <w:p w:rsidR="006C2F0F" w:rsidP="00FD140D" w:rsidRDefault="006C2F0F">
      <w:pPr>
        <w:jc w:val="right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="00E30E68">
        <w:t xml:space="preserve">     </w:t>
      </w:r>
      <w:r w:rsidR="00A506A9">
        <w:t>Danijela Uzelac</w:t>
      </w:r>
      <w:r w:rsidR="00FD140D">
        <w:t>, v.r.</w:t>
      </w:r>
    </w:p>
    <w:p w:rsidR="00FD140D" w:rsidP="00FD140D" w:rsidRDefault="00FD140D">
      <w:pPr>
        <w:jc w:val="right"/>
      </w:pPr>
    </w:p>
    <w:p w:rsidR="00FD140D" w:rsidP="00FD140D" w:rsidRDefault="00FD140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Pr="00F92CCF" w:rsidR="005632E0" w:rsidP="00286019" w:rsidRDefault="00FD140D">
      <w:pPr>
        <w:ind w:left="6372" w:firstLine="708"/>
        <w:jc w:val="center"/>
      </w:pPr>
      <w:r>
        <w:t>Katarina Franjić</w:t>
      </w:r>
    </w:p>
    <w:p w:rsidRPr="00F92CCF" w:rsidR="00BE567D" w:rsidP="00F405C9" w:rsidRDefault="00BE567D">
      <w:pPr>
        <w:jc w:val="both"/>
      </w:pPr>
    </w:p>
    <w:sectPr w:rsidRPr="00F92CCF" w:rsidR="00BE567D" w:rsidSect="005632E0">
      <w:headerReference w:type="even" r:id="rId11"/>
      <w:headerReference w:type="default" r:id="rId12"/>
      <w:headerReference w:type="first" r:id="rId13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7C24" w:rsidRDefault="00FD7C24">
      <w:r>
        <w:separator/>
      </w:r>
    </w:p>
  </w:endnote>
  <w:endnote w:type="continuationSeparator" w:id="0">
    <w:p w:rsidR="00FD7C24" w:rsidRDefault="00FD7C2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7C24" w:rsidRDefault="00FD7C24">
      <w:r>
        <w:separator/>
      </w:r>
    </w:p>
  </w:footnote>
  <w:footnote w:type="continuationSeparator" w:id="0">
    <w:p w:rsidR="00FD7C24" w:rsidRDefault="00FD7C2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3B1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04700"/>
    <w:rsid w:val="00114EAD"/>
    <w:rsid w:val="0018101A"/>
    <w:rsid w:val="00185571"/>
    <w:rsid w:val="001E50FB"/>
    <w:rsid w:val="001F3C4A"/>
    <w:rsid w:val="001F6933"/>
    <w:rsid w:val="00204F0A"/>
    <w:rsid w:val="00210996"/>
    <w:rsid w:val="00224945"/>
    <w:rsid w:val="00230A63"/>
    <w:rsid w:val="00263D6D"/>
    <w:rsid w:val="00264D19"/>
    <w:rsid w:val="002860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A50A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A129A"/>
    <w:rsid w:val="009F50A7"/>
    <w:rsid w:val="00A147E6"/>
    <w:rsid w:val="00A506A9"/>
    <w:rsid w:val="00A51E00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30E68"/>
    <w:rsid w:val="00E6623E"/>
    <w:rsid w:val="00E70287"/>
    <w:rsid w:val="00EC3302"/>
    <w:rsid w:val="00EC599A"/>
    <w:rsid w:val="00ED6AA8"/>
    <w:rsid w:val="00F034D3"/>
    <w:rsid w:val="00F35D21"/>
    <w:rsid w:val="00F405C9"/>
    <w:rsid w:val="00F92CCF"/>
    <w:rsid w:val="00FB3B18"/>
    <w:rsid w:val="00FD140D"/>
    <w:rsid w:val="00FD78CF"/>
    <w:rsid w:val="00FD7C24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405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05C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405C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05C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405C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6C2F0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C2F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5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5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5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5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St-1478/2019</izvorni_sadrzaj>
    <derivirana_varijabla naziv="DomainObject.Predmet.OznakaBroj_1">St-1478/2019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EŠEGOVIĆ PROJEKT d.o.o.</izvorni_sadrzaj>
    <derivirana_varijabla naziv="DomainObject.Predmet.ProtustrankaFormated_1">  EŠEGOVIĆ PROJEKT d.o.o.</derivirana_varijabla>
  </DomainObject.Predmet.ProtustrankaFormated>
  <DomainObject.Predmet.ProtustrankaFormatedOIB>
    <izvorni_sadrzaj>  EŠEGOVIĆ PROJEKT d.o.o., OIB 45056048309</izvorni_sadrzaj>
    <derivirana_varijabla naziv="DomainObject.Predmet.ProtustrankaFormatedOIB_1">  EŠEGOVIĆ PROJEKT d.o.o., OIB 45056048309</derivirana_varijabla>
  </DomainObject.Predmet.ProtustrankaFormatedOIB>
  <DomainObject.Predmet.ProtustrankaFormatedWithAdress>
    <izvorni_sadrzaj> EŠEGOVIĆ PROJEKT d.o.o., Puljska ulica 1, 10000 Zagreb</izvorni_sadrzaj>
    <derivirana_varijabla naziv="DomainObject.Predmet.ProtustrankaFormatedWithAdress_1"> EŠEGOVIĆ PROJEKT d.o.o., Puljska ulica 1, 10000 Zagreb</derivirana_varijabla>
  </DomainObject.Predmet.ProtustrankaFormatedWithAdress>
  <DomainObject.Predmet.ProtustrankaFormatedWithAdressOIB>
    <izvorni_sadrzaj> EŠEGOVIĆ PROJEKT d.o.o., OIB 45056048309, Puljska ulica 1, 10000 Zagreb</izvorni_sadrzaj>
    <derivirana_varijabla naziv="DomainObject.Predmet.ProtustrankaFormatedWithAdressOIB_1"> EŠEGOVIĆ PROJEKT d.o.o., OIB 45056048309, Puljska ulica 1, 10000 Zagreb</derivirana_varijabla>
  </DomainObject.Predmet.ProtustrankaFormatedWithAdressOIB>
  <DomainObject.Predmet.ProtustrankaWithAdress>
    <izvorni_sadrzaj>EŠEGOVIĆ PROJEKT d.o.o. Puljska ulica 1, 10000 Zagreb</izvorni_sadrzaj>
    <derivirana_varijabla naziv="DomainObject.Predmet.ProtustrankaWithAdress_1">EŠEGOVIĆ PROJEKT d.o.o. Puljska ulica 1, 10000 Zagreb</derivirana_varijabla>
  </DomainObject.Predmet.ProtustrankaWithAdress>
  <DomainObject.Predmet.ProtustrankaWithAdressOIB>
    <izvorni_sadrzaj>EŠEGOVIĆ PROJEKT d.o.o., OIB 45056048309, Puljska ulica 1, 10000 Zagreb</izvorni_sadrzaj>
    <derivirana_varijabla naziv="DomainObject.Predmet.ProtustrankaWithAdressOIB_1">EŠEGOVIĆ PROJEKT d.o.o., OIB 45056048309, Puljska ulica 1, 10000 Zagreb</derivirana_varijabla>
  </DomainObject.Predmet.ProtustrankaWithAdressOIB>
  <DomainObject.Predmet.ProtustrankaNazivFormated>
    <izvorni_sadrzaj>EŠEGOVIĆ PROJEKT d.o.o.</izvorni_sadrzaj>
    <derivirana_varijabla naziv="DomainObject.Predmet.ProtustrankaNazivFormated_1">EŠEGOVIĆ PROJEKT d.o.o.</derivirana_varijabla>
  </DomainObject.Predmet.ProtustrankaNazivFormated>
  <DomainObject.Predmet.ProtustrankaNazivFormatedOIB>
    <izvorni_sadrzaj>EŠEGOVIĆ PROJEKT d.o.o., OIB 45056048309</izvorni_sadrzaj>
    <derivirana_varijabla naziv="DomainObject.Predmet.ProtustrankaNazivFormatedOIB_1">EŠEGOVIĆ PROJEKT d.o.o., OIB 45056048309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EŠEGOVIĆ PROJEKT d.o.o.</item>
    </izvorni_sadrzaj>
    <derivirana_varijabla naziv="DomainObject.Predmet.ProtuStrankaListFormated_1">
      <item>EŠEGOVIĆ PROJEKT d.o.o.</item>
    </derivirana_varijabla>
  </DomainObject.Predmet.ProtuStrankaListFormated>
  <DomainObject.Predmet.ProtuStrankaListFormatedOIB>
    <izvorni_sadrzaj>
      <item>EŠEGOVIĆ PROJEKT d.o.o., OIB 45056048309</item>
    </izvorni_sadrzaj>
    <derivirana_varijabla naziv="DomainObject.Predmet.ProtuStrankaListFormatedOIB_1">
      <item>EŠEGOVIĆ PROJEKT d.o.o., OIB 45056048309</item>
    </derivirana_varijabla>
  </DomainObject.Predmet.ProtuStrankaListFormatedOIB>
  <DomainObject.Predmet.ProtuStrankaListFormatedWithAdress>
    <izvorni_sadrzaj>
      <item>EŠEGOVIĆ PROJEKT d.o.o., Puljska ulica 1, 10000 Zagreb</item>
    </izvorni_sadrzaj>
    <derivirana_varijabla naziv="DomainObject.Predmet.ProtuStrankaListFormatedWithAdress_1">
      <item>EŠEGOVIĆ PROJEKT d.o.o., Puljska ulica 1, 10000 Zagreb</item>
    </derivirana_varijabla>
  </DomainObject.Predmet.ProtuStrankaListFormatedWithAdress>
  <DomainObject.Predmet.ProtuStrankaListFormatedWithAdressOIB>
    <izvorni_sadrzaj>
      <item>EŠEGOVIĆ PROJEKT d.o.o., OIB 45056048309, Puljska ulica 1, 10000 Zagreb</item>
    </izvorni_sadrzaj>
    <derivirana_varijabla naziv="DomainObject.Predmet.ProtuStrankaListFormatedWithAdressOIB_1">
      <item>EŠEGOVIĆ PROJEKT d.o.o., OIB 45056048309, Puljska ulica 1, 10000 Zagreb</item>
    </derivirana_varijabla>
  </DomainObject.Predmet.ProtuStrankaListFormatedWithAdressOIB>
  <DomainObject.Predmet.ProtuStrankaListNazivFormated>
    <izvorni_sadrzaj>
      <item>EŠEGOVIĆ PROJEKT d.o.o.</item>
    </izvorni_sadrzaj>
    <derivirana_varijabla naziv="DomainObject.Predmet.ProtuStrankaListNazivFormated_1">
      <item>EŠEGOVIĆ PROJEKT d.o.o.</item>
    </derivirana_varijabla>
  </DomainObject.Predmet.ProtuStrankaListNazivFormated>
  <DomainObject.Predmet.ProtuStrankaListNazivFormatedOIB>
    <izvorni_sadrzaj>
      <item>EŠEGOVIĆ PROJEKT d.o.o., OIB 45056048309</item>
    </izvorni_sadrzaj>
    <derivirana_varijabla naziv="DomainObject.Predmet.ProtuStrankaListNazivFormatedOIB_1">
      <item>EŠEGOVIĆ PROJEKT d.o.o., OIB 45056048309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EŠEGOVIĆ PROJEKT d.o.o.</izvorni_sadrzaj>
    <derivirana_varijabla naziv="DomainObject.Predmet.ProtustrankaIDrugi_1">EŠEGOVIĆ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EŠEGOVIĆ PROJEKT d.o.o., OIB 45056048309, Puljska ulica 1, 10000 Zagreb</izvorni_sadrzaj>
    <derivirana_varijabla naziv="DomainObject.Predmet.ProtustrankaIDrugiAdressOIB_1">EŠEGOVIĆ PROJEKT d.o.o., OIB 45056048309,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EŠEGOVIĆ PROJEKT d.o.o.</item>
      <item>FINA Regionalni centar Zagreb</item>
    </izvorni_sadrzaj>
    <derivirana_varijabla naziv="DomainObject.Predmet.SudioniciListNaziv_1">
      <item>EŠEGOVIĆ PROJEKT d.o.o.</item>
      <item>FINA Regionalni centar Zagreb</item>
    </derivirana_varijabla>
  </DomainObject.Predmet.SudioniciListNaziv>
  <DomainObject.Predmet.SudioniciListAdressOIB>
    <izvorni_sadrzaj>
      <item>EŠEGOVIĆ PROJEKT d.o.o., OIB 45056048309, Puljska ulica 1,10000 Zagreb</item>
      <item>FINA Regionalni centar Zagreb, OIB 85821130368, Trg svibanjskih žrtava 1995. 1,10000 Zagreb</item>
    </izvorni_sadrzaj>
    <derivirana_varijabla naziv="DomainObject.Predmet.SudioniciListAdressOIB_1">
      <item>EŠEGOVIĆ PROJEKT d.o.o., OIB 45056048309, Puljska ulica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45056048309</item>
      <item>, OIB 85821130368</item>
    </izvorni_sadrzaj>
    <derivirana_varijabla naziv="DomainObject.Predmet.SudioniciListNazivOIB_1">
      <item>, OIB 45056048309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St-1478/2019-3</izvorni_sadrzaj>
    <derivirana_varijabla naziv="DomainObject.PredzadnjaOdlukaIzPredmeta.Oznaka_1">St-1478/2019-3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0EE8E-0604-42EF-9A5B-3401F0B9420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265</properties:Words>
  <properties:Characters>1467</properties:Characters>
  <properties:Lines>44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2019-07-12T06:40:00Z</dcterms:created>
  <dc:creator>ilukac</dc:creator>
  <cp:lastModifiedBy>Katarina Franjić</cp:lastModifiedBy>
  <cp:lastPrinted>2015-09-23T11:51:00Z</cp:lastPrinted>
  <dcterms:modified xmlns:xsi="http://www.w3.org/2001/XMLSchema-instance" xsi:type="dcterms:W3CDTF">2019-07-23T08:52:00Z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(3. 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