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00ea" w14:paraId="d5500ea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F66C2F">
        <w:rPr>
          <w:b/>
          <w:sz w:val="22"/>
          <w:szCs w:val="22"/>
        </w:rPr>
        <w:t>561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 xml:space="preserve"> </w:t>
      </w:r>
      <w:r w:rsidR="00F66C2F">
        <w:rPr>
          <w:sz w:val="22"/>
          <w:szCs w:val="22"/>
        </w:rPr>
        <w:t xml:space="preserve">TRITON </w:t>
      </w:r>
      <w:r w:rsidR="0037729F">
        <w:rPr>
          <w:sz w:val="22"/>
          <w:szCs w:val="22"/>
        </w:rPr>
        <w:t>d.o.o.</w:t>
      </w:r>
      <w:r w:rsidR="00F31C08">
        <w:rPr>
          <w:sz w:val="22"/>
          <w:szCs w:val="22"/>
        </w:rPr>
        <w:t xml:space="preserve">  za</w:t>
      </w:r>
      <w:r w:rsidR="00F66C2F">
        <w:rPr>
          <w:sz w:val="22"/>
          <w:szCs w:val="22"/>
        </w:rPr>
        <w:t xml:space="preserve"> građevinarstvo, turizam i trgoviu,  Dubrovnik, Između vrta 17,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</w:t>
      </w:r>
      <w:r w:rsidR="00F31C08">
        <w:rPr>
          <w:sz w:val="22"/>
          <w:szCs w:val="22"/>
        </w:rPr>
        <w:t>06</w:t>
      </w:r>
      <w:r w:rsidR="00F66C2F">
        <w:rPr>
          <w:sz w:val="22"/>
          <w:szCs w:val="22"/>
        </w:rPr>
        <w:t>0077949</w:t>
      </w:r>
      <w:r w:rsidR="00F450E9">
        <w:rPr>
          <w:sz w:val="22"/>
          <w:szCs w:val="22"/>
        </w:rPr>
        <w:t>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F66C2F">
        <w:rPr>
          <w:sz w:val="22"/>
          <w:szCs w:val="22"/>
        </w:rPr>
        <w:t>94165773445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F66C2F">
        <w:rPr>
          <w:sz w:val="22"/>
          <w:szCs w:val="22"/>
        </w:rPr>
        <w:t>TRITON d.o.o.  za građevinarstvo, turizam i trgoviu,  Dubrovnik, Između vrta 17, MBS:060077949, OIB: 94165773445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65BE0">
        <w:rPr>
          <w:sz w:val="22"/>
          <w:szCs w:val="22"/>
        </w:rPr>
        <w:t xml:space="preserve"> </w:t>
      </w:r>
      <w:r w:rsidR="00F66C2F">
        <w:rPr>
          <w:sz w:val="22"/>
          <w:szCs w:val="22"/>
        </w:rPr>
        <w:t>TRITON d.o.o.  za građevinarstvo, turizam i trgoviu,  Dubrovnik, Između vrta 17, MBS:060077949, OIB: 94165773445</w:t>
      </w:r>
      <w:r w:rsidR="00665BE0" w:rsidRPr="00665BE0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17.814,52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AD063C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063C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6309B"/>
    <w:rsid w:val="00F641EB"/>
    <w:rsid w:val="00F66C2F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D0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63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63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63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63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D0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63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63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63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63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 d.o.o. za građevinarstvo, turizam i trgovinu</izvorni_sadrzaj>
    <derivirana_varijabla naziv="DomainObject.Predmet.ProtustrankaFormated_1">  TRITON d.o.o. za građevinarstvo, turizam i trgovinu</derivirana_varijabla>
  </DomainObject.Predmet.ProtustrankaFormated>
  <DomainObject.Predmet.ProtustrankaFormatedOIB>
    <izvorni_sadrzaj>  TRITON d.o.o. za građevinarstvo, turizam i trgovinu, OIB 94165773445</izvorni_sadrzaj>
    <derivirana_varijabla naziv="DomainObject.Predmet.ProtustrankaFormatedOIB_1">  TRITON d.o.o. za građevinarstvo, turizam i trgovinu, OIB 94165773445</derivirana_varijabla>
  </DomainObject.Predmet.ProtustrankaFormatedOIB>
  <DomainObject.Predmet.ProtustrankaFormatedWithAdress>
    <izvorni_sadrzaj> TRITON d.o.o. za građevinarstvo, turizam i trgovinu, Između Vrta 17, 20000 Dubrovnik</izvorni_sadrzaj>
    <derivirana_varijabla naziv="DomainObject.Predmet.ProtustrankaFormatedWithAdress_1"> TRITON d.o.o. za građevinarstvo, turizam i trgovinu, Između Vrta 17, 20000 Dubrovnik</derivirana_varijabla>
  </DomainObject.Predmet.ProtustrankaFormatedWithAdress>
  <DomainObject.Predmet.ProtustrankaFormatedWithAdressOIB>
    <izvorni_sadrzaj> TRITON d.o.o. za građevinarstvo, turizam i trgovinu, OIB 94165773445, Između Vrta 17, 20000 Dubrovnik</izvorni_sadrzaj>
    <derivirana_varijabla naziv="DomainObject.Predmet.ProtustrankaFormatedWithAdressOIB_1"> TRITON d.o.o. za građevinarstvo, turizam i trgovinu, OIB 94165773445, Između Vrta 17, 20000 Dubrovnik</derivirana_varijabla>
  </DomainObject.Predmet.ProtustrankaFormatedWithAdressOIB>
  <DomainObject.Predmet.ProtustrankaWithAdress>
    <izvorni_sadrzaj>TRITON d.o.o. za građevinarstvo, turizam i trgovinu Između Vrta 17, 20000 Dubrovnik</izvorni_sadrzaj>
    <derivirana_varijabla naziv="DomainObject.Predmet.ProtustrankaWithAdress_1">TRITON d.o.o. za građevinarstvo, turizam i trgovinu Između Vrta 17, 20000 Dubrovnik</derivirana_varijabla>
  </DomainObject.Predmet.ProtustrankaWithAdress>
  <DomainObject.Predmet.ProtustrankaWithAdressOIB>
    <izvorni_sadrzaj>TRITON d.o.o. za građevinarstvo, turizam i trgovinu, OIB 94165773445, Između Vrta 17, 20000 Dubrovnik</izvorni_sadrzaj>
    <derivirana_varijabla naziv="DomainObject.Predmet.ProtustrankaWithAdressOIB_1">TRITON d.o.o. za građevinarstvo, turizam i trgovinu, OIB 94165773445, Između Vrta 17, 20000 Dubrovnik</derivirana_varijabla>
  </DomainObject.Predmet.ProtustrankaWithAdressOIB>
  <DomainObject.Predmet.ProtustrankaNazivFormated>
    <izvorni_sadrzaj>TRITON d.o.o. za građevinarstvo, turizam i trgovinu</izvorni_sadrzaj>
    <derivirana_varijabla naziv="DomainObject.Predmet.ProtustrankaNazivFormated_1">TRITON d.o.o. za građevinarstvo, turizam i trgovinu</derivirana_varijabla>
  </DomainObject.Predmet.ProtustrankaNazivFormated>
  <DomainObject.Predmet.ProtustrankaNazivFormatedOIB>
    <izvorni_sadrzaj>TRITON d.o.o. za građevinarstvo, turizam i trgovinu, OIB 94165773445</izvorni_sadrzaj>
    <derivirana_varijabla naziv="DomainObject.Predmet.ProtustrankaNazivFormatedOIB_1">TRITON d.o.o. za građevinarstvo, turizam i trgovinu, OIB 94165773445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17814.52</izvorni_sadrzaj>
    <derivirana_varijabla naziv="DomainObject.Predmet.TrenutnaVrijednost_1">17814.52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TRITON d.o.o. za građevinarstvo, turizam i trgovinu</item>
    </izvorni_sadrzaj>
    <derivirana_varijabla naziv="DomainObject.Predmet.ProtuStrankaListFormated_1">
      <item>TRITON d.o.o. za građevinarstvo, turizam i trgovinu</item>
    </derivirana_varijabla>
  </DomainObject.Predmet.ProtuStrankaListFormated>
  <DomainObject.Predmet.ProtuStrankaListFormatedOIB>
    <izvorni_sadrzaj>
      <item>TRITON d.o.o. za građevinarstvo, turizam i trgovinu, OIB 94165773445</item>
    </izvorni_sadrzaj>
    <derivirana_varijabla naziv="DomainObject.Predmet.ProtuStrankaListFormatedOIB_1">
      <item>TRITON d.o.o. za građevinarstvo, turizam i trgovinu, OIB 94165773445</item>
    </derivirana_varijabla>
  </DomainObject.Predmet.ProtuStrankaListFormatedOIB>
  <DomainObject.Predmet.ProtuStrankaListFormatedWithAdress>
    <izvorni_sadrzaj>
      <item>TRITON d.o.o. za građevinarstvo, turizam i trgovinu, Između Vrta 17, 20000 Dubrovnik</item>
    </izvorni_sadrzaj>
    <derivirana_varijabla naziv="DomainObject.Predmet.ProtuStrankaListFormatedWithAdress_1">
      <item>TRITON d.o.o. za građevinarstvo, turizam i trgovinu, Između Vrta 17, 20000 Dubrovnik</item>
    </derivirana_varijabla>
  </DomainObject.Predmet.ProtuStrankaListFormatedWithAdress>
  <DomainObject.Predmet.ProtuStrankaListFormatedWithAdressOIB>
    <izvorni_sadrzaj>
      <item>TRITON d.o.o. za građevinarstvo, turizam i trgovinu, OIB 94165773445, Između Vrta 17, 20000 Dubrovnik</item>
    </izvorni_sadrzaj>
    <derivirana_varijabla naziv="DomainObject.Predmet.ProtuStrankaListFormatedWithAdressOIB_1">
      <item>TRITON d.o.o. za građevinarstvo, turizam i trgovinu, OIB 94165773445, Između Vrta 17, 20000 Dubrovnik</item>
    </derivirana_varijabla>
  </DomainObject.Predmet.ProtuStrankaListFormatedWithAdressOIB>
  <DomainObject.Predmet.ProtuStrankaListNazivFormated>
    <izvorni_sadrzaj>
      <item>TRITON d.o.o. za građevinarstvo, turizam i trgovinu</item>
    </izvorni_sadrzaj>
    <derivirana_varijabla naziv="DomainObject.Predmet.ProtuStrankaListNazivFormated_1">
      <item>TRITON d.o.o. za građevinarstvo, turizam i trgovinu</item>
    </derivirana_varijabla>
  </DomainObject.Predmet.ProtuStrankaListNazivFormated>
  <DomainObject.Predmet.ProtuStrankaListNazivFormatedOIB>
    <izvorni_sadrzaj>
      <item>TRITON d.o.o. za građevinarstvo, turizam i trgovinu, OIB 94165773445</item>
    </izvorni_sadrzaj>
    <derivirana_varijabla naziv="DomainObject.Predmet.ProtuStrankaListNazivFormatedOIB_1">
      <item>TRITON d.o.o. za građevinarstvo, turizam i trgovinu, OIB 94165773445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TRITON d.o.o. za građevinarstvo, turizam i trgovinu</izvorni_sadrzaj>
    <derivirana_varijabla naziv="DomainObject.Predmet.ProtustrankaIDrugi_1">TRITON d.o.o. za građevinarstvo,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TRITON d.o.o. za građevinarstvo, turizam i trgovinu, OIB 94165773445, Između Vrta 17, 20000 Dubrovnik</izvorni_sadrzaj>
    <derivirana_varijabla naziv="DomainObject.Predmet.ProtustrankaIDrugiAdressOIB_1">TRITON d.o.o. za građevinarstvo, turizam i trgovinu, OIB 94165773445, Između Vrta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TRITON d.o.o. za građevinarstvo, turizam i trgovinu</item>
    </izvorni_sadrzaj>
    <derivirana_varijabla naziv="DomainObject.Predmet.SudioniciListNaziv_1">
      <item>FINA, RC Split, Podružnica Dubrovnik</item>
      <item>TRITON d.o.o. za građevinarstvo,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TRITON d.o.o. za građevinarstvo, turizam i trgovinu, OIB 94165773445, Između Vrta 17,20000 Dubrovnik</item>
    </izvorni_sadrzaj>
    <derivirana_varijabla naziv="DomainObject.Predmet.SudioniciListAdressOIB_1">
      <item>FINA, RC Split, Podružnica Dubrovnik, OIB 85821130368, Vukovarska 2,20000 Dubrovnik</item>
      <item>TRITON d.o.o. za građevinarstvo, turizam i trgovinu, OIB 94165773445, Između Vrta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94165773445</item>
    </izvorni_sadrzaj>
    <derivirana_varijabla naziv="DomainObject.Predmet.SudioniciListNazivOIB_1">
      <item>, OIB 85821130368</item>
      <item>, OIB 94165773445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3CB04-C94E-414C-9393-7E6ED7A485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355</properties:Words>
  <properties:Characters>2084</properties:Characters>
  <properties:Lines>51</properties:Lines>
  <properties:Paragraphs>18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2016-02-29T12:45:00Z</cp:lastPrinted>
  <dcterms:modified xmlns:xsi="http://www.w3.org/2001/XMLSchema-instance" xsi:type="dcterms:W3CDTF">2016-02-29T13:23:00Z</dcterms:modified>
  <cp:revision>49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