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8cbd" w14:paraId="bfe8cbd" w:rsidRDefault="001F237E" w:rsidP="00591F85" w:rsidR="00591F85" w:rsidRPr="000A526B">
      <w:pPr>
        <w:ind w:firstLine="426"/>
        <w15:collapsed w:val="false"/>
      </w:pPr>
      <w:bookmarkStart w:name="_GoBack" w:id="0"/>
      <w:bookmarkEnd w:id="0"/>
      <w:r w:rsidRPr="000A526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0A526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0A526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932F5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66 St-</w:t>
      </w:r>
      <w:r w:rsidR="008B774C">
        <w:rPr>
          <w:rFonts w:hAnsi="Times New Roman" w:ascii="Times New Roman"/>
          <w:b w:val="false"/>
          <w:color w:val="auto"/>
          <w:szCs w:val="24"/>
        </w:rPr>
        <w:t>900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/1</w:t>
      </w:r>
      <w:r w:rsidR="008B774C">
        <w:rPr>
          <w:rFonts w:hAnsi="Times New Roman" w:ascii="Times New Roman"/>
          <w:b w:val="false"/>
          <w:color w:val="auto"/>
          <w:szCs w:val="24"/>
        </w:rPr>
        <w:t>5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0A526B"/>
    <w:p w:rsidRDefault="00F97246" w:rsidP="004C2742" w:rsidR="00F97246" w:rsidRPr="000A526B">
      <w:pPr>
        <w:jc w:val="center"/>
      </w:pPr>
      <w:r w:rsidRPr="000A526B">
        <w:t>R E P U B L I K A   H R V A T S K 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23A0B" w:rsidP="00B73156" w:rsidR="00210798" w:rsidRPr="000A526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U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G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L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A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N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O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T</w:t>
      </w:r>
    </w:p>
    <w:p w:rsidRDefault="00210798" w:rsidP="00210798" w:rsidR="00210798" w:rsidRPr="000A526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B774C" w:rsidRPr="008B774C">
        <w:rPr>
          <w:rFonts w:hAnsi="Times New Roman" w:ascii="Times New Roman"/>
          <w:b w:val="false"/>
          <w:color w:val="auto"/>
          <w:szCs w:val="24"/>
        </w:rPr>
        <w:t>FEROMOTO d.o.o. za trgovinu i usluge, u stečaju, Zagreb, Oranice 134, MBS:080533558, OIB:32977059652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>,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B774C">
        <w:rPr>
          <w:rFonts w:hAnsi="Times New Roman" w:ascii="Times New Roman"/>
          <w:b w:val="false"/>
          <w:color w:val="auto"/>
          <w:szCs w:val="24"/>
        </w:rPr>
        <w:t>25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8B774C">
        <w:rPr>
          <w:rFonts w:hAnsi="Times New Roman" w:ascii="Times New Roman"/>
          <w:b w:val="false"/>
          <w:color w:val="auto"/>
          <w:szCs w:val="24"/>
        </w:rPr>
        <w:t>studenoga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2F7E60" w:rsidRPr="000A526B">
        <w:rPr>
          <w:rFonts w:hAnsi="Times New Roman" w:ascii="Times New Roman"/>
          <w:b w:val="false"/>
          <w:color w:val="auto"/>
          <w:szCs w:val="24"/>
        </w:rPr>
        <w:t>6</w:t>
      </w:r>
      <w:r w:rsidRPr="000A526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79CF" w:rsidP="001679CF" w:rsidR="00210798">
      <w:pPr>
        <w:jc w:val="center"/>
      </w:pPr>
      <w:r>
        <w:t xml:space="preserve">d </w:t>
      </w:r>
      <w:r w:rsidRPr="001679CF">
        <w:t>a</w:t>
      </w:r>
      <w:r>
        <w:t xml:space="preserve"> j </w:t>
      </w:r>
      <w:r w:rsidRPr="001679CF">
        <w:t>e</w:t>
      </w:r>
      <w:r>
        <w:t xml:space="preserve"> </w:t>
      </w:r>
      <w:r w:rsidR="005F4DEF">
        <w:t xml:space="preserve">  </w:t>
      </w:r>
      <w:r w:rsidRPr="001679CF">
        <w:t xml:space="preserve"> s</w:t>
      </w:r>
      <w:r>
        <w:t xml:space="preserve"> </w:t>
      </w:r>
      <w:r w:rsidRPr="001679CF">
        <w:t xml:space="preserve">e </w:t>
      </w:r>
      <w:r w:rsidR="005F4DEF">
        <w:t xml:space="preserve">  </w:t>
      </w:r>
      <w:r>
        <w:t xml:space="preserve"> </w:t>
      </w:r>
      <w:r w:rsidRPr="001679CF">
        <w:t>s</w:t>
      </w:r>
      <w:r>
        <w:t xml:space="preserve"> </w:t>
      </w:r>
      <w:r w:rsidRPr="001679CF">
        <w:t>u</w:t>
      </w:r>
      <w:r>
        <w:t xml:space="preserve"> </w:t>
      </w:r>
      <w:r w:rsidRPr="001679CF">
        <w:t>g</w:t>
      </w:r>
      <w:r>
        <w:t xml:space="preserve"> </w:t>
      </w:r>
      <w:r w:rsidRPr="001679CF">
        <w:t>l</w:t>
      </w:r>
      <w:r>
        <w:t xml:space="preserve"> </w:t>
      </w:r>
      <w:r w:rsidRPr="001679CF">
        <w:t>a</w:t>
      </w:r>
      <w:r>
        <w:t xml:space="preserve"> </w:t>
      </w:r>
      <w:r w:rsidRPr="001679CF">
        <w:t>s</w:t>
      </w:r>
      <w:r>
        <w:t xml:space="preserve"> </w:t>
      </w:r>
      <w:r w:rsidRPr="001679CF">
        <w:t>n</w:t>
      </w:r>
      <w:r>
        <w:t xml:space="preserve"> </w:t>
      </w:r>
      <w:r w:rsidRPr="001679CF">
        <w:t>o</w:t>
      </w:r>
      <w:r>
        <w:t xml:space="preserve"> </w:t>
      </w:r>
      <w:r w:rsidRPr="001679CF">
        <w:t>s</w:t>
      </w:r>
      <w:r>
        <w:t xml:space="preserve"> </w:t>
      </w:r>
      <w:r w:rsidRPr="001679CF">
        <w:t>t</w:t>
      </w:r>
    </w:p>
    <w:p w:rsidRDefault="001679CF" w:rsidP="001679CF" w:rsidR="001679CF" w:rsidRPr="000A526B">
      <w:pPr>
        <w:jc w:val="center"/>
      </w:pPr>
    </w:p>
    <w:p w:rsidRDefault="00834828" w:rsidP="00834828" w:rsidR="00C57E2E">
      <w:pPr>
        <w:ind w:firstLine="708"/>
        <w:jc w:val="both"/>
      </w:pPr>
      <w:r w:rsidRPr="000A526B">
        <w:t>stečajnom upravitelju za</w:t>
      </w:r>
      <w:r w:rsidR="00C57E2E" w:rsidRPr="000A526B">
        <w:t xml:space="preserve"> </w:t>
      </w:r>
      <w:r w:rsidRPr="000A526B">
        <w:t xml:space="preserve">djelomičnu </w:t>
      </w:r>
      <w:r w:rsidR="00C57E2E" w:rsidRPr="000A526B">
        <w:t>diobu</w:t>
      </w:r>
      <w:r w:rsidR="00CE2CBB" w:rsidRPr="000A526B">
        <w:t xml:space="preserve"> prema diobnom popisu od </w:t>
      </w:r>
      <w:r w:rsidR="00506EE3">
        <w:t>2</w:t>
      </w:r>
      <w:r w:rsidR="008B774C">
        <w:t>6</w:t>
      </w:r>
      <w:r w:rsidR="00CE2CBB" w:rsidRPr="000A526B">
        <w:t xml:space="preserve">. </w:t>
      </w:r>
      <w:r w:rsidR="008B774C">
        <w:t>listopada</w:t>
      </w:r>
      <w:r w:rsidR="00CE2CBB" w:rsidRPr="000A526B">
        <w:t xml:space="preserve"> 201</w:t>
      </w:r>
      <w:r w:rsidRPr="000A526B">
        <w:t>6</w:t>
      </w:r>
      <w:r w:rsidR="00CE2CBB" w:rsidRPr="000A526B">
        <w:t>.</w:t>
      </w:r>
      <w:r w:rsidRPr="000A526B">
        <w:t xml:space="preserve"> </w:t>
      </w:r>
      <w:r w:rsidR="000A526B" w:rsidRPr="000A526B">
        <w:t>koji obuh</w:t>
      </w:r>
      <w:r w:rsidR="000A526B">
        <w:t xml:space="preserve">vaća tražbine </w:t>
      </w:r>
      <w:r w:rsidR="00506EE3">
        <w:t>I</w:t>
      </w:r>
      <w:r w:rsidRPr="000A526B">
        <w:t xml:space="preserve"> višeg isplatnog reda u iznosu od </w:t>
      </w:r>
      <w:r w:rsidR="008B774C">
        <w:t>74.415,68</w:t>
      </w:r>
      <w:r w:rsidR="000A526B">
        <w:t xml:space="preserve"> kn</w:t>
      </w:r>
      <w:r w:rsidRPr="000A526B">
        <w:t xml:space="preserve">, odnosno </w:t>
      </w:r>
      <w:r w:rsidR="008B774C">
        <w:t>50</w:t>
      </w:r>
      <w:r w:rsidRPr="000A526B">
        <w:t xml:space="preserve">% </w:t>
      </w:r>
      <w:r w:rsidR="0025206B">
        <w:t xml:space="preserve">od </w:t>
      </w:r>
      <w:r w:rsidRPr="000A526B">
        <w:t>utvrđen</w:t>
      </w:r>
      <w:r w:rsidR="00506EE3">
        <w:t>ih</w:t>
      </w:r>
      <w:r w:rsidRPr="000A526B">
        <w:t xml:space="preserve"> tražbin</w:t>
      </w:r>
      <w:r w:rsidR="00506EE3">
        <w:t>a</w:t>
      </w:r>
      <w:r w:rsidRPr="000A526B">
        <w:t>.</w:t>
      </w:r>
    </w:p>
    <w:p w:rsidRDefault="008B774C" w:rsidP="00834828" w:rsidR="008B774C">
      <w:pPr>
        <w:ind w:firstLine="708"/>
        <w:jc w:val="both"/>
      </w:pPr>
    </w:p>
    <w:tbl>
      <w:tblPr>
        <w:tblW w:type="dxa" w:w="933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975"/>
        <w:gridCol w:w="1335"/>
        <w:gridCol w:w="1815"/>
        <w:gridCol w:w="1455"/>
        <w:gridCol w:w="1305"/>
        <w:gridCol w:w="1170"/>
        <w:gridCol w:w="1275"/>
      </w:tblGrid>
      <w:tr w:rsidTr="008B774C" w:rsidR="008B774C">
        <w:trPr>
          <w:trHeight w:val="1020"/>
        </w:trPr>
        <w:tc>
          <w:tcPr>
            <w:tcW w:type="dxa" w:w="9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133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Ime i prezime/tvrtka ili naziv vjerovnika</w:t>
            </w:r>
          </w:p>
        </w:tc>
        <w:tc>
          <w:tcPr>
            <w:tcW w:type="dxa" w:w="181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dxa" w:w="14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Adresa/sjedište vjerovnika</w:t>
            </w:r>
          </w:p>
        </w:tc>
        <w:tc>
          <w:tcPr>
            <w:tcW w:type="dxa" w:w="13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Iznos utvrđene tražbine bruto</w:t>
            </w:r>
          </w:p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(kn)</w:t>
            </w:r>
          </w:p>
        </w:tc>
        <w:tc>
          <w:tcPr>
            <w:tcW w:type="dxa" w:w="11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Postotak namirenja</w:t>
            </w:r>
          </w:p>
        </w:tc>
        <w:tc>
          <w:tcPr>
            <w:tcW w:type="dxa" w:w="12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Iznos namirenja</w:t>
            </w:r>
          </w:p>
        </w:tc>
      </w:tr>
      <w:tr w:rsidTr="008B774C" w:rsidR="008B774C">
        <w:trPr>
          <w:trHeight w:val="765"/>
        </w:trPr>
        <w:tc>
          <w:tcPr>
            <w:tcW w:type="dxa" w:w="9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33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Miroslav </w:t>
            </w:r>
            <w:proofErr w:type="spellStart"/>
            <w:r>
              <w:rPr>
                <w:color w:val="000000"/>
                <w:sz w:val="20"/>
                <w:szCs w:val="20"/>
              </w:rPr>
              <w:t>Drakšić</w:t>
            </w:r>
            <w:proofErr w:type="spellEnd"/>
          </w:p>
        </w:tc>
        <w:tc>
          <w:tcPr>
            <w:tcW w:type="dxa" w:w="181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92679848238</w:t>
            </w:r>
          </w:p>
        </w:tc>
        <w:tc>
          <w:tcPr>
            <w:tcW w:type="dxa" w:w="14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Zagreb, 1. </w:t>
            </w:r>
            <w:proofErr w:type="spellStart"/>
            <w:r>
              <w:rPr>
                <w:color w:val="000000"/>
                <w:sz w:val="20"/>
                <w:szCs w:val="20"/>
              </w:rPr>
              <w:t>Gajnički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Vidikovac 9</w:t>
            </w:r>
          </w:p>
        </w:tc>
        <w:tc>
          <w:tcPr>
            <w:tcW w:type="dxa" w:w="13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18.422,47</w:t>
            </w:r>
          </w:p>
        </w:tc>
        <w:tc>
          <w:tcPr>
            <w:tcW w:type="dxa" w:w="11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type="dxa" w:w="12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9.211,24</w:t>
            </w:r>
          </w:p>
        </w:tc>
      </w:tr>
      <w:tr w:rsidTr="008B774C" w:rsidR="008B774C">
        <w:trPr>
          <w:trHeight w:val="510"/>
        </w:trPr>
        <w:tc>
          <w:tcPr>
            <w:tcW w:type="dxa" w:w="9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33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Mario </w:t>
            </w:r>
            <w:proofErr w:type="spellStart"/>
            <w:r>
              <w:rPr>
                <w:color w:val="000000"/>
                <w:sz w:val="20"/>
                <w:szCs w:val="20"/>
              </w:rPr>
              <w:t>Polunić</w:t>
            </w:r>
            <w:proofErr w:type="spellEnd"/>
          </w:p>
        </w:tc>
        <w:tc>
          <w:tcPr>
            <w:tcW w:type="dxa" w:w="181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27297082573</w:t>
            </w:r>
          </w:p>
        </w:tc>
        <w:tc>
          <w:tcPr>
            <w:tcW w:type="dxa" w:w="14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Zagreb, </w:t>
            </w:r>
            <w:proofErr w:type="spellStart"/>
            <w:r>
              <w:rPr>
                <w:color w:val="000000"/>
                <w:sz w:val="20"/>
                <w:szCs w:val="20"/>
              </w:rPr>
              <w:t>Bukošćak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11</w:t>
            </w:r>
          </w:p>
        </w:tc>
        <w:tc>
          <w:tcPr>
            <w:tcW w:type="dxa" w:w="13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24.365,77</w:t>
            </w:r>
          </w:p>
        </w:tc>
        <w:tc>
          <w:tcPr>
            <w:tcW w:type="dxa" w:w="11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type="dxa" w:w="12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12.182,89</w:t>
            </w:r>
          </w:p>
        </w:tc>
      </w:tr>
      <w:tr w:rsidTr="008B774C" w:rsidR="008B774C">
        <w:trPr>
          <w:trHeight w:val="510"/>
        </w:trPr>
        <w:tc>
          <w:tcPr>
            <w:tcW w:type="dxa" w:w="9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33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Zdravko  </w:t>
            </w:r>
            <w:proofErr w:type="spellStart"/>
            <w:r>
              <w:rPr>
                <w:color w:val="000000"/>
                <w:sz w:val="20"/>
                <w:szCs w:val="20"/>
              </w:rPr>
              <w:t>Polunić</w:t>
            </w:r>
            <w:proofErr w:type="spellEnd"/>
          </w:p>
        </w:tc>
        <w:tc>
          <w:tcPr>
            <w:tcW w:type="dxa" w:w="181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47271194607</w:t>
            </w:r>
          </w:p>
        </w:tc>
        <w:tc>
          <w:tcPr>
            <w:tcW w:type="dxa" w:w="14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Zagreb, Oranice 134 </w:t>
            </w:r>
          </w:p>
        </w:tc>
        <w:tc>
          <w:tcPr>
            <w:tcW w:type="dxa" w:w="13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17.677,69</w:t>
            </w:r>
          </w:p>
        </w:tc>
        <w:tc>
          <w:tcPr>
            <w:tcW w:type="dxa" w:w="11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type="dxa" w:w="12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8.838,85</w:t>
            </w:r>
          </w:p>
        </w:tc>
      </w:tr>
      <w:tr w:rsidTr="008B774C" w:rsidR="008B774C">
        <w:trPr>
          <w:trHeight w:val="510"/>
        </w:trPr>
        <w:tc>
          <w:tcPr>
            <w:tcW w:type="dxa" w:w="9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33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Vera </w:t>
            </w:r>
            <w:proofErr w:type="spellStart"/>
            <w:r>
              <w:rPr>
                <w:color w:val="000000"/>
                <w:sz w:val="20"/>
                <w:szCs w:val="20"/>
              </w:rPr>
              <w:t>Sabel</w:t>
            </w:r>
            <w:proofErr w:type="spellEnd"/>
          </w:p>
        </w:tc>
        <w:tc>
          <w:tcPr>
            <w:tcW w:type="dxa" w:w="181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42600786251</w:t>
            </w:r>
          </w:p>
        </w:tc>
        <w:tc>
          <w:tcPr>
            <w:tcW w:type="dxa" w:w="14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Zagreb, Prisavlje 10</w:t>
            </w:r>
          </w:p>
        </w:tc>
        <w:tc>
          <w:tcPr>
            <w:tcW w:type="dxa" w:w="13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44.437,87</w:t>
            </w:r>
          </w:p>
        </w:tc>
        <w:tc>
          <w:tcPr>
            <w:tcW w:type="dxa" w:w="11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type="dxa" w:w="12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22.218,94</w:t>
            </w:r>
          </w:p>
        </w:tc>
      </w:tr>
      <w:tr w:rsidTr="008B774C" w:rsidR="008B774C">
        <w:trPr>
          <w:trHeight w:val="450"/>
        </w:trPr>
        <w:tc>
          <w:tcPr>
            <w:tcW w:type="dxa" w:w="97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3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Nikola </w:t>
            </w:r>
            <w:proofErr w:type="spellStart"/>
            <w:r>
              <w:rPr>
                <w:color w:val="000000"/>
                <w:sz w:val="20"/>
                <w:szCs w:val="20"/>
              </w:rPr>
              <w:t>Polunić</w:t>
            </w:r>
            <w:proofErr w:type="spellEnd"/>
          </w:p>
        </w:tc>
        <w:tc>
          <w:tcPr>
            <w:tcW w:type="dxa" w:w="181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98639696657</w:t>
            </w:r>
          </w:p>
        </w:tc>
        <w:tc>
          <w:tcPr>
            <w:tcW w:type="dxa" w:w="145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Zagreb, Oranice 134 </w:t>
            </w:r>
          </w:p>
        </w:tc>
        <w:tc>
          <w:tcPr>
            <w:tcW w:type="dxa" w:w="130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43.927,56</w:t>
            </w:r>
          </w:p>
        </w:tc>
        <w:tc>
          <w:tcPr>
            <w:tcW w:type="dxa" w:w="117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type="dxa" w:w="127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21.963,78</w:t>
            </w:r>
          </w:p>
        </w:tc>
      </w:tr>
      <w:tr w:rsidTr="008B774C" w:rsidR="008B774C">
        <w:trPr>
          <w:trHeight w:val="255"/>
        </w:trPr>
        <w:tc>
          <w:tcPr>
            <w:tcW w:type="dxa" w:w="9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1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4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148.831,36</w:t>
            </w:r>
          </w:p>
        </w:tc>
        <w:tc>
          <w:tcPr>
            <w:tcW w:type="dxa" w:w="11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74.415,70</w:t>
            </w:r>
          </w:p>
        </w:tc>
      </w:tr>
    </w:tbl>
    <w:p w:rsidRDefault="001679CF" w:rsidP="00834828" w:rsidR="001679CF">
      <w:pPr>
        <w:ind w:firstLine="708"/>
        <w:jc w:val="both"/>
      </w:pPr>
    </w:p>
    <w:p w:rsidRDefault="00210798" w:rsidP="00210798" w:rsidR="00210798" w:rsidRPr="000A526B">
      <w:pPr>
        <w:ind w:left="360"/>
        <w:jc w:val="center"/>
      </w:pPr>
      <w:r w:rsidRPr="000A526B">
        <w:t xml:space="preserve">U </w:t>
      </w:r>
      <w:r w:rsidR="00690661" w:rsidRPr="000A526B">
        <w:t>Zagrebu</w:t>
      </w:r>
      <w:r w:rsidR="000A526B" w:rsidRPr="000A526B">
        <w:t xml:space="preserve"> </w:t>
      </w:r>
      <w:r w:rsidR="008B774C">
        <w:t>25</w:t>
      </w:r>
      <w:r w:rsidR="00690661" w:rsidRPr="000A526B">
        <w:t xml:space="preserve">. </w:t>
      </w:r>
      <w:r w:rsidR="008B774C">
        <w:t>studenoga</w:t>
      </w:r>
      <w:r w:rsidR="0027235A" w:rsidRPr="000A526B">
        <w:t xml:space="preserve"> </w:t>
      </w:r>
      <w:r w:rsidR="00690661" w:rsidRPr="000A526B">
        <w:t>201</w:t>
      </w:r>
      <w:r w:rsidR="002F7E60" w:rsidRPr="000A526B">
        <w:t>6</w:t>
      </w:r>
      <w:r w:rsidR="00690661" w:rsidRPr="000A526B">
        <w:t>.</w:t>
      </w:r>
    </w:p>
    <w:p w:rsidRDefault="00210798" w:rsidP="00210798" w:rsidR="00210798" w:rsidRPr="000A526B">
      <w:pPr>
        <w:ind w:left="360"/>
        <w:jc w:val="center"/>
      </w:pPr>
    </w:p>
    <w:p w:rsidRDefault="00210798" w:rsidP="00210798" w:rsidR="00210798" w:rsidRPr="000A526B">
      <w:pPr>
        <w:ind w:left="4956"/>
        <w:jc w:val="center"/>
      </w:pPr>
      <w:r w:rsidRPr="000A526B">
        <w:t>Stečajni sudac</w:t>
      </w:r>
    </w:p>
    <w:p w:rsidRDefault="00690661" w:rsidP="00210798" w:rsidR="00210798" w:rsidRPr="000A526B">
      <w:pPr>
        <w:ind w:left="4956"/>
        <w:jc w:val="center"/>
      </w:pPr>
      <w:r w:rsidRPr="000A526B">
        <w:t>Mislav Kolakušić</w:t>
      </w:r>
      <w:r w:rsidR="00670CAC">
        <w:t xml:space="preserve"> v.r.</w:t>
      </w:r>
    </w:p>
    <w:p w:rsidRDefault="00210798" w:rsidP="00210798" w:rsidR="00210798" w:rsidRPr="000A526B">
      <w:pPr>
        <w:ind w:left="360"/>
        <w:jc w:val="center"/>
      </w:pPr>
    </w:p>
    <w:p w:rsidRDefault="00867C17" w:rsidP="00670CAC" w:rsidR="00867C17"/>
    <w:p w:rsidRDefault="00670CAC" w:rsidP="007A1486" w:rsidR="00670CA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670CAC" w:rsidP="007A1486" w:rsidR="00670CA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70CAC" w:rsidP="007A1486" w:rsidR="00670CAC" w:rsidRPr="007A1486">
      <w:pPr>
        <w:ind w:left="720"/>
      </w:pPr>
    </w:p>
    <w:p w:rsidRDefault="00670CAC" w:rsidP="00670CAC" w:rsidR="00670CAC"/>
    <w:p w:rsidRDefault="00670CAC" w:rsidP="00670CAC" w:rsidR="00670CAC" w:rsidRPr="000A526B"/>
    <w:sectPr w:rsidR="00670CAC" w:rsidRPr="000A52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0A526B"/>
    <w:rsid w:val="001040EA"/>
    <w:rsid w:val="001679CF"/>
    <w:rsid w:val="001F237E"/>
    <w:rsid w:val="00210798"/>
    <w:rsid w:val="00240EBF"/>
    <w:rsid w:val="0025206B"/>
    <w:rsid w:val="0027235A"/>
    <w:rsid w:val="002E16DE"/>
    <w:rsid w:val="002F7E60"/>
    <w:rsid w:val="003B36B4"/>
    <w:rsid w:val="004C2742"/>
    <w:rsid w:val="00506EE3"/>
    <w:rsid w:val="00562967"/>
    <w:rsid w:val="00591F85"/>
    <w:rsid w:val="005F4DEF"/>
    <w:rsid w:val="00623A0B"/>
    <w:rsid w:val="00670CAC"/>
    <w:rsid w:val="00690661"/>
    <w:rsid w:val="007E0964"/>
    <w:rsid w:val="00834828"/>
    <w:rsid w:val="00867C17"/>
    <w:rsid w:val="008B774C"/>
    <w:rsid w:val="00932F52"/>
    <w:rsid w:val="009952F9"/>
    <w:rsid w:val="00A04249"/>
    <w:rsid w:val="00AB58A5"/>
    <w:rsid w:val="00B32B6B"/>
    <w:rsid w:val="00B73156"/>
    <w:rsid w:val="00C57E2E"/>
    <w:rsid w:val="00C746BA"/>
    <w:rsid w:val="00CE2CBB"/>
    <w:rsid w:val="00D26C29"/>
    <w:rsid w:val="00E5533B"/>
    <w:rsid w:val="00EC31BC"/>
    <w:rsid w:val="00ED01CA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C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C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stečajnom upravitelju za djelomičnu diobu</izvorni_sadrzaj>
    <derivirana_varijabla naziv="DomainObject.Primjedba_1">suglasnost stečajnom upravitelju za djelomičnu diobu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FEROMOTO d.o.o.</izvorni_sadrzaj>
    <derivirana_varijabla naziv="DomainObject.Predmet.ProtustrankaFormated_1">  FEROMOTO d.o.o.</derivirana_varijabla>
  </DomainObject.Predmet.ProtustrankaFormated>
  <DomainObject.Predmet.ProtustrankaFormatedOIB>
    <izvorni_sadrzaj>  FEROMOTO d.o.o., OIB 32977059652</izvorni_sadrzaj>
    <derivirana_varijabla naziv="DomainObject.Predmet.ProtustrankaFormatedOIB_1">  FEROMOTO d.o.o., OIB 32977059652</derivirana_varijabla>
  </DomainObject.Predmet.ProtustrankaFormatedOIB>
  <DomainObject.Predmet.ProtustrankaFormatedWithAdress>
    <izvorni_sadrzaj> FEROMOTO d.o.o., Oranice 134, 10000 Zagreb</izvorni_sadrzaj>
    <derivirana_varijabla naziv="DomainObject.Predmet.ProtustrankaFormatedWithAdress_1"> FEROMOTO d.o.o., Oranice 134, 10000 Zagreb</derivirana_varijabla>
  </DomainObject.Predmet.ProtustrankaFormatedWithAdress>
  <DomainObject.Predmet.ProtustrankaFormatedWithAdressOIB>
    <izvorni_sadrzaj> FEROMOTO d.o.o., OIB 32977059652, Oranice 134, 10000 Zagreb</izvorni_sadrzaj>
    <derivirana_varijabla naziv="DomainObject.Predmet.ProtustrankaFormatedWithAdressOIB_1"> FEROMOTO d.o.o., OIB 32977059652, Oranice 134, 10000 Zagreb</derivirana_varijabla>
  </DomainObject.Predmet.ProtustrankaFormatedWithAdressOIB>
  <DomainObject.Predmet.ProtustrankaWithAdress>
    <izvorni_sadrzaj>FEROMOTO d.o.o. Oranice 134, 10000 Zagreb</izvorni_sadrzaj>
    <derivirana_varijabla naziv="DomainObject.Predmet.ProtustrankaWithAdress_1">FEROMOTO d.o.o. Oranice 134, 10000 Zagreb</derivirana_varijabla>
  </DomainObject.Predmet.ProtustrankaWithAdress>
  <DomainObject.Predmet.ProtustrankaWithAdressOIB>
    <izvorni_sadrzaj>FEROMOTO d.o.o., OIB 32977059652, Oranice 134, 10000 Zagreb</izvorni_sadrzaj>
    <derivirana_varijabla naziv="DomainObject.Predmet.ProtustrankaWithAdressOIB_1">FEROMOTO d.o.o., OIB 32977059652, Oranice 134, 10000 Zagreb</derivirana_varijabla>
  </DomainObject.Predmet.ProtustrankaWithAdressOIB>
  <DomainObject.Predmet.ProtustrankaNazivFormated>
    <izvorni_sadrzaj>FEROMOTO d.o.o.</izvorni_sadrzaj>
    <derivirana_varijabla naziv="DomainObject.Predmet.ProtustrankaNazivFormated_1">FEROMOTO d.o.o.</derivirana_varijabla>
  </DomainObject.Predmet.ProtustrankaNazivFormated>
  <DomainObject.Predmet.ProtustrankaNazivFormatedOIB>
    <izvorni_sadrzaj>FEROMOTO d.o.o., OIB 32977059652</izvorni_sadrzaj>
    <derivirana_varijabla naziv="DomainObject.Predmet.ProtustrankaNazivFormatedOIB_1">FEROMOTO d.o.o., OIB 32977059652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FEROMOTO d.o.o.</item>
    </izvorni_sadrzaj>
    <derivirana_varijabla naziv="DomainObject.Predmet.ProtuStrankaListFormated_1">
      <item>FEROMOTO d.o.o.</item>
    </derivirana_varijabla>
  </DomainObject.Predmet.ProtuStrankaListFormated>
  <DomainObject.Predmet.ProtuStrankaListFormatedOIB>
    <izvorni_sadrzaj>
      <item>FEROMOTO d.o.o., OIB 32977059652</item>
    </izvorni_sadrzaj>
    <derivirana_varijabla naziv="DomainObject.Predmet.ProtuStrankaListFormatedOIB_1">
      <item>FEROMOTO d.o.o., OIB 32977059652</item>
    </derivirana_varijabla>
  </DomainObject.Predmet.ProtuStrankaListFormatedOIB>
  <DomainObject.Predmet.ProtuStrankaListFormatedWithAdress>
    <izvorni_sadrzaj>
      <item>FEROMOTO d.o.o., Oranice 134, 10000 Zagreb</item>
    </izvorni_sadrzaj>
    <derivirana_varijabla naziv="DomainObject.Predmet.ProtuStrankaListFormatedWithAdress_1">
      <item>FEROMOTO d.o.o., Oranice 134, 10000 Zagreb</item>
    </derivirana_varijabla>
  </DomainObject.Predmet.ProtuStrankaListFormatedWithAdress>
  <DomainObject.Predmet.ProtuStrankaListFormatedWithAdressOIB>
    <izvorni_sadrzaj>
      <item>FEROMOTO d.o.o., OIB 32977059652, Oranice 134, 10000 Zagreb</item>
    </izvorni_sadrzaj>
    <derivirana_varijabla naziv="DomainObject.Predmet.ProtuStrankaListFormatedWithAdressOIB_1">
      <item>FEROMOTO d.o.o., OIB 32977059652, Oranice 134, 10000 Zagreb</item>
    </derivirana_varijabla>
  </DomainObject.Predmet.ProtuStrankaListFormatedWithAdressOIB>
  <DomainObject.Predmet.ProtuStrankaListNazivFormated>
    <izvorni_sadrzaj>
      <item>FEROMOTO d.o.o.</item>
    </izvorni_sadrzaj>
    <derivirana_varijabla naziv="DomainObject.Predmet.ProtuStrankaListNazivFormated_1">
      <item>FEROMOTO d.o.o.</item>
    </derivirana_varijabla>
  </DomainObject.Predmet.ProtuStrankaListNazivFormated>
  <DomainObject.Predmet.ProtuStrankaListNazivFormatedOIB>
    <izvorni_sadrzaj>
      <item>FEROMOTO d.o.o., OIB 32977059652</item>
    </izvorni_sadrzaj>
    <derivirana_varijabla naziv="DomainObject.Predmet.ProtuStrankaListNazivFormatedOIB_1">
      <item>FEROMOTO d.o.o., OIB 32977059652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FEROMOTO d.o.o.</izvorni_sadrzaj>
    <derivirana_varijabla naziv="DomainObject.Predmet.ProtustrankaIDrugi_1">FEROMOTO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FEROMOTO d.o.o., OIB 32977059652, Oranice 134, 10000 Zagreb</izvorni_sadrzaj>
    <derivirana_varijabla naziv="DomainObject.Predmet.ProtustrankaIDrugiAdressOIB_1">FEROMOTO d.o.o., OIB 32977059652, Oranice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FEROMOTO d.o.o.</item>
      <item>ĐURĐA DRAGOVIĆ GRAHEK</item>
    </izvorni_sadrzaj>
    <derivirana_varijabla naziv="DomainObject.Predmet.SudioniciListNaziv_1">
      <item>FINA Regionalni centar Zagreb</item>
      <item>FEROMOTO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FEROMOTO d.o.o., OIB 32977059652, Oranice 134,10000 Zagreb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FEROMOTO d.o.o., OIB 32977059652, Oranice 134,10000 Zagreb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32977059652</item>
      <item>, OIB 90124243686</item>
    </izvorni_sadrzaj>
    <derivirana_varijabla naziv="DomainObject.Predmet.SudioniciListNazivOIB_1">
      <item>, OIB 85821130368</item>
      <item>, OIB 32977059652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210</properties:Words>
  <properties:Characters>1079</properties:Characters>
  <properties:Lines>99</properties:Lines>
  <properties:Paragraphs>58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2016-11-25T08:41:00Z</dcterms:created>
  <dc:creator>RH-TDU</dc:creator>
  <cp:lastModifiedBy>Ivana Stampf</cp:lastModifiedBy>
  <cp:lastPrinted>2013-03-01T09:51:00Z</cp:lastPrinted>
  <dcterms:modified xmlns:xsi="http://www.w3.org/2001/XMLSchema-instance" xsi:type="dcterms:W3CDTF">2016-11-25T09:19:00Z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