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6e3aa" w14:paraId="906e3aa" w:rsidRDefault="002B35A0" w:rsidP="00B41623" w:rsidR="002B35A0" w:rsidRPr="00BF58CE">
      <w:pPr>
        <w15:collapsed w:val="false"/>
        <w:rPr>
          <w:b/>
        </w:rPr>
      </w:pPr>
    </w:p>
    <w:p w:rsidRDefault="00B41623" w:rsidP="00B41623" w:rsidR="00B41623" w:rsidRPr="0065620B">
      <w:pPr>
        <w:ind w:firstLine="708"/>
      </w:pPr>
      <w:r w:rsidRPr="0065620B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1623" w:rsidP="00B41623" w:rsidR="00B41623" w:rsidRPr="0065620B">
      <w:r w:rsidRPr="0065620B">
        <w:rPr>
          <w:rFonts w:eastAsia="MS Mincho"/>
        </w:rPr>
        <w:t>REPUBLIKA HRVATSKA</w:t>
      </w:r>
    </w:p>
    <w:p w:rsidRDefault="00B41623" w:rsidP="00B41623" w:rsidR="00B41623" w:rsidRPr="0065620B">
      <w:r w:rsidRPr="0065620B">
        <w:rPr>
          <w:rFonts w:eastAsia="MS Mincho"/>
        </w:rPr>
        <w:t>TRGOVAČKI SUD U RIJECI</w:t>
      </w:r>
    </w:p>
    <w:p w:rsidRDefault="00B41623" w:rsidP="00B41623" w:rsidR="00B41623" w:rsidRPr="0065620B">
      <w:pPr>
        <w:rPr>
          <w:rFonts w:eastAsia="MS Mincho"/>
        </w:rPr>
      </w:pPr>
      <w:r w:rsidRPr="0065620B">
        <w:rPr>
          <w:rFonts w:eastAsia="MS Mincho"/>
        </w:rPr>
        <w:t xml:space="preserve">      Rijeka, Zadarska 1 i 3</w:t>
      </w:r>
    </w:p>
    <w:p w:rsidRDefault="00F72526" w:rsidP="002B35A0" w:rsidR="00F72526" w:rsidRPr="0065620B">
      <w:pPr>
        <w:jc w:val="center"/>
        <w:rPr>
          <w:b/>
        </w:rPr>
      </w:pPr>
    </w:p>
    <w:p w:rsidRDefault="001141D0" w:rsidP="002B35A0" w:rsidR="001141D0">
      <w:pPr>
        <w:jc w:val="center"/>
        <w:rPr>
          <w:b/>
        </w:rPr>
      </w:pPr>
    </w:p>
    <w:p w:rsidRDefault="00EC29EE" w:rsidP="002B35A0" w:rsidR="00EC29EE" w:rsidRPr="0065620B">
      <w:pPr>
        <w:jc w:val="center"/>
        <w:rPr>
          <w:b/>
        </w:rPr>
      </w:pPr>
    </w:p>
    <w:p w:rsidRDefault="0065620B" w:rsidP="002B35A0" w:rsidR="00BC2635" w:rsidRPr="0065620B">
      <w:pPr>
        <w:jc w:val="center"/>
      </w:pPr>
      <w:r>
        <w:t xml:space="preserve">U   I M E   R E P U B L I K E </w:t>
      </w:r>
      <w:r w:rsidR="00953642" w:rsidRPr="0065620B">
        <w:t xml:space="preserve">  H R V A T S K E</w:t>
      </w:r>
    </w:p>
    <w:p w:rsidRDefault="002B35A0" w:rsidR="002B35A0"/>
    <w:p w:rsidRDefault="002B35A0" w:rsidP="002B35A0" w:rsidR="002B35A0">
      <w:pPr>
        <w:jc w:val="center"/>
      </w:pPr>
      <w:r w:rsidRPr="0065620B">
        <w:t>R J E Š E N J E</w:t>
      </w:r>
    </w:p>
    <w:p w:rsidRDefault="00EC29EE" w:rsidP="002B35A0" w:rsidR="00EC29EE" w:rsidRPr="0065620B">
      <w:pPr>
        <w:jc w:val="center"/>
      </w:pPr>
    </w:p>
    <w:p w:rsidRDefault="002B35A0" w:rsidP="006309CC" w:rsidR="002B35A0">
      <w:pPr>
        <w:jc w:val="both"/>
        <w:rPr>
          <w:b/>
        </w:rPr>
      </w:pPr>
    </w:p>
    <w:p w:rsidRDefault="00BF58CE" w:rsidP="006309CC" w:rsidR="00BF58CE" w:rsidRPr="0065620B">
      <w:pPr>
        <w:jc w:val="both"/>
        <w:rPr>
          <w:b/>
        </w:rPr>
      </w:pPr>
    </w:p>
    <w:p w:rsidRDefault="002B35A0" w:rsidP="009C26FD" w:rsidR="002B35A0" w:rsidRPr="00B0672A">
      <w:pPr>
        <w:jc w:val="both"/>
        <w:rPr>
          <w:rFonts w:cs="Arial"/>
          <w:sz w:val="18"/>
          <w:szCs w:val="18"/>
        </w:rPr>
      </w:pPr>
      <w:r w:rsidRPr="0065620B">
        <w:tab/>
      </w:r>
      <w:r w:rsidR="003C156A" w:rsidRPr="0065620B">
        <w:t xml:space="preserve">Trgovački sud u Rijeci, po </w:t>
      </w:r>
      <w:proofErr w:type="spellStart"/>
      <w:r w:rsidR="003C156A" w:rsidRPr="0065620B">
        <w:t>Liljani</w:t>
      </w:r>
      <w:proofErr w:type="spellEnd"/>
      <w:r w:rsidR="003C156A" w:rsidRPr="0065620B">
        <w:t xml:space="preserve"> Ugrin, kao sucu pojedincu, u postupku sklapanja </w:t>
      </w:r>
      <w:proofErr w:type="spellStart"/>
      <w:r w:rsidR="003C156A" w:rsidRPr="0065620B">
        <w:t>predstečajne</w:t>
      </w:r>
      <w:proofErr w:type="spellEnd"/>
      <w:r w:rsidR="003C156A" w:rsidRPr="0065620B">
        <w:t xml:space="preserve"> nagodbe </w:t>
      </w:r>
      <w:r w:rsidR="00CC22EB">
        <w:rPr>
          <w:bCs/>
        </w:rPr>
        <w:t>dužnik</w:t>
      </w:r>
      <w:r w:rsidR="00DF08A3">
        <w:rPr>
          <w:bCs/>
        </w:rPr>
        <w:t>a</w:t>
      </w:r>
      <w:r w:rsidR="00CC22EB">
        <w:rPr>
          <w:bCs/>
        </w:rPr>
        <w:t xml:space="preserve"> </w:t>
      </w:r>
      <w:r w:rsidR="00156405" w:rsidRPr="00156405">
        <w:rPr>
          <w:bCs/>
        </w:rPr>
        <w:t xml:space="preserve">FERO - ČAVAL društvo s ograničenom odgovornošću za proizvodnju čavala </w:t>
      </w:r>
      <w:proofErr w:type="spellStart"/>
      <w:r w:rsidR="00156405" w:rsidRPr="00156405">
        <w:rPr>
          <w:bCs/>
        </w:rPr>
        <w:t>Viškovo</w:t>
      </w:r>
      <w:proofErr w:type="spellEnd"/>
      <w:r w:rsidR="00156405" w:rsidRPr="00156405">
        <w:rPr>
          <w:bCs/>
        </w:rPr>
        <w:t xml:space="preserve">, </w:t>
      </w:r>
      <w:proofErr w:type="spellStart"/>
      <w:r w:rsidR="00156405" w:rsidRPr="00156405">
        <w:rPr>
          <w:bCs/>
        </w:rPr>
        <w:t>Kapiti</w:t>
      </w:r>
      <w:proofErr w:type="spellEnd"/>
      <w:r w:rsidR="00156405" w:rsidRPr="00156405">
        <w:rPr>
          <w:bCs/>
        </w:rPr>
        <w:t xml:space="preserve"> 3 (MBS 040161678  – OIB 48674050280 )</w:t>
      </w:r>
      <w:r w:rsidR="00CF4A0D">
        <w:t xml:space="preserve"> </w:t>
      </w:r>
      <w:r w:rsidR="00887023" w:rsidRPr="0065620B">
        <w:t>i njegov</w:t>
      </w:r>
      <w:r w:rsidR="00C15442">
        <w:t>ih</w:t>
      </w:r>
      <w:r w:rsidR="00887023" w:rsidRPr="0065620B">
        <w:t xml:space="preserve"> vjerovnika</w:t>
      </w:r>
      <w:r w:rsidR="008E0F8F" w:rsidRPr="0065620B">
        <w:t>,</w:t>
      </w:r>
      <w:r w:rsidR="008E0F8F" w:rsidRPr="0065620B">
        <w:rPr>
          <w:b/>
        </w:rPr>
        <w:t xml:space="preserve"> </w:t>
      </w:r>
      <w:r w:rsidR="003C156A" w:rsidRPr="0065620B">
        <w:t xml:space="preserve">temeljem odredbi članka 66. Zakona o financijskom poslovanju i </w:t>
      </w:r>
      <w:proofErr w:type="spellStart"/>
      <w:r w:rsidR="003C156A" w:rsidRPr="0065620B">
        <w:t>predstečajnoj</w:t>
      </w:r>
      <w:proofErr w:type="spellEnd"/>
      <w:r w:rsidR="003C156A" w:rsidRPr="0065620B">
        <w:t xml:space="preserve"> nagodbi ( „Narodne novine“ broj 108/12, 114/12, 81/13 i 112/13, u daljnjem tekstu: ZFPPN ) </w:t>
      </w:r>
      <w:r w:rsidRPr="0065620B">
        <w:t xml:space="preserve">dana </w:t>
      </w:r>
      <w:r w:rsidR="00476777">
        <w:t xml:space="preserve">7. lipnja </w:t>
      </w:r>
      <w:bookmarkStart w:name="_GoBack" w:id="0"/>
      <w:bookmarkEnd w:id="0"/>
      <w:r w:rsidR="009124E0">
        <w:t xml:space="preserve"> </w:t>
      </w:r>
      <w:r w:rsidR="001E11DD" w:rsidRPr="0065620B">
        <w:t>201</w:t>
      </w:r>
      <w:r w:rsidR="009F023E" w:rsidRPr="0065620B">
        <w:t>6</w:t>
      </w:r>
      <w:r w:rsidR="001E11DD" w:rsidRPr="0065620B">
        <w:t>.</w:t>
      </w:r>
    </w:p>
    <w:p w:rsidRDefault="001E11DD" w:rsidP="00C15442" w:rsidR="001E11DD">
      <w:pPr>
        <w:jc w:val="both"/>
      </w:pPr>
    </w:p>
    <w:p w:rsidRDefault="00BF58CE" w:rsidP="00C15442" w:rsidR="00BF58CE">
      <w:pPr>
        <w:jc w:val="both"/>
      </w:pPr>
    </w:p>
    <w:p w:rsidRDefault="00BF58CE" w:rsidP="00C15442" w:rsidR="00BF58CE">
      <w:pPr>
        <w:jc w:val="both"/>
      </w:pPr>
    </w:p>
    <w:p w:rsidRDefault="002B35A0" w:rsidP="002B35A0" w:rsidR="002B35A0" w:rsidRPr="0065620B">
      <w:pPr>
        <w:jc w:val="center"/>
      </w:pPr>
      <w:r w:rsidRPr="0065620B">
        <w:t>r i j e š i o    j e</w:t>
      </w:r>
    </w:p>
    <w:p w:rsidRDefault="002B35A0" w:rsidP="002B35A0" w:rsidR="002B35A0" w:rsidRPr="0065620B">
      <w:pPr>
        <w:jc w:val="center"/>
      </w:pPr>
    </w:p>
    <w:p w:rsidRDefault="002B35A0" w:rsidP="002B35A0" w:rsidR="002B35A0">
      <w:pPr>
        <w:jc w:val="center"/>
      </w:pPr>
    </w:p>
    <w:p w:rsidRDefault="00BF58CE" w:rsidP="002B35A0" w:rsidR="00BF58CE" w:rsidRPr="0065620B">
      <w:pPr>
        <w:jc w:val="center"/>
      </w:pPr>
    </w:p>
    <w:p w:rsidRDefault="00F72526" w:rsidP="009C26FD" w:rsidR="00156405">
      <w:pPr>
        <w:jc w:val="both"/>
      </w:pPr>
      <w:r w:rsidRPr="0065620B">
        <w:t xml:space="preserve">I.    </w:t>
      </w:r>
      <w:r w:rsidR="002B35A0" w:rsidRPr="0065620B">
        <w:t xml:space="preserve">Odobrava se sklopljena </w:t>
      </w:r>
      <w:proofErr w:type="spellStart"/>
      <w:r w:rsidR="002B35A0" w:rsidRPr="0065620B">
        <w:t>predstečajna</w:t>
      </w:r>
      <w:proofErr w:type="spellEnd"/>
      <w:r w:rsidR="002B35A0" w:rsidRPr="0065620B">
        <w:t xml:space="preserve"> nagodba između </w:t>
      </w:r>
      <w:r w:rsidR="00DF08A3">
        <w:rPr>
          <w:bCs/>
        </w:rPr>
        <w:t xml:space="preserve">dužnika </w:t>
      </w:r>
      <w:r w:rsidR="00156405" w:rsidRPr="00156405">
        <w:rPr>
          <w:bCs/>
        </w:rPr>
        <w:t xml:space="preserve">FERO - ČAVAL društvo s ograničenom odgovornošću za proizvodnju čavala </w:t>
      </w:r>
      <w:proofErr w:type="spellStart"/>
      <w:r w:rsidR="00156405" w:rsidRPr="00156405">
        <w:rPr>
          <w:bCs/>
        </w:rPr>
        <w:t>Viškovo</w:t>
      </w:r>
      <w:proofErr w:type="spellEnd"/>
      <w:r w:rsidR="00156405" w:rsidRPr="00156405">
        <w:rPr>
          <w:bCs/>
        </w:rPr>
        <w:t xml:space="preserve">, </w:t>
      </w:r>
      <w:proofErr w:type="spellStart"/>
      <w:r w:rsidR="00156405" w:rsidRPr="00156405">
        <w:rPr>
          <w:bCs/>
        </w:rPr>
        <w:t>Kapiti</w:t>
      </w:r>
      <w:proofErr w:type="spellEnd"/>
      <w:r w:rsidR="00156405" w:rsidRPr="00156405">
        <w:rPr>
          <w:bCs/>
        </w:rPr>
        <w:t xml:space="preserve"> 3 (MBS 040161678  – OIB 48674050280 )</w:t>
      </w:r>
      <w:r w:rsidR="00010703">
        <w:t xml:space="preserve">, </w:t>
      </w:r>
      <w:r w:rsidR="00531FFE">
        <w:t>u daljnjem tekstu: dužnik</w:t>
      </w:r>
      <w:r w:rsidR="00010703">
        <w:t xml:space="preserve">, </w:t>
      </w:r>
      <w:r w:rsidR="00531FFE">
        <w:t xml:space="preserve"> i njegov</w:t>
      </w:r>
      <w:r w:rsidR="00A876C9">
        <w:t>ih</w:t>
      </w:r>
      <w:r w:rsidR="00531FFE">
        <w:t xml:space="preserve"> vjerovnika čij</w:t>
      </w:r>
      <w:r w:rsidR="00A876C9">
        <w:t>e su</w:t>
      </w:r>
      <w:r w:rsidR="00531FFE">
        <w:t xml:space="preserve"> tražbin</w:t>
      </w:r>
      <w:r w:rsidR="00A876C9">
        <w:t>e</w:t>
      </w:r>
      <w:r w:rsidR="00531FFE">
        <w:t xml:space="preserve"> </w:t>
      </w:r>
      <w:r w:rsidR="00156405">
        <w:t xml:space="preserve"> </w:t>
      </w:r>
      <w:r w:rsidR="00156405" w:rsidRPr="00156405">
        <w:t xml:space="preserve">izvan ročišta rješenjem Financijske Agencije </w:t>
      </w:r>
      <w:proofErr w:type="spellStart"/>
      <w:r w:rsidR="00156405" w:rsidRPr="00156405">
        <w:t>posl</w:t>
      </w:r>
      <w:proofErr w:type="spellEnd"/>
      <w:r w:rsidR="00156405" w:rsidRPr="00156405">
        <w:t xml:space="preserve">. br. Klasa: UP-I/110/07/15-01/8705, </w:t>
      </w:r>
      <w:proofErr w:type="spellStart"/>
      <w:r w:rsidR="00156405" w:rsidRPr="00156405">
        <w:t>Ur</w:t>
      </w:r>
      <w:proofErr w:type="spellEnd"/>
      <w:r w:rsidR="00156405" w:rsidRPr="00156405">
        <w:t xml:space="preserve">. </w:t>
      </w:r>
      <w:proofErr w:type="spellStart"/>
      <w:r w:rsidR="00156405" w:rsidRPr="00156405">
        <w:t>br</w:t>
      </w:r>
      <w:proofErr w:type="spellEnd"/>
      <w:r w:rsidR="00156405" w:rsidRPr="00156405">
        <w:t xml:space="preserve">: 04-06-16-8705-46 od 27. siječnja 2016. (list 301 do 309 spisa), rješenjem </w:t>
      </w:r>
      <w:proofErr w:type="spellStart"/>
      <w:r w:rsidR="00156405" w:rsidRPr="00156405">
        <w:t>posl</w:t>
      </w:r>
      <w:proofErr w:type="spellEnd"/>
      <w:r w:rsidR="00156405" w:rsidRPr="00156405">
        <w:t xml:space="preserve">. br. Klasa: UP-I/110/07/15-01/8705, </w:t>
      </w:r>
      <w:proofErr w:type="spellStart"/>
      <w:r w:rsidR="00156405" w:rsidRPr="00156405">
        <w:t>Ur</w:t>
      </w:r>
      <w:proofErr w:type="spellEnd"/>
      <w:r w:rsidR="00156405" w:rsidRPr="00156405">
        <w:t xml:space="preserve">. </w:t>
      </w:r>
      <w:proofErr w:type="spellStart"/>
      <w:r w:rsidR="00156405" w:rsidRPr="00156405">
        <w:t>br</w:t>
      </w:r>
      <w:proofErr w:type="spellEnd"/>
      <w:r w:rsidR="00156405" w:rsidRPr="00156405">
        <w:t xml:space="preserve">: 04-06-16-8705-55 od 11. veljače 2016. (list 310 do 318 spisa) te rješenjem </w:t>
      </w:r>
      <w:proofErr w:type="spellStart"/>
      <w:r w:rsidR="00156405" w:rsidRPr="00156405">
        <w:t>posl</w:t>
      </w:r>
      <w:proofErr w:type="spellEnd"/>
      <w:r w:rsidR="00156405" w:rsidRPr="00156405">
        <w:t xml:space="preserve">. br. Klasa: UP-I/110/07/15-01/8705, </w:t>
      </w:r>
      <w:proofErr w:type="spellStart"/>
      <w:r w:rsidR="00156405" w:rsidRPr="00156405">
        <w:t>Ur</w:t>
      </w:r>
      <w:proofErr w:type="spellEnd"/>
      <w:r w:rsidR="00156405" w:rsidRPr="00156405">
        <w:t xml:space="preserve">. </w:t>
      </w:r>
      <w:proofErr w:type="spellStart"/>
      <w:r w:rsidR="00156405" w:rsidRPr="00156405">
        <w:t>br</w:t>
      </w:r>
      <w:proofErr w:type="spellEnd"/>
      <w:r w:rsidR="00156405" w:rsidRPr="00156405">
        <w:t xml:space="preserve">: 04-06-16-8705-60 od 12. veljače 2016. </w:t>
      </w:r>
      <w:r w:rsidR="00EC29EE">
        <w:t xml:space="preserve">utvrđene </w:t>
      </w:r>
      <w:r w:rsidR="00156405" w:rsidRPr="00156405">
        <w:t>u ukupnom iznosu od 728.224,30 kn</w:t>
      </w:r>
      <w:r w:rsidR="00EC29EE">
        <w:t xml:space="preserve">, kako slijedi: </w:t>
      </w:r>
    </w:p>
    <w:p w:rsidRDefault="00156405" w:rsidP="009C26FD" w:rsidR="00156405">
      <w:pPr>
        <w:jc w:val="both"/>
      </w:pPr>
    </w:p>
    <w:tbl>
      <w:tblPr>
        <w:tblW w:type="dxa" w:w="9072"/>
        <w:tblInd w:type="dxa" w:w="108"/>
        <w:tbl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H w:space="0" w:sz="8" w:color="000000" w:val="single"/>
          <w:insideV w:space="0" w:sz="8" w:color="000000" w:val="single"/>
        </w:tblBorders>
        <w:tblLook w:val="00A0" w:noVBand="0" w:noHBand="0" w:lastColumn="0" w:firstColumn="1" w:lastRow="0" w:firstRow="1"/>
      </w:tblPr>
      <w:tblGrid>
        <w:gridCol w:w="876"/>
        <w:gridCol w:w="1736"/>
        <w:gridCol w:w="4759"/>
        <w:gridCol w:w="1701"/>
      </w:tblGrid>
      <w:tr w:rsidTr="00EC29EE" w:rsidR="00156405" w:rsidRPr="0097229B">
        <w:trPr>
          <w:trHeight w:val="60"/>
        </w:trPr>
        <w:tc>
          <w:tcPr>
            <w:tcW w:type="dxa" w:w="876"/>
          </w:tcPr>
          <w:p w:rsidRDefault="00156405" w:rsidP="00EC29EE" w:rsidR="00156405" w:rsidRPr="0097229B">
            <w:pPr>
              <w:pStyle w:val="Bezproreda"/>
            </w:pPr>
          </w:p>
        </w:tc>
        <w:tc>
          <w:tcPr>
            <w:tcW w:type="dxa" w:w="1736"/>
          </w:tcPr>
          <w:p w:rsidRDefault="00156405" w:rsidP="00EC29EE" w:rsidR="00156405" w:rsidRPr="0097229B">
            <w:pPr>
              <w:pStyle w:val="Bezproreda"/>
            </w:pPr>
            <w:r w:rsidRPr="0097229B">
              <w:t xml:space="preserve">OIB VJEROVNIKA </w:t>
            </w:r>
          </w:p>
        </w:tc>
        <w:tc>
          <w:tcPr>
            <w:tcW w:type="dxa" w:w="4759"/>
          </w:tcPr>
          <w:p w:rsidRDefault="00156405" w:rsidP="00EC29EE" w:rsidR="00156405" w:rsidRPr="0097229B">
            <w:pPr>
              <w:pStyle w:val="Bezproreda"/>
            </w:pPr>
            <w:r w:rsidRPr="0097229B">
              <w:t xml:space="preserve">NAZIV VJEROVNIKA </w:t>
            </w:r>
          </w:p>
        </w:tc>
        <w:tc>
          <w:tcPr>
            <w:tcW w:type="dxa" w:w="1701"/>
          </w:tcPr>
          <w:p w:rsidRDefault="00156405" w:rsidP="00EC29EE" w:rsidR="00156405" w:rsidRPr="0097229B">
            <w:pPr>
              <w:pStyle w:val="Bezproreda"/>
            </w:pPr>
            <w:r w:rsidRPr="0097229B">
              <w:t xml:space="preserve">UTVRĐENI IZNOS TRAŽBINE </w:t>
            </w:r>
          </w:p>
        </w:tc>
      </w:tr>
      <w:tr w:rsidTr="00EC29EE" w:rsidR="00156405" w:rsidRPr="0097229B">
        <w:trPr>
          <w:trHeight w:val="48"/>
        </w:trPr>
        <w:tc>
          <w:tcPr>
            <w:tcW w:type="dxa" w:w="876"/>
          </w:tcPr>
          <w:p w:rsidRDefault="00156405" w:rsidP="00EC29EE" w:rsidR="00156405" w:rsidRPr="0097229B">
            <w:pPr>
              <w:pStyle w:val="Bezproreda"/>
            </w:pPr>
            <w:r w:rsidRPr="0097229B">
              <w:t>1.</w:t>
            </w:r>
          </w:p>
        </w:tc>
        <w:tc>
          <w:tcPr>
            <w:tcW w:type="dxa" w:w="1736"/>
          </w:tcPr>
          <w:p w:rsidRDefault="00156405" w:rsidP="00EC29EE" w:rsidR="00156405" w:rsidRPr="0097229B">
            <w:pPr>
              <w:pStyle w:val="Bezproreda"/>
            </w:pPr>
            <w:r>
              <w:t>11046503641</w:t>
            </w:r>
          </w:p>
        </w:tc>
        <w:tc>
          <w:tcPr>
            <w:tcW w:type="dxa" w:w="4759"/>
          </w:tcPr>
          <w:p w:rsidRDefault="00156405" w:rsidP="00EC29EE" w:rsidR="00156405" w:rsidRPr="0097229B">
            <w:pPr>
              <w:pStyle w:val="Bezproreda"/>
            </w:pPr>
            <w:r>
              <w:t xml:space="preserve">ARK – MIHELIĆ d.o.o. </w:t>
            </w:r>
            <w:proofErr w:type="spellStart"/>
            <w:r>
              <w:t>Viškovo</w:t>
            </w:r>
            <w:proofErr w:type="spellEnd"/>
            <w:r>
              <w:t xml:space="preserve">, </w:t>
            </w:r>
            <w:proofErr w:type="spellStart"/>
            <w:r>
              <w:t>Furićevo</w:t>
            </w:r>
            <w:proofErr w:type="spellEnd"/>
            <w:r>
              <w:t xml:space="preserve"> 64</w:t>
            </w:r>
          </w:p>
        </w:tc>
        <w:tc>
          <w:tcPr>
            <w:tcW w:type="dxa" w:w="1701"/>
          </w:tcPr>
          <w:p w:rsidRDefault="00156405" w:rsidP="00EC29EE" w:rsidR="00156405" w:rsidRPr="0097229B">
            <w:pPr>
              <w:pStyle w:val="Bezproreda"/>
              <w:jc w:val="right"/>
            </w:pPr>
            <w:r>
              <w:t>454,92 kn</w:t>
            </w:r>
          </w:p>
        </w:tc>
      </w:tr>
      <w:tr w:rsidTr="00EC29EE" w:rsidR="00156405" w:rsidRPr="0097229B">
        <w:trPr>
          <w:trHeight w:val="48"/>
        </w:trPr>
        <w:tc>
          <w:tcPr>
            <w:tcW w:type="dxa" w:w="876"/>
          </w:tcPr>
          <w:p w:rsidRDefault="00156405" w:rsidP="00EC29EE" w:rsidR="00156405" w:rsidRPr="0097229B">
            <w:pPr>
              <w:pStyle w:val="Bezproreda"/>
            </w:pPr>
            <w:r w:rsidRPr="0097229B">
              <w:t>2.</w:t>
            </w:r>
          </w:p>
        </w:tc>
        <w:tc>
          <w:tcPr>
            <w:tcW w:type="dxa" w:w="1736"/>
          </w:tcPr>
          <w:p w:rsidRDefault="00156405" w:rsidP="00EC29EE" w:rsidR="00156405" w:rsidRPr="0097229B">
            <w:pPr>
              <w:pStyle w:val="Bezproreda"/>
            </w:pPr>
            <w:r>
              <w:t>33231965147</w:t>
            </w:r>
          </w:p>
        </w:tc>
        <w:tc>
          <w:tcPr>
            <w:tcW w:type="dxa" w:w="4759"/>
          </w:tcPr>
          <w:p w:rsidRDefault="00156405" w:rsidP="00EC29EE" w:rsidR="00156405" w:rsidRPr="0097229B">
            <w:pPr>
              <w:pStyle w:val="Bezproreda"/>
            </w:pPr>
            <w:r>
              <w:t xml:space="preserve">ARMKO d.d. </w:t>
            </w:r>
            <w:proofErr w:type="spellStart"/>
            <w:r>
              <w:t>Konjščina</w:t>
            </w:r>
            <w:proofErr w:type="spellEnd"/>
          </w:p>
        </w:tc>
        <w:tc>
          <w:tcPr>
            <w:tcW w:type="dxa" w:w="1701"/>
          </w:tcPr>
          <w:p w:rsidRDefault="00156405" w:rsidP="00EC29EE" w:rsidR="00156405" w:rsidRPr="0097229B">
            <w:pPr>
              <w:pStyle w:val="Bezproreda"/>
              <w:jc w:val="right"/>
            </w:pPr>
            <w:r>
              <w:t>20.470,06 kn</w:t>
            </w:r>
          </w:p>
        </w:tc>
      </w:tr>
      <w:tr w:rsidTr="00EC29EE" w:rsidR="00156405" w:rsidRPr="0097229B">
        <w:trPr>
          <w:trHeight w:val="420"/>
        </w:trPr>
        <w:tc>
          <w:tcPr>
            <w:tcW w:type="dxa" w:w="876"/>
          </w:tcPr>
          <w:p w:rsidRDefault="00156405" w:rsidP="00EC29EE" w:rsidR="00156405" w:rsidRPr="0097229B">
            <w:pPr>
              <w:pStyle w:val="Bezproreda"/>
            </w:pPr>
            <w:r>
              <w:t>3.</w:t>
            </w:r>
          </w:p>
        </w:tc>
        <w:tc>
          <w:tcPr>
            <w:tcW w:type="dxa" w:w="1736"/>
          </w:tcPr>
          <w:p w:rsidRDefault="00156405" w:rsidP="00EC29EE" w:rsidR="00156405" w:rsidRPr="0097229B">
            <w:pPr>
              <w:pStyle w:val="Bezproreda"/>
            </w:pPr>
            <w:r>
              <w:t>26187994862</w:t>
            </w:r>
          </w:p>
        </w:tc>
        <w:tc>
          <w:tcPr>
            <w:tcW w:type="dxa" w:w="4759"/>
          </w:tcPr>
          <w:p w:rsidRDefault="00156405" w:rsidP="00EC29EE" w:rsidR="00EC29EE">
            <w:pPr>
              <w:pStyle w:val="Bezproreda"/>
            </w:pPr>
            <w:r>
              <w:t>CROATIA osiguranje d.d.</w:t>
            </w:r>
          </w:p>
          <w:p w:rsidRDefault="00156405" w:rsidP="00EC29EE" w:rsidR="00156405" w:rsidRPr="0097229B">
            <w:pPr>
              <w:pStyle w:val="Bezproreda"/>
            </w:pPr>
            <w:r>
              <w:t xml:space="preserve">Zagreb, </w:t>
            </w:r>
            <w:proofErr w:type="spellStart"/>
            <w:r>
              <w:t>Miramarska</w:t>
            </w:r>
            <w:proofErr w:type="spellEnd"/>
            <w:r>
              <w:t xml:space="preserve"> 22</w:t>
            </w:r>
          </w:p>
        </w:tc>
        <w:tc>
          <w:tcPr>
            <w:tcW w:type="dxa" w:w="1701"/>
          </w:tcPr>
          <w:p w:rsidRDefault="00156405" w:rsidP="00EC29EE" w:rsidR="00156405" w:rsidRPr="0097229B">
            <w:pPr>
              <w:pStyle w:val="Bezproreda"/>
              <w:jc w:val="right"/>
            </w:pPr>
            <w:r>
              <w:t>2.344,33 kn</w:t>
            </w:r>
          </w:p>
        </w:tc>
      </w:tr>
      <w:tr w:rsidTr="00EC29EE" w:rsidR="00156405" w:rsidRPr="0097229B">
        <w:trPr>
          <w:trHeight w:val="48"/>
        </w:trPr>
        <w:tc>
          <w:tcPr>
            <w:tcW w:type="dxa" w:w="876"/>
          </w:tcPr>
          <w:p w:rsidRDefault="00156405" w:rsidP="00EC29EE" w:rsidR="00156405" w:rsidRPr="0097229B">
            <w:pPr>
              <w:pStyle w:val="Bezproreda"/>
            </w:pPr>
            <w:r>
              <w:t>4.</w:t>
            </w:r>
          </w:p>
        </w:tc>
        <w:tc>
          <w:tcPr>
            <w:tcW w:type="dxa" w:w="1736"/>
          </w:tcPr>
          <w:p w:rsidRDefault="00156405" w:rsidP="00EC29EE" w:rsidR="00156405" w:rsidRPr="007B388F">
            <w:pPr>
              <w:pStyle w:val="Bezproreda"/>
            </w:pPr>
            <w:r>
              <w:t>89758323728</w:t>
            </w:r>
          </w:p>
        </w:tc>
        <w:tc>
          <w:tcPr>
            <w:tcW w:type="dxa" w:w="4759"/>
          </w:tcPr>
          <w:p w:rsidRDefault="00156405" w:rsidP="00EC29EE" w:rsidR="00156405" w:rsidRPr="007B388F">
            <w:pPr>
              <w:pStyle w:val="Bezproreda"/>
            </w:pPr>
            <w:r>
              <w:t xml:space="preserve">DOBAVA d.o.o. Rijeka, </w:t>
            </w:r>
            <w:proofErr w:type="spellStart"/>
            <w:r>
              <w:t>Srdoči</w:t>
            </w:r>
            <w:proofErr w:type="spellEnd"/>
            <w:r>
              <w:t xml:space="preserve"> 60</w:t>
            </w:r>
          </w:p>
        </w:tc>
        <w:tc>
          <w:tcPr>
            <w:tcW w:type="dxa" w:w="1701"/>
          </w:tcPr>
          <w:p w:rsidRDefault="00156405" w:rsidP="00EC29EE" w:rsidR="00156405" w:rsidRPr="0097229B">
            <w:pPr>
              <w:pStyle w:val="Bezproreda"/>
              <w:jc w:val="right"/>
            </w:pPr>
            <w:r>
              <w:t>732,25 kn</w:t>
            </w:r>
          </w:p>
        </w:tc>
      </w:tr>
      <w:tr w:rsidTr="00EC29EE" w:rsidR="00156405" w:rsidRPr="0097229B">
        <w:trPr>
          <w:trHeight w:val="451"/>
        </w:trPr>
        <w:tc>
          <w:tcPr>
            <w:tcW w:type="dxa" w:w="876"/>
          </w:tcPr>
          <w:p w:rsidRDefault="00156405" w:rsidP="00EC29EE" w:rsidR="00156405">
            <w:pPr>
              <w:pStyle w:val="Bezproreda"/>
            </w:pPr>
            <w:r>
              <w:t>5.</w:t>
            </w:r>
          </w:p>
        </w:tc>
        <w:tc>
          <w:tcPr>
            <w:tcW w:type="dxa" w:w="1736"/>
          </w:tcPr>
          <w:p w:rsidRDefault="00156405" w:rsidP="00EC29EE" w:rsidR="00156405" w:rsidRPr="007B388F">
            <w:pPr>
              <w:pStyle w:val="Bezproreda"/>
            </w:pPr>
            <w:r>
              <w:t>4645715659</w:t>
            </w:r>
          </w:p>
        </w:tc>
        <w:tc>
          <w:tcPr>
            <w:tcW w:type="dxa" w:w="4759"/>
          </w:tcPr>
          <w:p w:rsidRDefault="00156405" w:rsidP="00EC29EE" w:rsidR="00EC29EE">
            <w:pPr>
              <w:pStyle w:val="Bezproreda"/>
            </w:pPr>
            <w:r>
              <w:t xml:space="preserve">EURO ARMKO j.d.o.o. </w:t>
            </w:r>
          </w:p>
          <w:p w:rsidRDefault="00156405" w:rsidP="00EC29EE" w:rsidR="00156405" w:rsidRPr="007B388F">
            <w:pPr>
              <w:pStyle w:val="Bezproreda"/>
            </w:pPr>
            <w:r>
              <w:t>Gornja Drenova, Gornja Drenova 1/c</w:t>
            </w:r>
          </w:p>
        </w:tc>
        <w:tc>
          <w:tcPr>
            <w:tcW w:type="dxa" w:w="1701"/>
          </w:tcPr>
          <w:p w:rsidRDefault="00156405" w:rsidP="00EC29EE" w:rsidR="00156405">
            <w:pPr>
              <w:pStyle w:val="Bezproreda"/>
              <w:jc w:val="right"/>
            </w:pPr>
            <w:r>
              <w:t>746,50 kn</w:t>
            </w:r>
          </w:p>
        </w:tc>
      </w:tr>
      <w:tr w:rsidTr="00EC29EE" w:rsidR="00156405" w:rsidRPr="0097229B">
        <w:trPr>
          <w:trHeight w:val="557"/>
        </w:trPr>
        <w:tc>
          <w:tcPr>
            <w:tcW w:type="dxa" w:w="876"/>
          </w:tcPr>
          <w:p w:rsidRDefault="00156405" w:rsidP="00EC29EE" w:rsidR="00156405">
            <w:pPr>
              <w:pStyle w:val="Bezproreda"/>
            </w:pPr>
            <w:r>
              <w:lastRenderedPageBreak/>
              <w:t>6.</w:t>
            </w:r>
          </w:p>
        </w:tc>
        <w:tc>
          <w:tcPr>
            <w:tcW w:type="dxa" w:w="1736"/>
          </w:tcPr>
          <w:p w:rsidRDefault="00156405" w:rsidP="00EC29EE" w:rsidR="00156405" w:rsidRPr="007B388F">
            <w:pPr>
              <w:pStyle w:val="Bezproreda"/>
            </w:pPr>
            <w:r>
              <w:t>65916284457</w:t>
            </w:r>
          </w:p>
        </w:tc>
        <w:tc>
          <w:tcPr>
            <w:tcW w:type="dxa" w:w="4759"/>
          </w:tcPr>
          <w:p w:rsidRDefault="00156405" w:rsidP="00EC29EE" w:rsidR="00EC29EE">
            <w:pPr>
              <w:pStyle w:val="Bezproreda"/>
            </w:pPr>
            <w:r>
              <w:t xml:space="preserve">FEROBAU d.o.o. </w:t>
            </w:r>
          </w:p>
          <w:p w:rsidRDefault="00156405" w:rsidP="00EC29EE" w:rsidR="00156405" w:rsidRPr="007B388F">
            <w:pPr>
              <w:pStyle w:val="Bezproreda"/>
            </w:pPr>
            <w:r>
              <w:t xml:space="preserve">Sveti Ivan Zelina, </w:t>
            </w:r>
            <w:proofErr w:type="spellStart"/>
            <w:r>
              <w:t>Krečaves</w:t>
            </w:r>
            <w:proofErr w:type="spellEnd"/>
            <w:r>
              <w:t xml:space="preserve"> 91/a</w:t>
            </w:r>
          </w:p>
        </w:tc>
        <w:tc>
          <w:tcPr>
            <w:tcW w:type="dxa" w:w="1701"/>
          </w:tcPr>
          <w:p w:rsidRDefault="00156405" w:rsidP="00EC29EE" w:rsidR="00156405">
            <w:pPr>
              <w:pStyle w:val="Bezproreda"/>
              <w:jc w:val="right"/>
            </w:pPr>
            <w:r>
              <w:t>30.550,00 kn</w:t>
            </w:r>
          </w:p>
        </w:tc>
      </w:tr>
      <w:tr w:rsidTr="00EC29EE" w:rsidR="00156405" w:rsidRPr="0097229B">
        <w:trPr>
          <w:trHeight w:val="538"/>
        </w:trPr>
        <w:tc>
          <w:tcPr>
            <w:tcW w:type="dxa" w:w="876"/>
          </w:tcPr>
          <w:p w:rsidRDefault="00156405" w:rsidP="00EC29EE" w:rsidR="00156405">
            <w:pPr>
              <w:pStyle w:val="Bezproreda"/>
            </w:pPr>
            <w:r>
              <w:t>7.</w:t>
            </w:r>
          </w:p>
        </w:tc>
        <w:tc>
          <w:tcPr>
            <w:tcW w:type="dxa" w:w="1736"/>
          </w:tcPr>
          <w:p w:rsidRDefault="00156405" w:rsidP="00EC29EE" w:rsidR="00156405" w:rsidRPr="00FF2C40">
            <w:pPr>
              <w:pStyle w:val="Bezproreda"/>
            </w:pPr>
            <w:r>
              <w:t>85821130368</w:t>
            </w:r>
          </w:p>
        </w:tc>
        <w:tc>
          <w:tcPr>
            <w:tcW w:type="dxa" w:w="4759"/>
          </w:tcPr>
          <w:p w:rsidRDefault="00156405" w:rsidP="00EC29EE" w:rsidR="00EC29EE">
            <w:pPr>
              <w:pStyle w:val="Bezproreda"/>
            </w:pPr>
            <w:r>
              <w:t>Financijska agencija,</w:t>
            </w:r>
          </w:p>
          <w:p w:rsidRDefault="00156405" w:rsidP="00EC29EE" w:rsidR="00156405" w:rsidRPr="007B388F">
            <w:pPr>
              <w:pStyle w:val="Bezproreda"/>
            </w:pPr>
            <w:r>
              <w:t>Zagreb, Ulica grada Vukovara 70</w:t>
            </w:r>
          </w:p>
        </w:tc>
        <w:tc>
          <w:tcPr>
            <w:tcW w:type="dxa" w:w="1701"/>
          </w:tcPr>
          <w:p w:rsidRDefault="00156405" w:rsidP="00EC29EE" w:rsidR="00156405">
            <w:pPr>
              <w:pStyle w:val="Bezproreda"/>
              <w:jc w:val="right"/>
            </w:pPr>
            <w:r>
              <w:t>317,36 kn</w:t>
            </w:r>
          </w:p>
        </w:tc>
      </w:tr>
      <w:tr w:rsidTr="00EC29EE" w:rsidR="00156405" w:rsidRPr="0097229B">
        <w:trPr>
          <w:trHeight w:val="259"/>
        </w:trPr>
        <w:tc>
          <w:tcPr>
            <w:tcW w:type="dxa" w:w="876"/>
          </w:tcPr>
          <w:p w:rsidRDefault="00156405" w:rsidP="00EC29EE" w:rsidR="00156405">
            <w:pPr>
              <w:pStyle w:val="Bezproreda"/>
            </w:pPr>
            <w:r>
              <w:t>8.</w:t>
            </w:r>
          </w:p>
        </w:tc>
        <w:tc>
          <w:tcPr>
            <w:tcW w:type="dxa" w:w="1736"/>
          </w:tcPr>
          <w:p w:rsidRDefault="00156405" w:rsidP="00EC29EE" w:rsidR="00156405" w:rsidRPr="007B388F">
            <w:pPr>
              <w:pStyle w:val="Bezproreda"/>
            </w:pPr>
            <w:r>
              <w:t>22197278532</w:t>
            </w:r>
          </w:p>
        </w:tc>
        <w:tc>
          <w:tcPr>
            <w:tcW w:type="dxa" w:w="4759"/>
          </w:tcPr>
          <w:p w:rsidRDefault="00156405" w:rsidP="00EC29EE" w:rsidR="00EC29EE">
            <w:pPr>
              <w:pStyle w:val="Bezproreda"/>
            </w:pPr>
            <w:r>
              <w:t xml:space="preserve">HANN-INVEST d.o.o. </w:t>
            </w:r>
          </w:p>
          <w:p w:rsidRDefault="00156405" w:rsidP="00EC29EE" w:rsidR="00156405" w:rsidRPr="007B388F">
            <w:pPr>
              <w:pStyle w:val="Bezproreda"/>
            </w:pPr>
            <w:r>
              <w:t xml:space="preserve">Poreč, </w:t>
            </w:r>
            <w:proofErr w:type="spellStart"/>
            <w:r>
              <w:t>Žbandaj</w:t>
            </w:r>
            <w:proofErr w:type="spellEnd"/>
            <w:r>
              <w:t xml:space="preserve">, </w:t>
            </w:r>
            <w:proofErr w:type="spellStart"/>
            <w:r>
              <w:t>Žbandaj</w:t>
            </w:r>
            <w:proofErr w:type="spellEnd"/>
            <w:r>
              <w:t xml:space="preserve"> 59</w:t>
            </w:r>
          </w:p>
        </w:tc>
        <w:tc>
          <w:tcPr>
            <w:tcW w:type="dxa" w:w="1701"/>
          </w:tcPr>
          <w:p w:rsidRDefault="00156405" w:rsidP="00EC29EE" w:rsidR="00156405">
            <w:pPr>
              <w:pStyle w:val="Bezproreda"/>
              <w:jc w:val="right"/>
            </w:pPr>
            <w:r>
              <w:t>257,26 kn</w:t>
            </w:r>
          </w:p>
        </w:tc>
      </w:tr>
      <w:tr w:rsidTr="00EC29EE" w:rsidR="00156405" w:rsidRPr="0097229B">
        <w:trPr>
          <w:trHeight w:val="401"/>
        </w:trPr>
        <w:tc>
          <w:tcPr>
            <w:tcW w:type="dxa" w:w="876"/>
          </w:tcPr>
          <w:p w:rsidRDefault="00156405" w:rsidP="00EC29EE" w:rsidR="00156405">
            <w:pPr>
              <w:pStyle w:val="Bezproreda"/>
            </w:pPr>
            <w:r>
              <w:t>9.</w:t>
            </w:r>
          </w:p>
        </w:tc>
        <w:tc>
          <w:tcPr>
            <w:tcW w:type="dxa" w:w="1736"/>
          </w:tcPr>
          <w:p w:rsidRDefault="00156405" w:rsidP="00EC29EE" w:rsidR="00156405" w:rsidRPr="007B388F">
            <w:pPr>
              <w:pStyle w:val="Bezproreda"/>
            </w:pPr>
            <w:r>
              <w:t>46830600751</w:t>
            </w:r>
          </w:p>
        </w:tc>
        <w:tc>
          <w:tcPr>
            <w:tcW w:type="dxa" w:w="4759"/>
          </w:tcPr>
          <w:p w:rsidRDefault="00156405" w:rsidP="00EC29EE" w:rsidR="00156405" w:rsidRPr="007B388F">
            <w:pPr>
              <w:pStyle w:val="Bezproreda"/>
            </w:pPr>
            <w:r>
              <w:t>HEP- Operator distribucijskog sustava d.o.o. Zagreb, Ulica grada Vukovara 37</w:t>
            </w:r>
          </w:p>
        </w:tc>
        <w:tc>
          <w:tcPr>
            <w:tcW w:type="dxa" w:w="1701"/>
          </w:tcPr>
          <w:p w:rsidRDefault="00156405" w:rsidP="00EC29EE" w:rsidR="00156405">
            <w:pPr>
              <w:pStyle w:val="Bezproreda"/>
              <w:jc w:val="right"/>
            </w:pPr>
            <w:r>
              <w:t>12.283,47 kn</w:t>
            </w:r>
          </w:p>
        </w:tc>
      </w:tr>
      <w:tr w:rsidTr="00EC29EE" w:rsidR="00156405" w:rsidRPr="0097229B">
        <w:trPr>
          <w:trHeight w:val="561"/>
        </w:trPr>
        <w:tc>
          <w:tcPr>
            <w:tcW w:type="dxa" w:w="876"/>
          </w:tcPr>
          <w:p w:rsidRDefault="00156405" w:rsidP="00EC29EE" w:rsidR="00156405">
            <w:pPr>
              <w:pStyle w:val="Bezproreda"/>
            </w:pPr>
            <w:r>
              <w:t>10.</w:t>
            </w:r>
          </w:p>
        </w:tc>
        <w:tc>
          <w:tcPr>
            <w:tcW w:type="dxa" w:w="1736"/>
          </w:tcPr>
          <w:p w:rsidRDefault="00156405" w:rsidP="00EC29EE" w:rsidR="00156405">
            <w:pPr>
              <w:pStyle w:val="Bezproreda"/>
            </w:pPr>
            <w:r w:rsidRPr="00403A54">
              <w:t>63073332379</w:t>
            </w:r>
          </w:p>
        </w:tc>
        <w:tc>
          <w:tcPr>
            <w:tcW w:type="dxa" w:w="4759"/>
          </w:tcPr>
          <w:p w:rsidRDefault="00156405" w:rsidP="00EC29EE" w:rsidR="00EC29EE">
            <w:pPr>
              <w:pStyle w:val="Bezproreda"/>
            </w:pPr>
            <w:r w:rsidRPr="00403A54">
              <w:t>HEP - Opskrba d.o.o.,</w:t>
            </w:r>
          </w:p>
          <w:p w:rsidRDefault="00156405" w:rsidP="00EC29EE" w:rsidR="00156405">
            <w:pPr>
              <w:pStyle w:val="Bezproreda"/>
            </w:pPr>
            <w:r w:rsidRPr="00403A54">
              <w:t>Zagreb, Ulica grada Vukovara 37</w:t>
            </w:r>
          </w:p>
        </w:tc>
        <w:tc>
          <w:tcPr>
            <w:tcW w:type="dxa" w:w="1701"/>
          </w:tcPr>
          <w:p w:rsidRDefault="00156405" w:rsidP="00EC29EE" w:rsidR="00156405">
            <w:pPr>
              <w:pStyle w:val="Bezproreda"/>
              <w:jc w:val="right"/>
            </w:pPr>
            <w:r w:rsidRPr="00403A54">
              <w:t>943,13 kn</w:t>
            </w:r>
          </w:p>
        </w:tc>
      </w:tr>
      <w:tr w:rsidTr="00EC29EE" w:rsidR="00156405" w:rsidRPr="0097229B">
        <w:trPr>
          <w:trHeight w:val="561"/>
        </w:trPr>
        <w:tc>
          <w:tcPr>
            <w:tcW w:type="dxa" w:w="876"/>
          </w:tcPr>
          <w:p w:rsidRDefault="00156405" w:rsidP="00EC29EE" w:rsidR="00156405">
            <w:pPr>
              <w:pStyle w:val="Bezproreda"/>
            </w:pPr>
            <w:r>
              <w:t>11.</w:t>
            </w:r>
          </w:p>
        </w:tc>
        <w:tc>
          <w:tcPr>
            <w:tcW w:type="dxa" w:w="1736"/>
          </w:tcPr>
          <w:p w:rsidRDefault="00156405" w:rsidP="00EC29EE" w:rsidR="00156405" w:rsidRPr="007B388F">
            <w:pPr>
              <w:pStyle w:val="Bezproreda"/>
            </w:pPr>
            <w:r w:rsidRPr="00403A54">
              <w:t>14036333877</w:t>
            </w:r>
          </w:p>
        </w:tc>
        <w:tc>
          <w:tcPr>
            <w:tcW w:type="dxa" w:w="4759"/>
          </w:tcPr>
          <w:p w:rsidRDefault="00156405" w:rsidP="00EC29EE" w:rsidR="00EC29EE">
            <w:pPr>
              <w:pStyle w:val="Bezproreda"/>
            </w:pPr>
            <w:r w:rsidRPr="00403A54">
              <w:t xml:space="preserve">HYPO ALPE-ADRIA-BANK D.D., </w:t>
            </w:r>
          </w:p>
          <w:p w:rsidRDefault="00156405" w:rsidP="00EC29EE" w:rsidR="00156405" w:rsidRPr="007B388F">
            <w:pPr>
              <w:pStyle w:val="Bezproreda"/>
            </w:pPr>
            <w:r w:rsidRPr="00403A54">
              <w:t>Zagreb, Slavonska avenija 6</w:t>
            </w:r>
          </w:p>
        </w:tc>
        <w:tc>
          <w:tcPr>
            <w:tcW w:type="dxa" w:w="1701"/>
          </w:tcPr>
          <w:p w:rsidRDefault="00156405" w:rsidP="00EC29EE" w:rsidR="00156405">
            <w:pPr>
              <w:pStyle w:val="Bezproreda"/>
              <w:jc w:val="right"/>
            </w:pPr>
            <w:r w:rsidRPr="00403A54">
              <w:t>432.315,09 kn</w:t>
            </w:r>
          </w:p>
        </w:tc>
      </w:tr>
      <w:tr w:rsidTr="00EC29EE" w:rsidR="00156405" w:rsidRPr="0097229B">
        <w:trPr>
          <w:trHeight w:val="461"/>
        </w:trPr>
        <w:tc>
          <w:tcPr>
            <w:tcW w:type="dxa" w:w="876"/>
          </w:tcPr>
          <w:p w:rsidRDefault="00156405" w:rsidP="00EC29EE" w:rsidR="00156405">
            <w:pPr>
              <w:pStyle w:val="Bezproreda"/>
            </w:pPr>
            <w:r>
              <w:t>12.</w:t>
            </w:r>
          </w:p>
        </w:tc>
        <w:tc>
          <w:tcPr>
            <w:tcW w:type="dxa" w:w="1736"/>
          </w:tcPr>
          <w:p w:rsidRDefault="00156405" w:rsidP="00EC29EE" w:rsidR="00156405" w:rsidRPr="007B388F">
            <w:pPr>
              <w:pStyle w:val="Bezproreda"/>
            </w:pPr>
            <w:r w:rsidRPr="00403A54">
              <w:t>28921383001</w:t>
            </w:r>
          </w:p>
        </w:tc>
        <w:tc>
          <w:tcPr>
            <w:tcW w:type="dxa" w:w="4759"/>
          </w:tcPr>
          <w:p w:rsidRDefault="00156405" w:rsidP="00EC29EE" w:rsidR="00EC29EE">
            <w:pPr>
              <w:pStyle w:val="Bezproreda"/>
            </w:pPr>
            <w:r w:rsidRPr="00403A54">
              <w:t>HRVATSKE VODE,</w:t>
            </w:r>
          </w:p>
          <w:p w:rsidRDefault="00156405" w:rsidP="00EC29EE" w:rsidR="00156405" w:rsidRPr="007B388F">
            <w:pPr>
              <w:pStyle w:val="Bezproreda"/>
            </w:pPr>
            <w:r w:rsidRPr="00403A54">
              <w:t>Zagreb, Ulica grada Vukovara 220</w:t>
            </w:r>
          </w:p>
        </w:tc>
        <w:tc>
          <w:tcPr>
            <w:tcW w:type="dxa" w:w="1701"/>
          </w:tcPr>
          <w:p w:rsidRDefault="00156405" w:rsidP="00EC29EE" w:rsidR="00156405">
            <w:pPr>
              <w:pStyle w:val="Bezproreda"/>
              <w:jc w:val="right"/>
            </w:pPr>
            <w:r w:rsidRPr="00403A54">
              <w:t>671,05 kn</w:t>
            </w:r>
          </w:p>
        </w:tc>
      </w:tr>
      <w:tr w:rsidTr="00EC29EE" w:rsidR="00156405" w:rsidRPr="0097229B">
        <w:trPr>
          <w:trHeight w:val="534"/>
        </w:trPr>
        <w:tc>
          <w:tcPr>
            <w:tcW w:type="dxa" w:w="876"/>
          </w:tcPr>
          <w:p w:rsidRDefault="00156405" w:rsidP="00EC29EE" w:rsidR="00156405">
            <w:pPr>
              <w:pStyle w:val="Bezproreda"/>
            </w:pPr>
            <w:r>
              <w:t>13.</w:t>
            </w:r>
          </w:p>
        </w:tc>
        <w:tc>
          <w:tcPr>
            <w:tcW w:type="dxa" w:w="1736"/>
          </w:tcPr>
          <w:p w:rsidRDefault="00156405" w:rsidP="00EC29EE" w:rsidR="00156405" w:rsidRPr="007B388F">
            <w:pPr>
              <w:pStyle w:val="Bezproreda"/>
            </w:pPr>
            <w:r w:rsidRPr="00403A54">
              <w:t>69693144506</w:t>
            </w:r>
          </w:p>
        </w:tc>
        <w:tc>
          <w:tcPr>
            <w:tcW w:type="dxa" w:w="4759"/>
          </w:tcPr>
          <w:p w:rsidRDefault="00156405" w:rsidP="00EC29EE" w:rsidR="00156405" w:rsidRPr="007B388F">
            <w:pPr>
              <w:pStyle w:val="Bezproreda"/>
            </w:pPr>
            <w:r w:rsidRPr="00403A54">
              <w:t xml:space="preserve">HRVATSKE ŠUME D.O.O., Zagreb, </w:t>
            </w:r>
            <w:proofErr w:type="spellStart"/>
            <w:r w:rsidRPr="00403A54">
              <w:t>Ul.Ljudevita</w:t>
            </w:r>
            <w:proofErr w:type="spellEnd"/>
            <w:r w:rsidRPr="00403A54">
              <w:t xml:space="preserve"> Farkaša</w:t>
            </w:r>
            <w:r>
              <w:t xml:space="preserve"> </w:t>
            </w:r>
            <w:proofErr w:type="spellStart"/>
            <w:r w:rsidRPr="00403A54">
              <w:t>Vukotinovića</w:t>
            </w:r>
            <w:proofErr w:type="spellEnd"/>
            <w:r w:rsidRPr="00403A54">
              <w:t xml:space="preserve"> 2 </w:t>
            </w:r>
          </w:p>
        </w:tc>
        <w:tc>
          <w:tcPr>
            <w:tcW w:type="dxa" w:w="1701"/>
          </w:tcPr>
          <w:p w:rsidRDefault="00156405" w:rsidP="00EC29EE" w:rsidR="00156405">
            <w:pPr>
              <w:pStyle w:val="Bezproreda"/>
              <w:jc w:val="right"/>
            </w:pPr>
            <w:r w:rsidRPr="00403A54">
              <w:t>1.111,43 kn</w:t>
            </w:r>
          </w:p>
        </w:tc>
      </w:tr>
      <w:tr w:rsidTr="00EC29EE" w:rsidR="00156405" w:rsidRPr="0097229B">
        <w:trPr>
          <w:trHeight w:val="534"/>
        </w:trPr>
        <w:tc>
          <w:tcPr>
            <w:tcW w:type="dxa" w:w="876"/>
          </w:tcPr>
          <w:p w:rsidRDefault="00156405" w:rsidP="00EC29EE" w:rsidR="00156405">
            <w:pPr>
              <w:pStyle w:val="Bezproreda"/>
            </w:pPr>
            <w:r>
              <w:t>14.</w:t>
            </w:r>
          </w:p>
        </w:tc>
        <w:tc>
          <w:tcPr>
            <w:tcW w:type="dxa" w:w="1736"/>
          </w:tcPr>
          <w:p w:rsidRDefault="00156405" w:rsidP="00EC29EE" w:rsidR="00156405" w:rsidRPr="007B388F">
            <w:pPr>
              <w:pStyle w:val="Bezproreda"/>
            </w:pPr>
            <w:r w:rsidRPr="00403A54">
              <w:t>81793146560</w:t>
            </w:r>
          </w:p>
        </w:tc>
        <w:tc>
          <w:tcPr>
            <w:tcW w:type="dxa" w:w="4759"/>
          </w:tcPr>
          <w:p w:rsidRDefault="00156405" w:rsidP="00EC29EE" w:rsidR="00EC29EE">
            <w:pPr>
              <w:pStyle w:val="Bezproreda"/>
            </w:pPr>
            <w:r w:rsidRPr="00403A54">
              <w:t xml:space="preserve">Hrvatski Telekom d.d., </w:t>
            </w:r>
          </w:p>
          <w:p w:rsidRDefault="00156405" w:rsidP="00EC29EE" w:rsidR="00156405" w:rsidRPr="007B388F">
            <w:pPr>
              <w:pStyle w:val="Bezproreda"/>
            </w:pPr>
            <w:r w:rsidRPr="00403A54">
              <w:t>Zagreb, Roberta Frangeša</w:t>
            </w:r>
            <w:r>
              <w:t xml:space="preserve"> </w:t>
            </w:r>
            <w:r w:rsidRPr="00403A54">
              <w:t>Mihanovića 9</w:t>
            </w:r>
          </w:p>
        </w:tc>
        <w:tc>
          <w:tcPr>
            <w:tcW w:type="dxa" w:w="1701"/>
          </w:tcPr>
          <w:p w:rsidRDefault="00156405" w:rsidP="00EC29EE" w:rsidR="00156405">
            <w:pPr>
              <w:pStyle w:val="Bezproreda"/>
              <w:jc w:val="right"/>
            </w:pPr>
            <w:r w:rsidRPr="00403A54">
              <w:t>625,09 kn</w:t>
            </w:r>
          </w:p>
        </w:tc>
      </w:tr>
      <w:tr w:rsidTr="00EC29EE" w:rsidR="00156405" w:rsidRPr="0097229B">
        <w:trPr>
          <w:trHeight w:val="66"/>
        </w:trPr>
        <w:tc>
          <w:tcPr>
            <w:tcW w:type="dxa" w:w="876"/>
          </w:tcPr>
          <w:p w:rsidRDefault="00156405" w:rsidP="00EC29EE" w:rsidR="00156405">
            <w:pPr>
              <w:pStyle w:val="Bezproreda"/>
            </w:pPr>
            <w:r>
              <w:t>15.</w:t>
            </w:r>
          </w:p>
        </w:tc>
        <w:tc>
          <w:tcPr>
            <w:tcW w:type="dxa" w:w="1736"/>
          </w:tcPr>
          <w:p w:rsidRDefault="00156405" w:rsidP="00EC29EE" w:rsidR="00156405" w:rsidRPr="007B388F">
            <w:pPr>
              <w:pStyle w:val="Bezproreda"/>
            </w:pPr>
            <w:r w:rsidRPr="00403A54">
              <w:t>70989886775</w:t>
            </w:r>
          </w:p>
        </w:tc>
        <w:tc>
          <w:tcPr>
            <w:tcW w:type="dxa" w:w="4759"/>
          </w:tcPr>
          <w:p w:rsidRDefault="00156405" w:rsidP="00EC29EE" w:rsidR="00156405" w:rsidRPr="007B388F">
            <w:pPr>
              <w:pStyle w:val="Bezproreda"/>
            </w:pPr>
            <w:r w:rsidRPr="00403A54">
              <w:t xml:space="preserve">INVEST 2000 D.O.O., Rijeka, </w:t>
            </w:r>
            <w:proofErr w:type="spellStart"/>
            <w:r w:rsidRPr="00403A54">
              <w:t>Mosorska</w:t>
            </w:r>
            <w:proofErr w:type="spellEnd"/>
            <w:r w:rsidRPr="00403A54">
              <w:t xml:space="preserve"> 2</w:t>
            </w:r>
          </w:p>
        </w:tc>
        <w:tc>
          <w:tcPr>
            <w:tcW w:type="dxa" w:w="1701"/>
          </w:tcPr>
          <w:p w:rsidRDefault="00156405" w:rsidP="00EC29EE" w:rsidR="00156405">
            <w:pPr>
              <w:pStyle w:val="Bezproreda"/>
              <w:jc w:val="right"/>
            </w:pPr>
            <w:r w:rsidRPr="008C20DD">
              <w:t>2.852,01 kn</w:t>
            </w:r>
          </w:p>
        </w:tc>
      </w:tr>
      <w:tr w:rsidTr="00EC29EE" w:rsidR="00156405" w:rsidRPr="0097229B">
        <w:trPr>
          <w:trHeight w:val="534"/>
        </w:trPr>
        <w:tc>
          <w:tcPr>
            <w:tcW w:type="dxa" w:w="876"/>
          </w:tcPr>
          <w:p w:rsidRDefault="00156405" w:rsidP="00EC29EE" w:rsidR="00156405">
            <w:pPr>
              <w:pStyle w:val="Bezproreda"/>
            </w:pPr>
            <w:r>
              <w:t>16.</w:t>
            </w:r>
          </w:p>
        </w:tc>
        <w:tc>
          <w:tcPr>
            <w:tcW w:type="dxa" w:w="1736"/>
          </w:tcPr>
          <w:p w:rsidRDefault="00156405" w:rsidP="00EC29EE" w:rsidR="00156405" w:rsidRPr="007B388F">
            <w:pPr>
              <w:pStyle w:val="Bezproreda"/>
            </w:pPr>
            <w:r w:rsidRPr="008C20DD">
              <w:t>95976200516</w:t>
            </w:r>
          </w:p>
        </w:tc>
        <w:tc>
          <w:tcPr>
            <w:tcW w:type="dxa" w:w="4759"/>
          </w:tcPr>
          <w:p w:rsidRDefault="00156405" w:rsidP="00EC29EE" w:rsidR="00EC29EE">
            <w:pPr>
              <w:pStyle w:val="Bezproreda"/>
            </w:pPr>
            <w:r w:rsidRPr="008C20DD">
              <w:t xml:space="preserve">JADROAGENT D.D., </w:t>
            </w:r>
          </w:p>
          <w:p w:rsidRDefault="00156405" w:rsidP="00EC29EE" w:rsidR="00156405" w:rsidRPr="007B388F">
            <w:pPr>
              <w:pStyle w:val="Bezproreda"/>
            </w:pPr>
            <w:r w:rsidRPr="008C20DD">
              <w:t xml:space="preserve">Rijeka, Trg Ivana </w:t>
            </w:r>
            <w:proofErr w:type="spellStart"/>
            <w:r w:rsidRPr="008C20DD">
              <w:t>Koblera</w:t>
            </w:r>
            <w:proofErr w:type="spellEnd"/>
            <w:r w:rsidRPr="008C20DD">
              <w:t xml:space="preserve"> 2</w:t>
            </w:r>
          </w:p>
        </w:tc>
        <w:tc>
          <w:tcPr>
            <w:tcW w:type="dxa" w:w="1701"/>
          </w:tcPr>
          <w:p w:rsidRDefault="00156405" w:rsidP="00EC29EE" w:rsidR="00156405">
            <w:pPr>
              <w:pStyle w:val="Bezproreda"/>
              <w:jc w:val="right"/>
            </w:pPr>
            <w:r w:rsidRPr="008C20DD">
              <w:t>15.683,77 kn</w:t>
            </w:r>
          </w:p>
        </w:tc>
      </w:tr>
      <w:tr w:rsidTr="00EC29EE" w:rsidR="00156405" w:rsidRPr="0097229B">
        <w:trPr>
          <w:trHeight w:val="534"/>
        </w:trPr>
        <w:tc>
          <w:tcPr>
            <w:tcW w:type="dxa" w:w="876"/>
          </w:tcPr>
          <w:p w:rsidRDefault="00156405" w:rsidP="00EC29EE" w:rsidR="00156405">
            <w:pPr>
              <w:pStyle w:val="Bezproreda"/>
            </w:pPr>
            <w:r>
              <w:t>17.</w:t>
            </w:r>
          </w:p>
        </w:tc>
        <w:tc>
          <w:tcPr>
            <w:tcW w:type="dxa" w:w="1736"/>
          </w:tcPr>
          <w:p w:rsidRDefault="00156405" w:rsidP="00EC29EE" w:rsidR="00156405" w:rsidRPr="007B388F">
            <w:pPr>
              <w:pStyle w:val="Bezproreda"/>
            </w:pPr>
            <w:r w:rsidRPr="008C20DD">
              <w:t>92891101540</w:t>
            </w:r>
          </w:p>
        </w:tc>
        <w:tc>
          <w:tcPr>
            <w:tcW w:type="dxa" w:w="4759"/>
          </w:tcPr>
          <w:p w:rsidRDefault="00156405" w:rsidP="00EC29EE" w:rsidR="00156405" w:rsidRPr="007B388F">
            <w:pPr>
              <w:pStyle w:val="Bezproreda"/>
            </w:pPr>
            <w:r w:rsidRPr="008C20DD">
              <w:t>JAVNI BILJEŽNIK RADOSNA MAVRINAC, Kastav, Trg Matka</w:t>
            </w:r>
            <w:r>
              <w:t xml:space="preserve"> </w:t>
            </w:r>
            <w:proofErr w:type="spellStart"/>
            <w:r>
              <w:t>Laginje</w:t>
            </w:r>
            <w:proofErr w:type="spellEnd"/>
            <w:r>
              <w:t xml:space="preserve"> 1</w:t>
            </w:r>
          </w:p>
        </w:tc>
        <w:tc>
          <w:tcPr>
            <w:tcW w:type="dxa" w:w="1701"/>
          </w:tcPr>
          <w:p w:rsidRDefault="00156405" w:rsidP="00EC29EE" w:rsidR="00156405">
            <w:pPr>
              <w:pStyle w:val="Bezproreda"/>
              <w:jc w:val="right"/>
            </w:pPr>
            <w:r w:rsidRPr="008C20DD">
              <w:t>3.664,75 kn</w:t>
            </w:r>
          </w:p>
        </w:tc>
      </w:tr>
      <w:tr w:rsidTr="00EC29EE" w:rsidR="00156405" w:rsidRPr="0097229B">
        <w:trPr>
          <w:trHeight w:val="534"/>
        </w:trPr>
        <w:tc>
          <w:tcPr>
            <w:tcW w:type="dxa" w:w="876"/>
          </w:tcPr>
          <w:p w:rsidRDefault="00156405" w:rsidP="00EC29EE" w:rsidR="00156405">
            <w:pPr>
              <w:pStyle w:val="Bezproreda"/>
            </w:pPr>
            <w:r>
              <w:t>18.</w:t>
            </w:r>
          </w:p>
        </w:tc>
        <w:tc>
          <w:tcPr>
            <w:tcW w:type="dxa" w:w="1736"/>
          </w:tcPr>
          <w:p w:rsidRDefault="00156405" w:rsidP="00EC29EE" w:rsidR="00156405">
            <w:pPr>
              <w:pStyle w:val="Bezproreda"/>
            </w:pPr>
            <w:r w:rsidRPr="008C20DD">
              <w:t>6531901714</w:t>
            </w:r>
          </w:p>
        </w:tc>
        <w:tc>
          <w:tcPr>
            <w:tcW w:type="dxa" w:w="4759"/>
          </w:tcPr>
          <w:p w:rsidRDefault="00156405" w:rsidP="00EC29EE" w:rsidR="00EC29EE">
            <w:pPr>
              <w:pStyle w:val="Bezproreda"/>
            </w:pPr>
            <w:r w:rsidRPr="008C20DD">
              <w:t xml:space="preserve">Komunalno društvo ČISTOĆA d. o. o., </w:t>
            </w:r>
          </w:p>
          <w:p w:rsidRDefault="00156405" w:rsidP="00EC29EE" w:rsidR="00156405">
            <w:pPr>
              <w:pStyle w:val="Bezproreda"/>
            </w:pPr>
            <w:r w:rsidRPr="008C20DD">
              <w:t>Rijeka, Dolac 14</w:t>
            </w:r>
          </w:p>
        </w:tc>
        <w:tc>
          <w:tcPr>
            <w:tcW w:type="dxa" w:w="1701"/>
          </w:tcPr>
          <w:p w:rsidRDefault="00156405" w:rsidP="00EC29EE" w:rsidR="00156405">
            <w:pPr>
              <w:pStyle w:val="Bezproreda"/>
              <w:jc w:val="right"/>
            </w:pPr>
            <w:r w:rsidRPr="008C20DD">
              <w:t>9.724,96 kn</w:t>
            </w:r>
          </w:p>
        </w:tc>
      </w:tr>
      <w:tr w:rsidTr="00EC29EE" w:rsidR="00156405" w:rsidRPr="0097229B">
        <w:trPr>
          <w:trHeight w:val="48"/>
        </w:trPr>
        <w:tc>
          <w:tcPr>
            <w:tcW w:type="dxa" w:w="876"/>
          </w:tcPr>
          <w:p w:rsidRDefault="00156405" w:rsidP="00EC29EE" w:rsidR="00156405">
            <w:pPr>
              <w:pStyle w:val="Bezproreda"/>
            </w:pPr>
            <w:r>
              <w:t>19.</w:t>
            </w:r>
          </w:p>
        </w:tc>
        <w:tc>
          <w:tcPr>
            <w:tcW w:type="dxa" w:w="1736"/>
          </w:tcPr>
          <w:p w:rsidRDefault="00156405" w:rsidP="00EC29EE" w:rsidR="00156405">
            <w:pPr>
              <w:pStyle w:val="Bezproreda"/>
            </w:pPr>
            <w:r w:rsidRPr="008C20DD">
              <w:t>40696984797</w:t>
            </w:r>
          </w:p>
        </w:tc>
        <w:tc>
          <w:tcPr>
            <w:tcW w:type="dxa" w:w="4759"/>
          </w:tcPr>
          <w:p w:rsidRDefault="00156405" w:rsidP="00EC29EE" w:rsidR="00156405">
            <w:pPr>
              <w:pStyle w:val="Bezproreda"/>
            </w:pPr>
            <w:r w:rsidRPr="008C20DD">
              <w:t xml:space="preserve">KARTON - PAK d.o.o., Buzet, </w:t>
            </w:r>
            <w:proofErr w:type="spellStart"/>
            <w:r w:rsidRPr="008C20DD">
              <w:t>Mažinjica</w:t>
            </w:r>
            <w:proofErr w:type="spellEnd"/>
            <w:r w:rsidRPr="008C20DD">
              <w:t xml:space="preserve"> 104</w:t>
            </w:r>
          </w:p>
        </w:tc>
        <w:tc>
          <w:tcPr>
            <w:tcW w:type="dxa" w:w="1701"/>
          </w:tcPr>
          <w:p w:rsidRDefault="00156405" w:rsidP="00EC29EE" w:rsidR="00156405">
            <w:pPr>
              <w:pStyle w:val="Bezproreda"/>
              <w:jc w:val="right"/>
            </w:pPr>
            <w:r w:rsidRPr="008C20DD">
              <w:t>2.659,26 kn</w:t>
            </w:r>
          </w:p>
        </w:tc>
      </w:tr>
      <w:tr w:rsidTr="00EC29EE" w:rsidR="00156405" w:rsidRPr="0097229B">
        <w:trPr>
          <w:trHeight w:val="534"/>
        </w:trPr>
        <w:tc>
          <w:tcPr>
            <w:tcW w:type="dxa" w:w="876"/>
          </w:tcPr>
          <w:p w:rsidRDefault="00156405" w:rsidP="00EC29EE" w:rsidR="00156405">
            <w:pPr>
              <w:pStyle w:val="Bezproreda"/>
            </w:pPr>
            <w:r>
              <w:t>20.</w:t>
            </w:r>
          </w:p>
        </w:tc>
        <w:tc>
          <w:tcPr>
            <w:tcW w:type="dxa" w:w="1736"/>
          </w:tcPr>
          <w:p w:rsidRDefault="00156405" w:rsidP="00EC29EE" w:rsidR="00156405" w:rsidRPr="008C20DD">
            <w:pPr>
              <w:pStyle w:val="Bezproreda"/>
            </w:pPr>
            <w:r w:rsidRPr="008C20DD">
              <w:t>99566960130</w:t>
            </w:r>
          </w:p>
        </w:tc>
        <w:tc>
          <w:tcPr>
            <w:tcW w:type="dxa" w:w="4759"/>
          </w:tcPr>
          <w:p w:rsidRDefault="00156405" w:rsidP="00EC29EE" w:rsidR="00EC29EE">
            <w:pPr>
              <w:pStyle w:val="Bezproreda"/>
            </w:pPr>
            <w:r w:rsidRPr="008C20DD">
              <w:t xml:space="preserve">KEMIKALIJA d.o.o., </w:t>
            </w:r>
          </w:p>
          <w:p w:rsidRDefault="00156405" w:rsidP="00EC29EE" w:rsidR="00156405" w:rsidRPr="008C20DD">
            <w:pPr>
              <w:pStyle w:val="Bezproreda"/>
            </w:pPr>
            <w:r w:rsidRPr="008C20DD">
              <w:t>Rijeka, Janka Polić Kamova 103</w:t>
            </w:r>
          </w:p>
        </w:tc>
        <w:tc>
          <w:tcPr>
            <w:tcW w:type="dxa" w:w="1701"/>
          </w:tcPr>
          <w:p w:rsidRDefault="00156405" w:rsidP="00EC29EE" w:rsidR="00156405" w:rsidRPr="008C20DD">
            <w:pPr>
              <w:pStyle w:val="Bezproreda"/>
              <w:jc w:val="right"/>
            </w:pPr>
            <w:r w:rsidRPr="008C20DD">
              <w:t>3.500,00 kn</w:t>
            </w:r>
          </w:p>
        </w:tc>
      </w:tr>
      <w:tr w:rsidTr="00EC29EE" w:rsidR="00156405" w:rsidRPr="0097229B">
        <w:trPr>
          <w:trHeight w:val="48"/>
        </w:trPr>
        <w:tc>
          <w:tcPr>
            <w:tcW w:type="dxa" w:w="876"/>
          </w:tcPr>
          <w:p w:rsidRDefault="00156405" w:rsidP="00EC29EE" w:rsidR="00156405">
            <w:pPr>
              <w:pStyle w:val="Bezproreda"/>
            </w:pPr>
            <w:r>
              <w:t>21.</w:t>
            </w:r>
          </w:p>
        </w:tc>
        <w:tc>
          <w:tcPr>
            <w:tcW w:type="dxa" w:w="1736"/>
          </w:tcPr>
          <w:p w:rsidRDefault="00156405" w:rsidP="00EC29EE" w:rsidR="00156405" w:rsidRPr="008C20DD">
            <w:pPr>
              <w:pStyle w:val="Bezproreda"/>
            </w:pPr>
            <w:r w:rsidRPr="008C20DD">
              <w:t>72407552380</w:t>
            </w:r>
          </w:p>
        </w:tc>
        <w:tc>
          <w:tcPr>
            <w:tcW w:type="dxa" w:w="4759"/>
          </w:tcPr>
          <w:p w:rsidRDefault="00156405" w:rsidP="00EC29EE" w:rsidR="00156405" w:rsidRPr="008C20DD">
            <w:pPr>
              <w:pStyle w:val="Bezproreda"/>
            </w:pPr>
            <w:r w:rsidRPr="008C20DD">
              <w:t>KLANATRANS d.o.o., Klana, Klana 98</w:t>
            </w:r>
          </w:p>
        </w:tc>
        <w:tc>
          <w:tcPr>
            <w:tcW w:type="dxa" w:w="1701"/>
          </w:tcPr>
          <w:p w:rsidRDefault="00156405" w:rsidP="00EC29EE" w:rsidR="00156405" w:rsidRPr="008C20DD">
            <w:pPr>
              <w:pStyle w:val="Bezproreda"/>
              <w:jc w:val="right"/>
            </w:pPr>
            <w:r w:rsidRPr="008C20DD">
              <w:t>46.813,47 kn</w:t>
            </w:r>
          </w:p>
        </w:tc>
      </w:tr>
      <w:tr w:rsidTr="00EC29EE" w:rsidR="00156405" w:rsidRPr="0097229B">
        <w:trPr>
          <w:trHeight w:val="48"/>
        </w:trPr>
        <w:tc>
          <w:tcPr>
            <w:tcW w:type="dxa" w:w="876"/>
          </w:tcPr>
          <w:p w:rsidRDefault="00156405" w:rsidP="00EC29EE" w:rsidR="00156405">
            <w:pPr>
              <w:pStyle w:val="Bezproreda"/>
            </w:pPr>
            <w:r>
              <w:t>22.</w:t>
            </w:r>
          </w:p>
        </w:tc>
        <w:tc>
          <w:tcPr>
            <w:tcW w:type="dxa" w:w="1736"/>
          </w:tcPr>
          <w:p w:rsidRDefault="00156405" w:rsidP="00EC29EE" w:rsidR="00156405" w:rsidRPr="008C20DD">
            <w:pPr>
              <w:pStyle w:val="Bezproreda"/>
            </w:pPr>
            <w:r w:rsidRPr="008C20DD">
              <w:t>72775024657</w:t>
            </w:r>
          </w:p>
        </w:tc>
        <w:tc>
          <w:tcPr>
            <w:tcW w:type="dxa" w:w="4759"/>
          </w:tcPr>
          <w:p w:rsidRDefault="00156405" w:rsidP="00EC29EE" w:rsidR="00156405" w:rsidRPr="008C20DD">
            <w:pPr>
              <w:pStyle w:val="Bezproreda"/>
            </w:pPr>
            <w:r w:rsidRPr="008C20DD">
              <w:t xml:space="preserve">KROVAR d. </w:t>
            </w:r>
            <w:proofErr w:type="spellStart"/>
            <w:r w:rsidRPr="008C20DD">
              <w:t>o.o</w:t>
            </w:r>
            <w:proofErr w:type="spellEnd"/>
            <w:r w:rsidRPr="008C20DD">
              <w:t xml:space="preserve">., Rijeka, </w:t>
            </w:r>
            <w:proofErr w:type="spellStart"/>
            <w:r w:rsidRPr="008C20DD">
              <w:t>Brca</w:t>
            </w:r>
            <w:proofErr w:type="spellEnd"/>
            <w:r w:rsidRPr="008C20DD">
              <w:t xml:space="preserve"> 10/c</w:t>
            </w:r>
          </w:p>
        </w:tc>
        <w:tc>
          <w:tcPr>
            <w:tcW w:type="dxa" w:w="1701"/>
          </w:tcPr>
          <w:p w:rsidRDefault="00156405" w:rsidP="00EC29EE" w:rsidR="00156405" w:rsidRPr="008C20DD">
            <w:pPr>
              <w:pStyle w:val="Bezproreda"/>
              <w:jc w:val="right"/>
            </w:pPr>
            <w:r w:rsidRPr="008C20DD">
              <w:t>3.923,49 kn</w:t>
            </w:r>
          </w:p>
        </w:tc>
      </w:tr>
      <w:tr w:rsidTr="00EC29EE" w:rsidR="00156405" w:rsidRPr="0097229B">
        <w:trPr>
          <w:trHeight w:val="48"/>
        </w:trPr>
        <w:tc>
          <w:tcPr>
            <w:tcW w:type="dxa" w:w="876"/>
          </w:tcPr>
          <w:p w:rsidRDefault="00156405" w:rsidP="00EC29EE" w:rsidR="00156405">
            <w:pPr>
              <w:pStyle w:val="Bezproreda"/>
            </w:pPr>
            <w:r>
              <w:t>23.</w:t>
            </w:r>
          </w:p>
        </w:tc>
        <w:tc>
          <w:tcPr>
            <w:tcW w:type="dxa" w:w="1736"/>
          </w:tcPr>
          <w:p w:rsidRDefault="00156405" w:rsidP="00EC29EE" w:rsidR="00156405" w:rsidRPr="008C20DD">
            <w:pPr>
              <w:pStyle w:val="Bezproreda"/>
            </w:pPr>
            <w:r w:rsidRPr="008C20DD">
              <w:t>94025835567</w:t>
            </w:r>
          </w:p>
        </w:tc>
        <w:tc>
          <w:tcPr>
            <w:tcW w:type="dxa" w:w="4759"/>
          </w:tcPr>
          <w:p w:rsidRDefault="00156405" w:rsidP="00EC29EE" w:rsidR="00156405" w:rsidRPr="008C20DD">
            <w:pPr>
              <w:pStyle w:val="Bezproreda"/>
            </w:pPr>
            <w:r w:rsidRPr="008C20DD">
              <w:t>LID d. o. o., Matulji, Kastavska C. 27</w:t>
            </w:r>
          </w:p>
        </w:tc>
        <w:tc>
          <w:tcPr>
            <w:tcW w:type="dxa" w:w="1701"/>
          </w:tcPr>
          <w:p w:rsidRDefault="00156405" w:rsidP="00EC29EE" w:rsidR="00156405" w:rsidRPr="008C20DD">
            <w:pPr>
              <w:pStyle w:val="Bezproreda"/>
              <w:jc w:val="right"/>
            </w:pPr>
            <w:r w:rsidRPr="008C20DD">
              <w:t>6.024,92 kn</w:t>
            </w:r>
          </w:p>
        </w:tc>
      </w:tr>
      <w:tr w:rsidTr="00EC29EE" w:rsidR="00156405" w:rsidRPr="0097229B">
        <w:trPr>
          <w:trHeight w:val="534"/>
        </w:trPr>
        <w:tc>
          <w:tcPr>
            <w:tcW w:type="dxa" w:w="876"/>
          </w:tcPr>
          <w:p w:rsidRDefault="00156405" w:rsidP="00EC29EE" w:rsidR="00156405">
            <w:pPr>
              <w:pStyle w:val="Bezproreda"/>
            </w:pPr>
            <w:r>
              <w:t>24.</w:t>
            </w:r>
          </w:p>
        </w:tc>
        <w:tc>
          <w:tcPr>
            <w:tcW w:type="dxa" w:w="1736"/>
          </w:tcPr>
          <w:p w:rsidRDefault="00156405" w:rsidP="00EC29EE" w:rsidR="00156405" w:rsidRPr="008C20DD">
            <w:pPr>
              <w:pStyle w:val="Bezproreda"/>
            </w:pPr>
            <w:r w:rsidRPr="008C20DD">
              <w:t>85417450098</w:t>
            </w:r>
          </w:p>
        </w:tc>
        <w:tc>
          <w:tcPr>
            <w:tcW w:type="dxa" w:w="4759"/>
          </w:tcPr>
          <w:p w:rsidRDefault="00156405" w:rsidP="00EC29EE" w:rsidR="00156405" w:rsidRPr="008C20DD">
            <w:pPr>
              <w:pStyle w:val="Bezproreda"/>
            </w:pPr>
            <w:r w:rsidRPr="008C20DD">
              <w:t>METALPRODUKT d.o.o. - brisano iz sudskog registra,</w:t>
            </w:r>
            <w:r>
              <w:t xml:space="preserve">Šandrovac, Bjelovarska </w:t>
            </w:r>
            <w:r w:rsidRPr="008C20DD">
              <w:t>32</w:t>
            </w:r>
          </w:p>
        </w:tc>
        <w:tc>
          <w:tcPr>
            <w:tcW w:type="dxa" w:w="1701"/>
          </w:tcPr>
          <w:p w:rsidRDefault="00156405" w:rsidP="00EC29EE" w:rsidR="00156405" w:rsidRPr="008C20DD">
            <w:pPr>
              <w:pStyle w:val="Bezproreda"/>
              <w:jc w:val="right"/>
            </w:pPr>
            <w:r w:rsidRPr="008C20DD">
              <w:t>18.000,00 kn</w:t>
            </w:r>
          </w:p>
        </w:tc>
      </w:tr>
      <w:tr w:rsidTr="00EC29EE" w:rsidR="00156405" w:rsidRPr="0097229B">
        <w:trPr>
          <w:trHeight w:val="534"/>
        </w:trPr>
        <w:tc>
          <w:tcPr>
            <w:tcW w:type="dxa" w:w="876"/>
          </w:tcPr>
          <w:p w:rsidRDefault="00156405" w:rsidP="00EC29EE" w:rsidR="00156405">
            <w:pPr>
              <w:pStyle w:val="Bezproreda"/>
            </w:pPr>
            <w:r>
              <w:t>25.</w:t>
            </w:r>
          </w:p>
        </w:tc>
        <w:tc>
          <w:tcPr>
            <w:tcW w:type="dxa" w:w="1736"/>
          </w:tcPr>
          <w:p w:rsidRDefault="00156405" w:rsidP="00EC29EE" w:rsidR="00156405" w:rsidRPr="008C20DD">
            <w:pPr>
              <w:pStyle w:val="Bezproreda"/>
            </w:pPr>
            <w:r w:rsidRPr="008C20DD">
              <w:t>7639169064</w:t>
            </w:r>
          </w:p>
        </w:tc>
        <w:tc>
          <w:tcPr>
            <w:tcW w:type="dxa" w:w="4759"/>
          </w:tcPr>
          <w:p w:rsidRDefault="00156405" w:rsidP="00EC29EE" w:rsidR="00EC29EE">
            <w:pPr>
              <w:pStyle w:val="Bezproreda"/>
            </w:pPr>
            <w:r w:rsidRPr="008C20DD">
              <w:t xml:space="preserve">MRAMOR COMERCE d.o.o., </w:t>
            </w:r>
          </w:p>
          <w:p w:rsidRDefault="00156405" w:rsidP="00EC29EE" w:rsidR="00156405" w:rsidRPr="008C20DD">
            <w:pPr>
              <w:pStyle w:val="Bezproreda"/>
            </w:pPr>
            <w:proofErr w:type="spellStart"/>
            <w:r w:rsidRPr="008C20DD">
              <w:t>Jurdani</w:t>
            </w:r>
            <w:proofErr w:type="spellEnd"/>
            <w:r w:rsidRPr="008C20DD">
              <w:t xml:space="preserve">, </w:t>
            </w:r>
            <w:proofErr w:type="spellStart"/>
            <w:r w:rsidRPr="008C20DD">
              <w:t>Mučići</w:t>
            </w:r>
            <w:proofErr w:type="spellEnd"/>
            <w:r w:rsidRPr="008C20DD">
              <w:t xml:space="preserve"> 31/B</w:t>
            </w:r>
          </w:p>
        </w:tc>
        <w:tc>
          <w:tcPr>
            <w:tcW w:type="dxa" w:w="1701"/>
          </w:tcPr>
          <w:p w:rsidRDefault="00156405" w:rsidP="00EC29EE" w:rsidR="00156405" w:rsidRPr="008C20DD">
            <w:pPr>
              <w:pStyle w:val="Bezproreda"/>
              <w:jc w:val="right"/>
            </w:pPr>
            <w:r w:rsidRPr="008C20DD">
              <w:t>9.343,39 kn</w:t>
            </w:r>
          </w:p>
        </w:tc>
      </w:tr>
      <w:tr w:rsidTr="00EC29EE" w:rsidR="00156405" w:rsidRPr="0097229B">
        <w:trPr>
          <w:trHeight w:val="48"/>
        </w:trPr>
        <w:tc>
          <w:tcPr>
            <w:tcW w:type="dxa" w:w="876"/>
          </w:tcPr>
          <w:p w:rsidRDefault="00156405" w:rsidP="00EC29EE" w:rsidR="00156405">
            <w:pPr>
              <w:pStyle w:val="Bezproreda"/>
            </w:pPr>
            <w:r>
              <w:t>26.</w:t>
            </w:r>
          </w:p>
        </w:tc>
        <w:tc>
          <w:tcPr>
            <w:tcW w:type="dxa" w:w="1736"/>
          </w:tcPr>
          <w:p w:rsidRDefault="00156405" w:rsidP="00EC29EE" w:rsidR="00156405" w:rsidRPr="008C20DD">
            <w:pPr>
              <w:pStyle w:val="Bezproreda"/>
            </w:pPr>
            <w:r w:rsidRPr="008C20DD">
              <w:t>05681473866</w:t>
            </w:r>
          </w:p>
        </w:tc>
        <w:tc>
          <w:tcPr>
            <w:tcW w:type="dxa" w:w="4759"/>
          </w:tcPr>
          <w:p w:rsidRDefault="00156405" w:rsidP="00EC29EE" w:rsidR="00156405" w:rsidRPr="008C20DD">
            <w:pPr>
              <w:pStyle w:val="Bezproreda"/>
            </w:pPr>
            <w:r w:rsidRPr="008C20DD">
              <w:t xml:space="preserve">NEVIO SUŠANJ, </w:t>
            </w:r>
            <w:proofErr w:type="spellStart"/>
            <w:r w:rsidRPr="008C20DD">
              <w:t>Viškovo</w:t>
            </w:r>
            <w:proofErr w:type="spellEnd"/>
            <w:r w:rsidRPr="008C20DD">
              <w:t>, GORNJI JUGI 37</w:t>
            </w:r>
          </w:p>
        </w:tc>
        <w:tc>
          <w:tcPr>
            <w:tcW w:type="dxa" w:w="1701"/>
          </w:tcPr>
          <w:p w:rsidRDefault="00156405" w:rsidP="00EC29EE" w:rsidR="00156405" w:rsidRPr="008C20DD">
            <w:pPr>
              <w:pStyle w:val="Bezproreda"/>
              <w:jc w:val="right"/>
            </w:pPr>
            <w:r w:rsidRPr="008C20DD">
              <w:t>31.134,71 kn</w:t>
            </w:r>
          </w:p>
        </w:tc>
      </w:tr>
      <w:tr w:rsidTr="00EC29EE" w:rsidR="00156405" w:rsidRPr="0097229B">
        <w:trPr>
          <w:trHeight w:val="534"/>
        </w:trPr>
        <w:tc>
          <w:tcPr>
            <w:tcW w:type="dxa" w:w="876"/>
          </w:tcPr>
          <w:p w:rsidRDefault="00156405" w:rsidP="00EC29EE" w:rsidR="00156405">
            <w:pPr>
              <w:pStyle w:val="Bezproreda"/>
            </w:pPr>
            <w:r>
              <w:t>27.</w:t>
            </w:r>
          </w:p>
        </w:tc>
        <w:tc>
          <w:tcPr>
            <w:tcW w:type="dxa" w:w="1736"/>
          </w:tcPr>
          <w:p w:rsidRDefault="00156405" w:rsidP="00EC29EE" w:rsidR="00156405" w:rsidRPr="008C20DD">
            <w:pPr>
              <w:pStyle w:val="Bezproreda"/>
            </w:pPr>
            <w:r w:rsidRPr="008C20DD">
              <w:t>77787784747</w:t>
            </w:r>
          </w:p>
        </w:tc>
        <w:tc>
          <w:tcPr>
            <w:tcW w:type="dxa" w:w="4759"/>
          </w:tcPr>
          <w:p w:rsidRDefault="00156405" w:rsidP="00EC29EE" w:rsidR="00156405" w:rsidRPr="008C20DD">
            <w:pPr>
              <w:pStyle w:val="Bezproreda"/>
            </w:pPr>
            <w:r w:rsidRPr="008C20DD">
              <w:t xml:space="preserve">ODVJETNIČKI URED MARINA ŽIC, Rijeka, </w:t>
            </w:r>
            <w:proofErr w:type="spellStart"/>
            <w:r w:rsidRPr="008C20DD">
              <w:t>Fiorella</w:t>
            </w:r>
            <w:proofErr w:type="spellEnd"/>
            <w:r w:rsidRPr="008C20DD">
              <w:t xml:space="preserve"> </w:t>
            </w:r>
            <w:proofErr w:type="spellStart"/>
            <w:r w:rsidRPr="008C20DD">
              <w:t>La</w:t>
            </w:r>
            <w:proofErr w:type="spellEnd"/>
            <w:r w:rsidRPr="008C20DD">
              <w:t xml:space="preserve"> </w:t>
            </w:r>
            <w:proofErr w:type="spellStart"/>
            <w:r w:rsidRPr="008C20DD">
              <w:t>Guardie</w:t>
            </w:r>
            <w:proofErr w:type="spellEnd"/>
            <w:r>
              <w:t xml:space="preserve"> </w:t>
            </w:r>
            <w:r w:rsidRPr="008C20DD">
              <w:t>13</w:t>
            </w:r>
          </w:p>
        </w:tc>
        <w:tc>
          <w:tcPr>
            <w:tcW w:type="dxa" w:w="1701"/>
          </w:tcPr>
          <w:p w:rsidRDefault="00156405" w:rsidP="00EC29EE" w:rsidR="00156405" w:rsidRPr="008C20DD">
            <w:pPr>
              <w:pStyle w:val="Bezproreda"/>
              <w:jc w:val="right"/>
            </w:pPr>
            <w:r w:rsidRPr="008C20DD">
              <w:t>1.000,00 kn</w:t>
            </w:r>
          </w:p>
        </w:tc>
      </w:tr>
      <w:tr w:rsidTr="00EC29EE" w:rsidR="00156405" w:rsidRPr="0097229B">
        <w:trPr>
          <w:trHeight w:val="48"/>
        </w:trPr>
        <w:tc>
          <w:tcPr>
            <w:tcW w:type="dxa" w:w="876"/>
          </w:tcPr>
          <w:p w:rsidRDefault="00156405" w:rsidP="00EC29EE" w:rsidR="00156405">
            <w:pPr>
              <w:pStyle w:val="Bezproreda"/>
            </w:pPr>
            <w:r>
              <w:t>28.</w:t>
            </w:r>
          </w:p>
        </w:tc>
        <w:tc>
          <w:tcPr>
            <w:tcW w:type="dxa" w:w="1736"/>
          </w:tcPr>
          <w:p w:rsidRDefault="00156405" w:rsidP="00EC29EE" w:rsidR="00156405" w:rsidRPr="008C20DD">
            <w:pPr>
              <w:pStyle w:val="Bezproreda"/>
            </w:pPr>
            <w:r w:rsidRPr="008C20DD">
              <w:t>28350474809</w:t>
            </w:r>
          </w:p>
        </w:tc>
        <w:tc>
          <w:tcPr>
            <w:tcW w:type="dxa" w:w="4759"/>
          </w:tcPr>
          <w:p w:rsidRDefault="00156405" w:rsidP="00EC29EE" w:rsidR="00156405" w:rsidRPr="008C20DD">
            <w:pPr>
              <w:pStyle w:val="Bezproreda"/>
            </w:pPr>
            <w:r w:rsidRPr="008C20DD">
              <w:t xml:space="preserve">OPĆINA VIŠKOVO, </w:t>
            </w:r>
            <w:proofErr w:type="spellStart"/>
            <w:r w:rsidRPr="008C20DD">
              <w:t>Viškovo</w:t>
            </w:r>
            <w:proofErr w:type="spellEnd"/>
          </w:p>
        </w:tc>
        <w:tc>
          <w:tcPr>
            <w:tcW w:type="dxa" w:w="1701"/>
          </w:tcPr>
          <w:p w:rsidRDefault="00156405" w:rsidP="00EC29EE" w:rsidR="00156405" w:rsidRPr="008C20DD">
            <w:pPr>
              <w:pStyle w:val="Bezproreda"/>
              <w:jc w:val="right"/>
            </w:pPr>
            <w:r w:rsidRPr="008C20DD">
              <w:t>4.311,17 kn</w:t>
            </w:r>
          </w:p>
        </w:tc>
      </w:tr>
      <w:tr w:rsidTr="00EC29EE" w:rsidR="00156405" w:rsidRPr="0097229B">
        <w:trPr>
          <w:trHeight w:val="534"/>
        </w:trPr>
        <w:tc>
          <w:tcPr>
            <w:tcW w:type="dxa" w:w="876"/>
          </w:tcPr>
          <w:p w:rsidRDefault="00156405" w:rsidP="00EC29EE" w:rsidR="00156405">
            <w:pPr>
              <w:pStyle w:val="Bezproreda"/>
            </w:pPr>
            <w:r>
              <w:t>29.</w:t>
            </w:r>
          </w:p>
        </w:tc>
        <w:tc>
          <w:tcPr>
            <w:tcW w:type="dxa" w:w="1736"/>
          </w:tcPr>
          <w:p w:rsidRDefault="00156405" w:rsidP="00EC29EE" w:rsidR="00156405" w:rsidRPr="008C20DD">
            <w:pPr>
              <w:pStyle w:val="Bezproreda"/>
            </w:pPr>
            <w:r w:rsidRPr="008C20DD">
              <w:t>18683136487</w:t>
            </w:r>
          </w:p>
        </w:tc>
        <w:tc>
          <w:tcPr>
            <w:tcW w:type="dxa" w:w="4759"/>
          </w:tcPr>
          <w:p w:rsidRDefault="00156405" w:rsidP="00EC29EE" w:rsidR="00156405" w:rsidRPr="008C20DD">
            <w:pPr>
              <w:pStyle w:val="Bezproreda"/>
            </w:pPr>
            <w:r w:rsidRPr="008C20DD">
              <w:t>REPUBLIKA HRVATSKA MINISTARSTVO FINANCIJA</w:t>
            </w:r>
            <w:r>
              <w:t xml:space="preserve"> </w:t>
            </w:r>
            <w:r w:rsidRPr="008C20DD">
              <w:t>POREZNA</w:t>
            </w:r>
          </w:p>
          <w:p w:rsidRDefault="00156405" w:rsidP="00EC29EE" w:rsidR="00156405" w:rsidRPr="008C20DD">
            <w:pPr>
              <w:pStyle w:val="Bezproreda"/>
            </w:pPr>
            <w:r w:rsidRPr="008C20DD">
              <w:t>UPRAVA, Zagreb</w:t>
            </w:r>
          </w:p>
        </w:tc>
        <w:tc>
          <w:tcPr>
            <w:tcW w:type="dxa" w:w="1701"/>
          </w:tcPr>
          <w:p w:rsidRDefault="00156405" w:rsidP="00EC29EE" w:rsidR="00156405" w:rsidRPr="008C20DD">
            <w:pPr>
              <w:pStyle w:val="Bezproreda"/>
              <w:jc w:val="right"/>
            </w:pPr>
            <w:r w:rsidRPr="008C20DD">
              <w:t>28.287,46 kn</w:t>
            </w:r>
          </w:p>
        </w:tc>
      </w:tr>
      <w:tr w:rsidTr="00EC29EE" w:rsidR="00156405" w:rsidRPr="0097229B">
        <w:trPr>
          <w:trHeight w:val="534"/>
        </w:trPr>
        <w:tc>
          <w:tcPr>
            <w:tcW w:type="dxa" w:w="876"/>
          </w:tcPr>
          <w:p w:rsidRDefault="00156405" w:rsidP="00EC29EE" w:rsidR="00156405">
            <w:pPr>
              <w:pStyle w:val="Bezproreda"/>
            </w:pPr>
            <w:r>
              <w:t>30.</w:t>
            </w:r>
          </w:p>
        </w:tc>
        <w:tc>
          <w:tcPr>
            <w:tcW w:type="dxa" w:w="1736"/>
          </w:tcPr>
          <w:p w:rsidRDefault="00156405" w:rsidP="00EC29EE" w:rsidR="00156405" w:rsidRPr="008C20DD">
            <w:pPr>
              <w:pStyle w:val="Bezproreda"/>
            </w:pPr>
            <w:r w:rsidRPr="008C20DD">
              <w:t>10844487398</w:t>
            </w:r>
          </w:p>
        </w:tc>
        <w:tc>
          <w:tcPr>
            <w:tcW w:type="dxa" w:w="4759"/>
          </w:tcPr>
          <w:p w:rsidRDefault="00156405" w:rsidP="00EC29EE" w:rsidR="00EC29EE">
            <w:pPr>
              <w:pStyle w:val="Bezproreda"/>
            </w:pPr>
            <w:r w:rsidRPr="008C20DD">
              <w:t xml:space="preserve">SANNIK d.o.o., </w:t>
            </w:r>
          </w:p>
          <w:p w:rsidRDefault="00156405" w:rsidP="00EC29EE" w:rsidR="00156405" w:rsidRPr="008C20DD">
            <w:pPr>
              <w:pStyle w:val="Bezproreda"/>
            </w:pPr>
            <w:r w:rsidRPr="008C20DD">
              <w:t xml:space="preserve">Brod </w:t>
            </w:r>
            <w:proofErr w:type="spellStart"/>
            <w:r w:rsidRPr="008C20DD">
              <w:t>Moravice</w:t>
            </w:r>
            <w:proofErr w:type="spellEnd"/>
            <w:r w:rsidRPr="008C20DD">
              <w:t>, Donja Dobra 18/a</w:t>
            </w:r>
          </w:p>
        </w:tc>
        <w:tc>
          <w:tcPr>
            <w:tcW w:type="dxa" w:w="1701"/>
          </w:tcPr>
          <w:p w:rsidRDefault="00156405" w:rsidP="00EC29EE" w:rsidR="00156405" w:rsidRPr="008C20DD">
            <w:pPr>
              <w:pStyle w:val="Bezproreda"/>
              <w:jc w:val="right"/>
            </w:pPr>
            <w:r w:rsidRPr="008C20DD">
              <w:t>1.150,00 kn</w:t>
            </w:r>
          </w:p>
        </w:tc>
      </w:tr>
      <w:tr w:rsidTr="00EC29EE" w:rsidR="00156405" w:rsidRPr="0097229B">
        <w:trPr>
          <w:trHeight w:val="534"/>
        </w:trPr>
        <w:tc>
          <w:tcPr>
            <w:tcW w:type="dxa" w:w="876"/>
          </w:tcPr>
          <w:p w:rsidRDefault="00156405" w:rsidP="00EC29EE" w:rsidR="00156405">
            <w:pPr>
              <w:pStyle w:val="Bezproreda"/>
            </w:pPr>
            <w:r>
              <w:t>31.</w:t>
            </w:r>
          </w:p>
        </w:tc>
        <w:tc>
          <w:tcPr>
            <w:tcW w:type="dxa" w:w="1736"/>
          </w:tcPr>
          <w:p w:rsidRDefault="00156405" w:rsidP="00EC29EE" w:rsidR="00156405" w:rsidRPr="008C20DD">
            <w:pPr>
              <w:pStyle w:val="Bezproreda"/>
            </w:pPr>
            <w:r w:rsidRPr="008C20DD">
              <w:t>29743547503</w:t>
            </w:r>
          </w:p>
        </w:tc>
        <w:tc>
          <w:tcPr>
            <w:tcW w:type="dxa" w:w="4759"/>
          </w:tcPr>
          <w:p w:rsidRDefault="00156405" w:rsidP="00EC29EE" w:rsidR="00156405" w:rsidRPr="008C20DD">
            <w:pPr>
              <w:pStyle w:val="Bezproreda"/>
            </w:pPr>
            <w:r w:rsidRPr="008C20DD">
              <w:t>TRIGLAV OSIGURANJE d.d., Rijeka, Erazma Barčića 3</w:t>
            </w:r>
          </w:p>
        </w:tc>
        <w:tc>
          <w:tcPr>
            <w:tcW w:type="dxa" w:w="1701"/>
          </w:tcPr>
          <w:p w:rsidRDefault="00156405" w:rsidP="00EC29EE" w:rsidR="00156405" w:rsidRPr="008C20DD">
            <w:pPr>
              <w:pStyle w:val="Bezproreda"/>
              <w:jc w:val="right"/>
            </w:pPr>
            <w:r w:rsidRPr="008C20DD">
              <w:t>1.132,45 kn</w:t>
            </w:r>
          </w:p>
        </w:tc>
      </w:tr>
      <w:tr w:rsidTr="00EC29EE" w:rsidR="00156405" w:rsidRPr="0097229B">
        <w:trPr>
          <w:trHeight w:val="534"/>
        </w:trPr>
        <w:tc>
          <w:tcPr>
            <w:tcW w:type="dxa" w:w="876"/>
          </w:tcPr>
          <w:p w:rsidRDefault="00156405" w:rsidP="00EC29EE" w:rsidR="00156405">
            <w:pPr>
              <w:pStyle w:val="Bezproreda"/>
            </w:pPr>
            <w:r>
              <w:t>32.</w:t>
            </w:r>
          </w:p>
        </w:tc>
        <w:tc>
          <w:tcPr>
            <w:tcW w:type="dxa" w:w="1736"/>
          </w:tcPr>
          <w:p w:rsidRDefault="00156405" w:rsidP="00EC29EE" w:rsidR="00156405" w:rsidRPr="008C20DD">
            <w:pPr>
              <w:pStyle w:val="Bezproreda"/>
            </w:pPr>
            <w:r w:rsidRPr="008C20DD">
              <w:t>90524712974</w:t>
            </w:r>
          </w:p>
        </w:tc>
        <w:tc>
          <w:tcPr>
            <w:tcW w:type="dxa" w:w="4759"/>
          </w:tcPr>
          <w:p w:rsidRDefault="00156405" w:rsidP="00EC29EE" w:rsidR="00156405" w:rsidRPr="008C20DD">
            <w:pPr>
              <w:pStyle w:val="Bezproreda"/>
            </w:pPr>
            <w:r w:rsidRPr="008C20DD">
              <w:t xml:space="preserve">VECOM </w:t>
            </w:r>
            <w:proofErr w:type="spellStart"/>
            <w:r w:rsidRPr="008C20DD">
              <w:t>export</w:t>
            </w:r>
            <w:proofErr w:type="spellEnd"/>
            <w:r w:rsidRPr="008C20DD">
              <w:t xml:space="preserve"> - import d. o. o., </w:t>
            </w:r>
            <w:proofErr w:type="spellStart"/>
            <w:r w:rsidRPr="008C20DD">
              <w:t>Viškovo</w:t>
            </w:r>
            <w:proofErr w:type="spellEnd"/>
            <w:r w:rsidRPr="008C20DD">
              <w:t xml:space="preserve">, </w:t>
            </w:r>
            <w:proofErr w:type="spellStart"/>
            <w:r w:rsidRPr="008C20DD">
              <w:t>Marinići</w:t>
            </w:r>
            <w:proofErr w:type="spellEnd"/>
            <w:r w:rsidRPr="008C20DD">
              <w:t>,</w:t>
            </w:r>
            <w:proofErr w:type="spellStart"/>
            <w:r w:rsidRPr="008C20DD">
              <w:t>Mućići</w:t>
            </w:r>
            <w:proofErr w:type="spellEnd"/>
            <w:r w:rsidRPr="008C20DD">
              <w:t xml:space="preserve"> 50</w:t>
            </w:r>
          </w:p>
        </w:tc>
        <w:tc>
          <w:tcPr>
            <w:tcW w:type="dxa" w:w="1701"/>
          </w:tcPr>
          <w:p w:rsidRDefault="00156405" w:rsidP="00EC29EE" w:rsidR="00156405" w:rsidRPr="008C20DD">
            <w:pPr>
              <w:pStyle w:val="Bezproreda"/>
              <w:jc w:val="right"/>
            </w:pPr>
            <w:r w:rsidRPr="008C20DD">
              <w:t>14.376,88 kn</w:t>
            </w:r>
          </w:p>
        </w:tc>
      </w:tr>
      <w:tr w:rsidTr="00EC29EE" w:rsidR="00156405" w:rsidRPr="0097229B">
        <w:trPr>
          <w:trHeight w:val="48"/>
        </w:trPr>
        <w:tc>
          <w:tcPr>
            <w:tcW w:type="dxa" w:w="876"/>
          </w:tcPr>
          <w:p w:rsidRDefault="00156405" w:rsidP="00EC29EE" w:rsidR="00156405">
            <w:pPr>
              <w:pStyle w:val="Bezproreda"/>
            </w:pPr>
            <w:r>
              <w:lastRenderedPageBreak/>
              <w:t>33.</w:t>
            </w:r>
          </w:p>
        </w:tc>
        <w:tc>
          <w:tcPr>
            <w:tcW w:type="dxa" w:w="1736"/>
          </w:tcPr>
          <w:p w:rsidRDefault="00156405" w:rsidP="00EC29EE" w:rsidR="00156405" w:rsidRPr="008C20DD">
            <w:pPr>
              <w:pStyle w:val="Bezproreda"/>
            </w:pPr>
            <w:r w:rsidRPr="00C7483B">
              <w:t>29524210204</w:t>
            </w:r>
          </w:p>
        </w:tc>
        <w:tc>
          <w:tcPr>
            <w:tcW w:type="dxa" w:w="4759"/>
          </w:tcPr>
          <w:p w:rsidRDefault="00156405" w:rsidP="00EC29EE" w:rsidR="00156405" w:rsidRPr="008C20DD">
            <w:pPr>
              <w:pStyle w:val="Bezproreda"/>
            </w:pPr>
            <w:proofErr w:type="spellStart"/>
            <w:r w:rsidRPr="00C7483B">
              <w:t>VIPnet</w:t>
            </w:r>
            <w:proofErr w:type="spellEnd"/>
            <w:r w:rsidRPr="00C7483B">
              <w:t xml:space="preserve"> d.o.o., Zagreb, Vrtni put 1</w:t>
            </w:r>
          </w:p>
        </w:tc>
        <w:tc>
          <w:tcPr>
            <w:tcW w:type="dxa" w:w="1701"/>
          </w:tcPr>
          <w:p w:rsidRDefault="00156405" w:rsidP="00EC29EE" w:rsidR="00156405" w:rsidRPr="008C20DD">
            <w:pPr>
              <w:pStyle w:val="Bezproreda"/>
              <w:jc w:val="right"/>
            </w:pPr>
            <w:r w:rsidRPr="00C7483B">
              <w:t>1.081,29 kn</w:t>
            </w:r>
          </w:p>
        </w:tc>
      </w:tr>
      <w:tr w:rsidTr="00EC29EE" w:rsidR="00156405" w:rsidRPr="0097229B">
        <w:trPr>
          <w:trHeight w:val="534"/>
        </w:trPr>
        <w:tc>
          <w:tcPr>
            <w:tcW w:type="dxa" w:w="876"/>
          </w:tcPr>
          <w:p w:rsidRDefault="00156405" w:rsidP="00EC29EE" w:rsidR="00156405">
            <w:pPr>
              <w:pStyle w:val="Bezproreda"/>
            </w:pPr>
            <w:r>
              <w:t>34.</w:t>
            </w:r>
          </w:p>
        </w:tc>
        <w:tc>
          <w:tcPr>
            <w:tcW w:type="dxa" w:w="1736"/>
          </w:tcPr>
          <w:p w:rsidRDefault="00156405" w:rsidP="00EC29EE" w:rsidR="00156405" w:rsidRPr="008C20DD">
            <w:pPr>
              <w:pStyle w:val="Bezproreda"/>
            </w:pPr>
            <w:r w:rsidRPr="00C7483B">
              <w:t>41617767619</w:t>
            </w:r>
          </w:p>
        </w:tc>
        <w:tc>
          <w:tcPr>
            <w:tcW w:type="dxa" w:w="4759"/>
          </w:tcPr>
          <w:p w:rsidRDefault="00156405" w:rsidP="00EC29EE" w:rsidR="00EC29EE">
            <w:pPr>
              <w:pStyle w:val="Bezproreda"/>
            </w:pPr>
            <w:r w:rsidRPr="00C7483B">
              <w:t xml:space="preserve">ZANATOPREMA, zanatska zadruga, </w:t>
            </w:r>
          </w:p>
          <w:p w:rsidRDefault="00156405" w:rsidP="00EC29EE" w:rsidR="00156405" w:rsidRPr="008C20DD">
            <w:pPr>
              <w:pStyle w:val="Bezproreda"/>
            </w:pPr>
            <w:r w:rsidRPr="00C7483B">
              <w:t>Rijeka, Vukovarska 7/a</w:t>
            </w:r>
          </w:p>
        </w:tc>
        <w:tc>
          <w:tcPr>
            <w:tcW w:type="dxa" w:w="1701"/>
          </w:tcPr>
          <w:p w:rsidRDefault="00156405" w:rsidP="00EC29EE" w:rsidR="00156405" w:rsidRPr="008C20DD">
            <w:pPr>
              <w:pStyle w:val="Bezproreda"/>
              <w:jc w:val="right"/>
            </w:pPr>
            <w:r w:rsidRPr="00C7483B">
              <w:t>19.738,38 kn</w:t>
            </w:r>
          </w:p>
        </w:tc>
      </w:tr>
    </w:tbl>
    <w:p w:rsidRDefault="009124E0" w:rsidP="009C26FD" w:rsidR="009124E0" w:rsidRPr="00A955DF">
      <w:pPr>
        <w:jc w:val="both"/>
        <w:rPr>
          <w:rFonts w:cs="Arial"/>
          <w:sz w:val="18"/>
          <w:szCs w:val="18"/>
        </w:rPr>
      </w:pPr>
    </w:p>
    <w:p w:rsidRDefault="002B35A0" w:rsidP="00AF2E98" w:rsidR="00EC29EE">
      <w:pPr>
        <w:jc w:val="both"/>
        <w:rPr>
          <w:bCs/>
        </w:rPr>
      </w:pPr>
      <w:r w:rsidRPr="0065620B">
        <w:t xml:space="preserve">kojom nagodbom se </w:t>
      </w:r>
      <w:r w:rsidR="003F2BAF" w:rsidRPr="0065620B">
        <w:t>d</w:t>
      </w:r>
      <w:r w:rsidRPr="0065620B">
        <w:t>užnik</w:t>
      </w:r>
      <w:r w:rsidR="00DC1677" w:rsidRPr="0065620B">
        <w:t xml:space="preserve"> </w:t>
      </w:r>
      <w:r w:rsidRPr="0065620B">
        <w:t xml:space="preserve">obvezuje </w:t>
      </w:r>
      <w:r w:rsidR="00911EE1" w:rsidRPr="0065620B">
        <w:t xml:space="preserve">sukladno </w:t>
      </w:r>
      <w:r w:rsidRPr="0065620B">
        <w:t>rješenj</w:t>
      </w:r>
      <w:r w:rsidR="00911EE1" w:rsidRPr="0065620B">
        <w:t>u</w:t>
      </w:r>
      <w:r w:rsidRPr="0065620B">
        <w:t xml:space="preserve"> o prihvaćanju plana financijskog restrukturiranja </w:t>
      </w:r>
      <w:r w:rsidR="00B23FA9" w:rsidRPr="00B23FA9">
        <w:rPr>
          <w:bCs/>
        </w:rPr>
        <w:t xml:space="preserve">Financijske Agencije </w:t>
      </w:r>
      <w:proofErr w:type="spellStart"/>
      <w:r w:rsidR="00B23FA9" w:rsidRPr="00B23FA9">
        <w:rPr>
          <w:bCs/>
        </w:rPr>
        <w:t>posl</w:t>
      </w:r>
      <w:proofErr w:type="spellEnd"/>
      <w:r w:rsidR="00B23FA9" w:rsidRPr="00B23FA9">
        <w:rPr>
          <w:bCs/>
        </w:rPr>
        <w:t xml:space="preserve">. br. Klasa: </w:t>
      </w:r>
      <w:r w:rsidR="00156405">
        <w:rPr>
          <w:bCs/>
        </w:rPr>
        <w:t xml:space="preserve"> </w:t>
      </w:r>
      <w:r w:rsidR="00EC29EE" w:rsidRPr="00D82491">
        <w:rPr>
          <w:bCs/>
        </w:rPr>
        <w:t>UP-I/110/07/1</w:t>
      </w:r>
      <w:r w:rsidR="00EC29EE">
        <w:rPr>
          <w:bCs/>
        </w:rPr>
        <w:t>5</w:t>
      </w:r>
      <w:r w:rsidR="00EC29EE" w:rsidRPr="00D82491">
        <w:rPr>
          <w:bCs/>
        </w:rPr>
        <w:t>-01/</w:t>
      </w:r>
      <w:r w:rsidR="00EC29EE">
        <w:rPr>
          <w:bCs/>
        </w:rPr>
        <w:t>8705</w:t>
      </w:r>
      <w:r w:rsidR="00EC29EE" w:rsidRPr="00D82491">
        <w:rPr>
          <w:bCs/>
        </w:rPr>
        <w:t xml:space="preserve">, </w:t>
      </w:r>
      <w:proofErr w:type="spellStart"/>
      <w:r w:rsidR="00EC29EE" w:rsidRPr="00D82491">
        <w:rPr>
          <w:bCs/>
        </w:rPr>
        <w:t>Ur</w:t>
      </w:r>
      <w:proofErr w:type="spellEnd"/>
      <w:r w:rsidR="00EC29EE" w:rsidRPr="00D82491">
        <w:rPr>
          <w:bCs/>
        </w:rPr>
        <w:t xml:space="preserve">. </w:t>
      </w:r>
      <w:proofErr w:type="spellStart"/>
      <w:r w:rsidR="00EC29EE" w:rsidRPr="00D82491">
        <w:rPr>
          <w:bCs/>
        </w:rPr>
        <w:t>br</w:t>
      </w:r>
      <w:proofErr w:type="spellEnd"/>
      <w:r w:rsidR="00EC29EE" w:rsidRPr="00D82491">
        <w:rPr>
          <w:bCs/>
        </w:rPr>
        <w:t>: 04-06-</w:t>
      </w:r>
      <w:r w:rsidR="00EC29EE">
        <w:rPr>
          <w:bCs/>
        </w:rPr>
        <w:t>16</w:t>
      </w:r>
      <w:r w:rsidR="00EC29EE" w:rsidRPr="00D82491">
        <w:rPr>
          <w:bCs/>
        </w:rPr>
        <w:t>-</w:t>
      </w:r>
      <w:r w:rsidR="00EC29EE">
        <w:rPr>
          <w:bCs/>
        </w:rPr>
        <w:t>8705</w:t>
      </w:r>
      <w:r w:rsidR="00EC29EE" w:rsidRPr="00D82491">
        <w:rPr>
          <w:bCs/>
        </w:rPr>
        <w:t>-</w:t>
      </w:r>
      <w:r w:rsidR="00EC29EE">
        <w:rPr>
          <w:bCs/>
        </w:rPr>
        <w:t>87</w:t>
      </w:r>
      <w:r w:rsidR="00EC29EE" w:rsidRPr="00D82491">
        <w:rPr>
          <w:bCs/>
        </w:rPr>
        <w:t xml:space="preserve"> od </w:t>
      </w:r>
      <w:r w:rsidR="00EC29EE">
        <w:rPr>
          <w:bCs/>
        </w:rPr>
        <w:t>10. ožujka 2016.</w:t>
      </w:r>
      <w:r w:rsidR="00EC29EE" w:rsidRPr="00D82491">
        <w:rPr>
          <w:bCs/>
        </w:rPr>
        <w:t xml:space="preserve"> </w:t>
      </w:r>
      <w:r w:rsidR="00EC29EE">
        <w:rPr>
          <w:bCs/>
        </w:rPr>
        <w:t xml:space="preserve">namiriti vjerovnike kako slijedi:  </w:t>
      </w:r>
    </w:p>
    <w:p w:rsidRDefault="00EC29EE" w:rsidP="00EC29EE" w:rsidR="00EC29EE">
      <w:pPr>
        <w:jc w:val="both"/>
        <w:rPr>
          <w:bCs/>
        </w:rPr>
      </w:pPr>
    </w:p>
    <w:p w:rsidRDefault="00EC29EE" w:rsidP="00EC29EE" w:rsidR="00EC29EE">
      <w:pPr>
        <w:ind w:hanging="360" w:left="360"/>
        <w:jc w:val="both"/>
        <w:rPr>
          <w:bCs/>
        </w:rPr>
      </w:pPr>
      <w:r>
        <w:rPr>
          <w:bCs/>
        </w:rPr>
        <w:t>1.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 w:rsidRPr="00E87415">
        <w:rPr>
          <w:bCs/>
        </w:rPr>
        <w:t>HYPO A</w:t>
      </w:r>
      <w:r>
        <w:rPr>
          <w:bCs/>
        </w:rPr>
        <w:t xml:space="preserve">LPE-ADRIA-BANK d.d. Zagreb, Slavonska avenija 6 (OIB 14036333877) utvrđena je </w:t>
      </w:r>
      <w:r>
        <w:t>u ukupnom iznosu od 432.315,09 kn.</w:t>
      </w:r>
      <w:r>
        <w:rPr>
          <w:bCs/>
        </w:rPr>
        <w:t xml:space="preserve"> </w:t>
      </w:r>
    </w:p>
    <w:p w:rsidRDefault="00EC29EE" w:rsidP="00EC29EE" w:rsidR="00EC29EE">
      <w:pPr>
        <w:ind w:left="360"/>
        <w:jc w:val="both"/>
      </w:pPr>
      <w:r>
        <w:t>Za tražbinu po Ugovoru o kreditu br. 395-51015822 i Sporazumu o osiguranju novčane tražbine, dužnik se obvezuje sklopiti s bankom Aneks citiranog ugovora (</w:t>
      </w:r>
      <w:proofErr w:type="spellStart"/>
      <w:r>
        <w:t>prolongat</w:t>
      </w:r>
      <w:proofErr w:type="spellEnd"/>
      <w:r>
        <w:t>) kojim će se sve obveze po dospjeloj i nedospjeloj glavnici prolongirati sukladno poslovnim uvjetima banke, uz uvjet plaćanja duga po osnovi kamate.</w:t>
      </w:r>
    </w:p>
    <w:p w:rsidRDefault="00EC29EE" w:rsidP="00EC29EE" w:rsidR="00EC29EE" w:rsidRPr="001954D4">
      <w:pPr>
        <w:ind w:hanging="360" w:left="360"/>
        <w:jc w:val="both"/>
        <w:rPr>
          <w:bCs/>
        </w:rPr>
      </w:pPr>
      <w:r>
        <w:tab/>
        <w:t>Za tražbinu po osnovi jamstva po Ugovoru o kreditu broj: 396-53067592 korisnika kredita Dubravke Sušanj postignut je sporazum na način da se sve obveze po predmetnom plasmanu namiruju pod istim utvrđenim odredbama citiranog ugovora i sukladno postojećem otplatnom planu.</w:t>
      </w:r>
    </w:p>
    <w:p w:rsidRDefault="00EC29EE" w:rsidP="00EC29EE" w:rsidR="00EC29EE" w:rsidRPr="0056110A">
      <w:pPr>
        <w:ind w:hanging="360" w:left="360"/>
        <w:jc w:val="both"/>
      </w:pPr>
      <w:r>
        <w:rPr>
          <w:bCs/>
        </w:rPr>
        <w:t>2.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rPr>
          <w:bCs/>
        </w:rPr>
        <w:t xml:space="preserve">REPUBLIKA HRVATSKA, MINISTARSTVO FINANCIJA, POREZNA UPRAVA (OIB 18683136487) utvrđena je </w:t>
      </w:r>
      <w:r>
        <w:t>u ukupnom iznosu od 28.287,46 kn.</w:t>
      </w:r>
      <w:r>
        <w:rPr>
          <w:bCs/>
        </w:rPr>
        <w:t xml:space="preserve"> </w:t>
      </w:r>
      <w:r>
        <w:t xml:space="preserve">Dužnik će namiriti tražbinu u cijelosti, u 24 jednaka mjesečna anuiteta od dana sklapanja </w:t>
      </w:r>
      <w:proofErr w:type="spellStart"/>
      <w:r>
        <w:t>predstečajne</w:t>
      </w:r>
      <w:proofErr w:type="spellEnd"/>
      <w:r>
        <w:t xml:space="preserve"> nagodbe pred Trgovačkim sudom uz godišnju kamatu od 4,5% prema otplatnom planu vjerovnika.</w:t>
      </w:r>
    </w:p>
    <w:p w:rsidRDefault="00EC29EE" w:rsidP="00EC29EE" w:rsidR="00EC29EE">
      <w:pPr>
        <w:ind w:hanging="360" w:left="360"/>
        <w:jc w:val="both"/>
      </w:pPr>
      <w:r>
        <w:rPr>
          <w:bCs/>
        </w:rPr>
        <w:t>3.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rPr>
          <w:bCs/>
        </w:rPr>
        <w:t xml:space="preserve">ARK-MIHELIĆ d.o.o. </w:t>
      </w:r>
      <w:proofErr w:type="spellStart"/>
      <w:r>
        <w:rPr>
          <w:bCs/>
        </w:rPr>
        <w:t>Viškovo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Furićevo</w:t>
      </w:r>
      <w:proofErr w:type="spellEnd"/>
      <w:r>
        <w:rPr>
          <w:bCs/>
        </w:rPr>
        <w:t xml:space="preserve"> 64 (OIB 11046503641) utvrđena je </w:t>
      </w:r>
      <w:r>
        <w:t>u ukupnom iznosu od 454,92 kn.</w:t>
      </w:r>
      <w:r>
        <w:rPr>
          <w:bCs/>
        </w:rPr>
        <w:t xml:space="preserve"> </w:t>
      </w:r>
      <w:r>
        <w:t xml:space="preserve">Nakon otpisa 50 % tražbine u iznosu od 227,46 kn, preostali iznos glavnog duga u visini od 227,46 kn dužnik će namiriti jednokratno u roku od 6 mjeseci od dana sklapanja </w:t>
      </w:r>
      <w:proofErr w:type="spellStart"/>
      <w:r>
        <w:t>predstečajne</w:t>
      </w:r>
      <w:proofErr w:type="spellEnd"/>
      <w:r>
        <w:t xml:space="preserve"> nagodbe pred Trgovačkim sudom;</w:t>
      </w:r>
    </w:p>
    <w:p w:rsidRDefault="00EC29EE" w:rsidP="00EC29EE" w:rsidR="00EC29EE">
      <w:pPr>
        <w:ind w:hanging="360" w:left="360"/>
        <w:jc w:val="both"/>
      </w:pPr>
      <w:r>
        <w:rPr>
          <w:bCs/>
        </w:rPr>
        <w:t>4.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 w:rsidRPr="002C7945">
        <w:t>EURO ARMKO j.d.o.o. Gornja Drenova (Grad Sveti Ivan Zelina)</w:t>
      </w:r>
      <w:r>
        <w:t xml:space="preserve">, </w:t>
      </w:r>
      <w:r w:rsidRPr="002C7945">
        <w:t>Gornja Drenova</w:t>
      </w:r>
      <w:r>
        <w:rPr>
          <w:bCs/>
        </w:rPr>
        <w:t xml:space="preserve"> 1 (OIB 04645715659) utvrđena je </w:t>
      </w:r>
      <w:r>
        <w:t>u ukupnom iznosu od 746,50 kn.</w:t>
      </w:r>
      <w:r>
        <w:rPr>
          <w:bCs/>
        </w:rPr>
        <w:t xml:space="preserve"> </w:t>
      </w:r>
      <w:r>
        <w:t xml:space="preserve">Nakon otpisa 50 % tražbine u iznosu od 373,25 kn, preostali iznos glavnog duga u visini od 373,25 kn dužnik će namiriti jednokratno u roku od 6 mjeseci od dana sklapanja </w:t>
      </w:r>
      <w:proofErr w:type="spellStart"/>
      <w:r>
        <w:t>predstečajne</w:t>
      </w:r>
      <w:proofErr w:type="spellEnd"/>
      <w:r>
        <w:t xml:space="preserve"> nagodbe pred Trgovačkim sudom;</w:t>
      </w:r>
    </w:p>
    <w:p w:rsidRDefault="00EC29EE" w:rsidP="00EC29EE" w:rsidR="00EC29EE">
      <w:pPr>
        <w:ind w:hanging="360" w:left="360"/>
        <w:jc w:val="both"/>
      </w:pPr>
      <w:r>
        <w:rPr>
          <w:bCs/>
        </w:rPr>
        <w:t>5.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t>Financijska agencija, Ulica grada Vukovara 70, Zagreb</w:t>
      </w:r>
      <w:r>
        <w:rPr>
          <w:bCs/>
        </w:rPr>
        <w:t xml:space="preserve"> (OIB 85821130368) utvrđena je </w:t>
      </w:r>
      <w:r>
        <w:t>u ukupnom iznosu od 317,36 kn.</w:t>
      </w:r>
      <w:r>
        <w:rPr>
          <w:bCs/>
        </w:rPr>
        <w:t xml:space="preserve"> D</w:t>
      </w:r>
      <w:r>
        <w:t xml:space="preserve">užnik će tražbinu namiriti jednokratno, u cijelosti u roku od 6 mjeseci od dana sklapanja </w:t>
      </w:r>
      <w:proofErr w:type="spellStart"/>
      <w:r>
        <w:t>predstečajne</w:t>
      </w:r>
      <w:proofErr w:type="spellEnd"/>
      <w:r>
        <w:t xml:space="preserve"> nagodbe pred Trgovačkim sudom;</w:t>
      </w:r>
    </w:p>
    <w:p w:rsidRDefault="00EC29EE" w:rsidP="00EC29EE" w:rsidR="00EC29EE" w:rsidRPr="002C7945">
      <w:pPr>
        <w:ind w:hanging="360" w:left="360"/>
        <w:jc w:val="both"/>
        <w:rPr>
          <w:rFonts w:cs="Arial"/>
          <w:color w:val="003366"/>
          <w:sz w:val="18"/>
          <w:szCs w:val="18"/>
        </w:rPr>
      </w:pPr>
      <w:r>
        <w:rPr>
          <w:bCs/>
        </w:rPr>
        <w:t>6.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 w:rsidRPr="002C7945">
        <w:t>HANN - INVEST d. o. o.</w:t>
      </w:r>
      <w:r w:rsidRPr="002C7945">
        <w:rPr>
          <w:rFonts w:cs="Arial"/>
          <w:sz w:val="18"/>
          <w:szCs w:val="18"/>
        </w:rPr>
        <w:t xml:space="preserve"> </w:t>
      </w:r>
      <w:r w:rsidRPr="002C7945">
        <w:t>Poreč,</w:t>
      </w:r>
      <w:r>
        <w:rPr>
          <w:rFonts w:cs="Arial"/>
          <w:sz w:val="18"/>
          <w:szCs w:val="18"/>
        </w:rPr>
        <w:t xml:space="preserve"> </w:t>
      </w:r>
      <w:proofErr w:type="spellStart"/>
      <w:r w:rsidRPr="002C7945">
        <w:t>Žbandaj</w:t>
      </w:r>
      <w:proofErr w:type="spellEnd"/>
      <w:r w:rsidRPr="002C7945">
        <w:t xml:space="preserve">, </w:t>
      </w:r>
      <w:proofErr w:type="spellStart"/>
      <w:r w:rsidRPr="002C7945">
        <w:t>Žbandaj</w:t>
      </w:r>
      <w:proofErr w:type="spellEnd"/>
      <w:r w:rsidRPr="002C7945">
        <w:t xml:space="preserve"> 59 </w:t>
      </w:r>
      <w:r>
        <w:rPr>
          <w:bCs/>
        </w:rPr>
        <w:t xml:space="preserve">(OIB 22197278532) utvrđena je </w:t>
      </w:r>
      <w:r>
        <w:t>u ukupnom iznosu od 257,26 kn.</w:t>
      </w:r>
      <w:r>
        <w:rPr>
          <w:bCs/>
        </w:rPr>
        <w:t xml:space="preserve"> </w:t>
      </w:r>
      <w:r>
        <w:t xml:space="preserve">Nakon otpisa 50 % tražbine u iznosu od 128,63 kn, preostali iznos glavnog duga u visini od 128,63 kn dužnik će namiriti jednokratno u roku od 6 mjeseci od dana sklapanja </w:t>
      </w:r>
      <w:proofErr w:type="spellStart"/>
      <w:r>
        <w:t>predstečajne</w:t>
      </w:r>
      <w:proofErr w:type="spellEnd"/>
      <w:r>
        <w:t xml:space="preserve"> nagodbe pred Trgovačkim sudom;</w:t>
      </w:r>
    </w:p>
    <w:p w:rsidRDefault="00EC29EE" w:rsidP="00EC29EE" w:rsidR="00EC29EE">
      <w:pPr>
        <w:ind w:hanging="360" w:left="360"/>
        <w:jc w:val="both"/>
      </w:pPr>
      <w:r>
        <w:rPr>
          <w:bCs/>
        </w:rPr>
        <w:t>7.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rPr>
          <w:bCs/>
        </w:rPr>
        <w:t>HEP - O</w:t>
      </w:r>
      <w:r w:rsidRPr="00355B08">
        <w:rPr>
          <w:bCs/>
        </w:rPr>
        <w:t>pskrba</w:t>
      </w:r>
      <w:r>
        <w:rPr>
          <w:bCs/>
        </w:rPr>
        <w:t xml:space="preserve"> d.o.o. Zagreb, Ulica grada Vukovara 37 (OIB </w:t>
      </w:r>
      <w:r>
        <w:t>63073332379</w:t>
      </w:r>
      <w:r>
        <w:rPr>
          <w:bCs/>
        </w:rPr>
        <w:t xml:space="preserve">) utvrđena je </w:t>
      </w:r>
      <w:r>
        <w:t>u ukupnom iznosu od 943,13 kn.</w:t>
      </w:r>
      <w:r>
        <w:rPr>
          <w:bCs/>
        </w:rPr>
        <w:t xml:space="preserve"> D</w:t>
      </w:r>
      <w:r>
        <w:t xml:space="preserve">užnik će tražbinu namiriti jednokratno, u cijelosti u roku od 6 mjeseci od dana sklapanja </w:t>
      </w:r>
      <w:proofErr w:type="spellStart"/>
      <w:r>
        <w:t>predstečajne</w:t>
      </w:r>
      <w:proofErr w:type="spellEnd"/>
      <w:r>
        <w:t xml:space="preserve"> nagodbe pred Trgovačkim sudom;</w:t>
      </w:r>
    </w:p>
    <w:p w:rsidRDefault="00EC29EE" w:rsidP="00EC29EE" w:rsidR="00EC29EE">
      <w:pPr>
        <w:ind w:hanging="360" w:left="360"/>
        <w:jc w:val="both"/>
      </w:pPr>
      <w:r>
        <w:rPr>
          <w:bCs/>
        </w:rPr>
        <w:t>8.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 w:rsidRPr="002845BA">
        <w:rPr>
          <w:bCs/>
        </w:rPr>
        <w:t>Hrvatske vode, pravna osoba za upravljanje vodama</w:t>
      </w:r>
      <w:r>
        <w:rPr>
          <w:bCs/>
        </w:rPr>
        <w:t>, Zagreb, Grada Vukovara 220</w:t>
      </w:r>
      <w:r w:rsidRPr="002845BA">
        <w:rPr>
          <w:bCs/>
        </w:rPr>
        <w:t xml:space="preserve"> </w:t>
      </w:r>
      <w:r>
        <w:rPr>
          <w:bCs/>
        </w:rPr>
        <w:t xml:space="preserve">(OIB </w:t>
      </w:r>
      <w:r>
        <w:t>28921383001</w:t>
      </w:r>
      <w:r>
        <w:rPr>
          <w:bCs/>
        </w:rPr>
        <w:t xml:space="preserve">) utvrđena je </w:t>
      </w:r>
      <w:r>
        <w:t>u ukupnom iznosu od 671,05 kn.</w:t>
      </w:r>
      <w:r>
        <w:rPr>
          <w:bCs/>
        </w:rPr>
        <w:t xml:space="preserve"> D</w:t>
      </w:r>
      <w:r>
        <w:t xml:space="preserve">užnik će tražbinu namiriti jednokratno, u cijelosti u roku od 6 mjeseci od dana sklapanja </w:t>
      </w:r>
      <w:proofErr w:type="spellStart"/>
      <w:r>
        <w:t>predstečajne</w:t>
      </w:r>
      <w:proofErr w:type="spellEnd"/>
      <w:r>
        <w:t xml:space="preserve"> nagodbe pred Trgovačkim sudom;</w:t>
      </w:r>
    </w:p>
    <w:p w:rsidRDefault="00EC29EE" w:rsidP="00EC29EE" w:rsidR="00EC29EE" w:rsidRPr="002C7945">
      <w:pPr>
        <w:ind w:hanging="360" w:left="360"/>
        <w:jc w:val="both"/>
        <w:rPr>
          <w:rFonts w:cs="Arial"/>
          <w:color w:val="003366"/>
          <w:sz w:val="18"/>
          <w:szCs w:val="18"/>
        </w:rPr>
      </w:pPr>
      <w:r>
        <w:rPr>
          <w:bCs/>
        </w:rPr>
        <w:lastRenderedPageBreak/>
        <w:t>9.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rPr>
          <w:bCs/>
        </w:rPr>
        <w:t xml:space="preserve">Hrvatski Telekom d.d. Zagreb, Roberta Frangeša Mihanovića 9 (OIB </w:t>
      </w:r>
      <w:r>
        <w:t>81793146560</w:t>
      </w:r>
      <w:r>
        <w:rPr>
          <w:bCs/>
        </w:rPr>
        <w:t xml:space="preserve">) utvrđena je </w:t>
      </w:r>
      <w:r>
        <w:t>u ukupnom iznosu od 625,09 kn.</w:t>
      </w:r>
      <w:r>
        <w:rPr>
          <w:bCs/>
        </w:rPr>
        <w:t xml:space="preserve"> </w:t>
      </w:r>
      <w:r>
        <w:t xml:space="preserve">Nakon otpisa 50 % tražbine u iznosu od 312,55 kn, preostali iznos glavnog duga u visini od 312,55 kn dužnik će namiriti jednokratno u roku od 6 mjeseci od dana sklapanja </w:t>
      </w:r>
      <w:proofErr w:type="spellStart"/>
      <w:r>
        <w:t>predstečajne</w:t>
      </w:r>
      <w:proofErr w:type="spellEnd"/>
      <w:r>
        <w:t xml:space="preserve"> nagodbe pred Trgovačkim sudom;</w:t>
      </w:r>
    </w:p>
    <w:p w:rsidRDefault="00EC29EE" w:rsidP="00EC29EE" w:rsidR="00EC29EE" w:rsidRPr="002C7945">
      <w:pPr>
        <w:ind w:hanging="360" w:left="360"/>
        <w:jc w:val="both"/>
        <w:rPr>
          <w:rFonts w:cs="Arial"/>
          <w:color w:val="003366"/>
          <w:sz w:val="18"/>
          <w:szCs w:val="18"/>
        </w:rPr>
      </w:pPr>
      <w:r>
        <w:rPr>
          <w:bCs/>
        </w:rPr>
        <w:t>10.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rPr>
          <w:bCs/>
        </w:rPr>
        <w:t xml:space="preserve">ODVJETNIČKI URED MARINA ŽIC, </w:t>
      </w:r>
      <w:proofErr w:type="spellStart"/>
      <w:r>
        <w:rPr>
          <w:bCs/>
        </w:rPr>
        <w:t>Fiorella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La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Guardia</w:t>
      </w:r>
      <w:proofErr w:type="spellEnd"/>
      <w:r>
        <w:rPr>
          <w:bCs/>
        </w:rPr>
        <w:t xml:space="preserve"> 13, Rijeka (OIB </w:t>
      </w:r>
      <w:r>
        <w:t>77787784747</w:t>
      </w:r>
      <w:r>
        <w:rPr>
          <w:bCs/>
        </w:rPr>
        <w:t xml:space="preserve">) utvrđena je </w:t>
      </w:r>
      <w:r>
        <w:t>u ukupnom iznosu od 1.000,00 kn.</w:t>
      </w:r>
      <w:r>
        <w:rPr>
          <w:bCs/>
        </w:rPr>
        <w:t xml:space="preserve"> </w:t>
      </w:r>
      <w:r>
        <w:t xml:space="preserve">Nakon otpisa 50 % tražbine u iznosu od 500,00 kn, preostali iznos glavnog duga u visini od 500,00 kn dužnik će namiriti jednokratno u roku od 6 mjeseci od dana sklapanja </w:t>
      </w:r>
      <w:proofErr w:type="spellStart"/>
      <w:r>
        <w:t>predstečajne</w:t>
      </w:r>
      <w:proofErr w:type="spellEnd"/>
      <w:r>
        <w:t xml:space="preserve"> nagodbe pred Trgovačkim sudom;</w:t>
      </w:r>
    </w:p>
    <w:p w:rsidRDefault="00EC29EE" w:rsidP="00EC29EE" w:rsidR="00EC29EE" w:rsidRPr="002C7945">
      <w:pPr>
        <w:ind w:hanging="360" w:left="360"/>
        <w:jc w:val="both"/>
        <w:rPr>
          <w:rFonts w:cs="Arial"/>
          <w:color w:val="003366"/>
          <w:sz w:val="18"/>
          <w:szCs w:val="18"/>
        </w:rPr>
      </w:pPr>
      <w:r>
        <w:rPr>
          <w:bCs/>
        </w:rPr>
        <w:t>11.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 xml:space="preserve">a </w:t>
      </w:r>
      <w:proofErr w:type="spellStart"/>
      <w:r>
        <w:rPr>
          <w:bCs/>
        </w:rPr>
        <w:t>VIPnet</w:t>
      </w:r>
      <w:proofErr w:type="spellEnd"/>
      <w:r>
        <w:rPr>
          <w:bCs/>
        </w:rPr>
        <w:t xml:space="preserve"> d.o.o. Zagreb, Vrtni put 1 (OIB </w:t>
      </w:r>
      <w:r>
        <w:t>29524210204</w:t>
      </w:r>
      <w:r>
        <w:rPr>
          <w:bCs/>
        </w:rPr>
        <w:t xml:space="preserve">) utvrđena je </w:t>
      </w:r>
      <w:r>
        <w:t>u ukupnom iznosu od 1.081,29 kn.</w:t>
      </w:r>
      <w:r>
        <w:rPr>
          <w:bCs/>
        </w:rPr>
        <w:t xml:space="preserve"> </w:t>
      </w:r>
      <w:r>
        <w:t xml:space="preserve">Nakon otpisa 50 % tražbine u iznosu od 540,64 kn, preostali iznos glavnog duga u visini od 540,64 kn dužnik će namiriti jednokratno u roku od 6 mjeseci od dana sklapanja </w:t>
      </w:r>
      <w:proofErr w:type="spellStart"/>
      <w:r>
        <w:t>predstečajne</w:t>
      </w:r>
      <w:proofErr w:type="spellEnd"/>
      <w:r>
        <w:t xml:space="preserve"> nagodbe pred Trgovačkim sudom;</w:t>
      </w:r>
    </w:p>
    <w:p w:rsidRDefault="00EC29EE" w:rsidP="00EC29EE" w:rsidR="00EC29EE">
      <w:pPr>
        <w:ind w:hanging="360" w:left="360"/>
        <w:jc w:val="both"/>
      </w:pPr>
      <w:r>
        <w:rPr>
          <w:bCs/>
        </w:rPr>
        <w:t>12.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 xml:space="preserve">a DOBAVA d.o.o. Rijeka, </w:t>
      </w:r>
      <w:proofErr w:type="spellStart"/>
      <w:r>
        <w:rPr>
          <w:bCs/>
        </w:rPr>
        <w:t>Srdoči</w:t>
      </w:r>
      <w:proofErr w:type="spellEnd"/>
      <w:r>
        <w:rPr>
          <w:bCs/>
        </w:rPr>
        <w:t xml:space="preserve"> 60 (OIB </w:t>
      </w:r>
      <w:r>
        <w:t>89758323728</w:t>
      </w:r>
      <w:r>
        <w:rPr>
          <w:bCs/>
        </w:rPr>
        <w:t xml:space="preserve">) utvrđena je </w:t>
      </w:r>
      <w:r>
        <w:t>u ukupnom iznosu od 732,25 kn.</w:t>
      </w:r>
      <w:r>
        <w:rPr>
          <w:bCs/>
        </w:rPr>
        <w:t xml:space="preserve"> </w:t>
      </w:r>
      <w:r>
        <w:t xml:space="preserve">Nakon otpisa 50 % tražbine u iznosu od 366,13 kn, preostali iznos glavnog duga u visini od 366,13 kn dužnik će namiriti jednokratno u roku od 6 mjeseci od dana sklapanja </w:t>
      </w:r>
      <w:proofErr w:type="spellStart"/>
      <w:r>
        <w:t>predstečajne</w:t>
      </w:r>
      <w:proofErr w:type="spellEnd"/>
      <w:r>
        <w:t xml:space="preserve"> nagodbe pred Trgovačkim sudom;</w:t>
      </w:r>
    </w:p>
    <w:p w:rsidRDefault="00EC29EE" w:rsidP="00EC29EE" w:rsidR="00EC29EE" w:rsidRPr="0097413F">
      <w:pPr>
        <w:ind w:hanging="360" w:left="360"/>
        <w:jc w:val="both"/>
      </w:pPr>
      <w:r>
        <w:rPr>
          <w:bCs/>
        </w:rPr>
        <w:t>13.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 xml:space="preserve">a CROATIA OSIGURANJE d.d. Zagreb, </w:t>
      </w:r>
      <w:proofErr w:type="spellStart"/>
      <w:r>
        <w:rPr>
          <w:bCs/>
        </w:rPr>
        <w:t>Miramarska</w:t>
      </w:r>
      <w:proofErr w:type="spellEnd"/>
      <w:r>
        <w:rPr>
          <w:bCs/>
        </w:rPr>
        <w:t xml:space="preserve"> 22 (OIB </w:t>
      </w:r>
      <w:r>
        <w:t>26187994862</w:t>
      </w:r>
      <w:r>
        <w:rPr>
          <w:bCs/>
        </w:rPr>
        <w:t xml:space="preserve">) utvrđena je </w:t>
      </w:r>
      <w:r>
        <w:t>u ukupnom iznosu od 2.344,33 kn.</w:t>
      </w:r>
      <w:r>
        <w:rPr>
          <w:bCs/>
        </w:rPr>
        <w:t xml:space="preserve"> </w:t>
      </w:r>
      <w:r>
        <w:t>Nakon otpisa 50 % tražbine u iznosu od 1.172,16 kn, preostali iznos glavnog duga u visini od 1.172,16 kn dužnik će namiriti u 24 jednaka mjesečna anuiteta</w:t>
      </w:r>
      <w:r w:rsidRPr="00944422">
        <w:t xml:space="preserve"> </w:t>
      </w:r>
      <w:r>
        <w:t xml:space="preserve">u visini od po 48,84 kn, nakon isteka počeka od 12 mjeseci od dana sklapanja </w:t>
      </w:r>
      <w:proofErr w:type="spellStart"/>
      <w:r>
        <w:t>predstečajne</w:t>
      </w:r>
      <w:proofErr w:type="spellEnd"/>
      <w:r>
        <w:t xml:space="preserve"> nagodbe pred Trgovačkim sudom;</w:t>
      </w:r>
    </w:p>
    <w:p w:rsidRDefault="00EC29EE" w:rsidP="00EC29EE" w:rsidR="00EC29EE">
      <w:pPr>
        <w:ind w:hanging="360" w:left="360"/>
        <w:jc w:val="both"/>
      </w:pPr>
      <w:r>
        <w:rPr>
          <w:bCs/>
        </w:rPr>
        <w:t>14.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rPr>
          <w:bCs/>
        </w:rPr>
        <w:t xml:space="preserve">HRVATSKE ŠUME d.o.o. Zagreb, Ljudevita Farkaša </w:t>
      </w:r>
      <w:proofErr w:type="spellStart"/>
      <w:r>
        <w:rPr>
          <w:bCs/>
        </w:rPr>
        <w:t>Vukotinovića</w:t>
      </w:r>
      <w:proofErr w:type="spellEnd"/>
      <w:r>
        <w:rPr>
          <w:bCs/>
        </w:rPr>
        <w:t xml:space="preserve"> 2 (OIB </w:t>
      </w:r>
      <w:r>
        <w:t>69693144506</w:t>
      </w:r>
      <w:r>
        <w:rPr>
          <w:bCs/>
        </w:rPr>
        <w:t xml:space="preserve">) utvrđena je </w:t>
      </w:r>
      <w:r>
        <w:t>u ukupnom iznosu od 1.111,43 kn.</w:t>
      </w:r>
      <w:r>
        <w:rPr>
          <w:bCs/>
        </w:rPr>
        <w:t xml:space="preserve"> D</w:t>
      </w:r>
      <w:r>
        <w:t xml:space="preserve">užnik će namiriti tražbinu u 24 jednaka mjesečna anuiteta, nakon isteka počeka od 12 mjeseci od dana sklapanja </w:t>
      </w:r>
      <w:proofErr w:type="spellStart"/>
      <w:r>
        <w:t>predstečajne</w:t>
      </w:r>
      <w:proofErr w:type="spellEnd"/>
      <w:r>
        <w:t xml:space="preserve"> nagodbe pred Trgovačkim sudom s time da prvi mjesečni anuitet iznosi 46,30 kn, a preostali anuiteti iznose 46,31 kn;</w:t>
      </w:r>
    </w:p>
    <w:p w:rsidRDefault="00EC29EE" w:rsidP="00EC29EE" w:rsidR="00EC29EE">
      <w:pPr>
        <w:ind w:hanging="360" w:left="360"/>
        <w:jc w:val="both"/>
      </w:pPr>
      <w:r>
        <w:rPr>
          <w:bCs/>
        </w:rPr>
        <w:t>15.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rPr>
          <w:bCs/>
        </w:rPr>
        <w:t xml:space="preserve">INVEST 2000 d.o.o. Rijeka, </w:t>
      </w:r>
      <w:proofErr w:type="spellStart"/>
      <w:r>
        <w:rPr>
          <w:bCs/>
        </w:rPr>
        <w:t>Mosorska</w:t>
      </w:r>
      <w:proofErr w:type="spellEnd"/>
      <w:r>
        <w:rPr>
          <w:bCs/>
        </w:rPr>
        <w:t xml:space="preserve"> 2 (OIB </w:t>
      </w:r>
      <w:r>
        <w:t>70989886775</w:t>
      </w:r>
      <w:r>
        <w:rPr>
          <w:bCs/>
        </w:rPr>
        <w:t xml:space="preserve">) utvrđena je </w:t>
      </w:r>
      <w:r>
        <w:t>u ukupnom iznosu od 2.852,01 kn.</w:t>
      </w:r>
      <w:r>
        <w:rPr>
          <w:bCs/>
        </w:rPr>
        <w:t xml:space="preserve"> </w:t>
      </w:r>
      <w:r>
        <w:t xml:space="preserve">Nakon otpisa 50 % tražbine u iznosu od 1.426,01 kn, preostali iznos glavnog duga u visini od 1.426,00 kn dužnik će namiriti u 24 jednaka mjesečna anuiteta, nakon isteka počeka od 12 mjeseci od dana sklapanja </w:t>
      </w:r>
      <w:proofErr w:type="spellStart"/>
      <w:r>
        <w:t>predstečajne</w:t>
      </w:r>
      <w:proofErr w:type="spellEnd"/>
      <w:r>
        <w:t xml:space="preserve"> nagodbe pred Trgovačkim sudom s time da prvi mjesečni anuitet iznosi 59,81 kn, a preostali anuiteti iznose 59,40 kn;</w:t>
      </w:r>
    </w:p>
    <w:p w:rsidRDefault="00EC29EE" w:rsidP="00EC29EE" w:rsidR="00EC29EE">
      <w:pPr>
        <w:ind w:hanging="360" w:left="360"/>
        <w:jc w:val="both"/>
      </w:pPr>
      <w:r>
        <w:rPr>
          <w:bCs/>
        </w:rPr>
        <w:t>16.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rPr>
          <w:bCs/>
        </w:rPr>
        <w:t xml:space="preserve">JAVNI BILJEŽNIK RADOSNA MAVRINAC, Trg Matka </w:t>
      </w:r>
      <w:proofErr w:type="spellStart"/>
      <w:r>
        <w:rPr>
          <w:bCs/>
        </w:rPr>
        <w:t>Laginje</w:t>
      </w:r>
      <w:proofErr w:type="spellEnd"/>
      <w:r>
        <w:rPr>
          <w:bCs/>
        </w:rPr>
        <w:t xml:space="preserve"> 1, Kastav (OIB </w:t>
      </w:r>
      <w:r>
        <w:t>92891101540</w:t>
      </w:r>
      <w:r>
        <w:rPr>
          <w:bCs/>
        </w:rPr>
        <w:t xml:space="preserve">) utvrđena je </w:t>
      </w:r>
      <w:r>
        <w:t>u ukupnom iznosu od 3.664,75 kn.</w:t>
      </w:r>
      <w:r>
        <w:rPr>
          <w:bCs/>
        </w:rPr>
        <w:t xml:space="preserve"> </w:t>
      </w:r>
      <w:r>
        <w:t xml:space="preserve">Nakon otpisa 50 % tražbine u iznosu od 1.832,38 kn, preostali iznos glavnog duga u visini od 1.832,38 kn dužnik će namiriti u 24 jednaka mjesečna anuiteta, nakon isteka počeka od 12 mjeseci od dana sklapanja </w:t>
      </w:r>
      <w:proofErr w:type="spellStart"/>
      <w:r>
        <w:t>predstečajne</w:t>
      </w:r>
      <w:proofErr w:type="spellEnd"/>
      <w:r>
        <w:t xml:space="preserve"> nagodbe pred Trgovačkim sudom s time da prvi mjesečni anuitet iznosi 76,33 kn, a preostali anuiteti iznose 76,35 kn;</w:t>
      </w:r>
    </w:p>
    <w:p w:rsidRDefault="00EC29EE" w:rsidP="00EC29EE" w:rsidR="00EC29EE">
      <w:pPr>
        <w:ind w:hanging="360" w:left="360"/>
        <w:jc w:val="both"/>
      </w:pPr>
      <w:r>
        <w:rPr>
          <w:bCs/>
        </w:rPr>
        <w:t>17.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rPr>
          <w:bCs/>
        </w:rPr>
        <w:t xml:space="preserve">KARTON-PAK d.o.o. Buzet, </w:t>
      </w:r>
      <w:proofErr w:type="spellStart"/>
      <w:r>
        <w:rPr>
          <w:bCs/>
        </w:rPr>
        <w:t>Mažinjica</w:t>
      </w:r>
      <w:proofErr w:type="spellEnd"/>
      <w:r>
        <w:rPr>
          <w:bCs/>
        </w:rPr>
        <w:t xml:space="preserve"> 104 (OIB </w:t>
      </w:r>
      <w:r>
        <w:t>40669684797</w:t>
      </w:r>
      <w:r>
        <w:rPr>
          <w:bCs/>
        </w:rPr>
        <w:t xml:space="preserve">) utvrđena je </w:t>
      </w:r>
      <w:r>
        <w:t>u ukupnom iznosu od 2.659,26 kn.</w:t>
      </w:r>
      <w:r>
        <w:rPr>
          <w:bCs/>
        </w:rPr>
        <w:t xml:space="preserve"> </w:t>
      </w:r>
      <w:r>
        <w:t xml:space="preserve">Nakon otpisa 50 % tražbine u iznosu od 1.329,63 kn, preostali iznos glavnog duga u visini od 1.329,63 kn dužnik će namiriti u 24 jednaka mjesečna anuiteta, nakon isteka počeka od 12 mjeseci od dana sklapanja </w:t>
      </w:r>
      <w:proofErr w:type="spellStart"/>
      <w:r>
        <w:t>predstečajne</w:t>
      </w:r>
      <w:proofErr w:type="spellEnd"/>
      <w:r>
        <w:t xml:space="preserve"> nagodbe pred Trgovačkim sudom s time da prvi mjesečni anuitet iznosi 55,43 kn, a preostali anuiteti iznose 55,40 kn;</w:t>
      </w:r>
    </w:p>
    <w:p w:rsidRDefault="00EC29EE" w:rsidP="00EC29EE" w:rsidR="00EC29EE">
      <w:pPr>
        <w:ind w:hanging="360" w:left="360"/>
        <w:jc w:val="both"/>
      </w:pPr>
      <w:r>
        <w:rPr>
          <w:bCs/>
        </w:rPr>
        <w:t>18.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rPr>
          <w:bCs/>
        </w:rPr>
        <w:t xml:space="preserve">KEMIKALIJA d.o.o. Rijeka, Janka Polić Kamova 103 (OIB </w:t>
      </w:r>
      <w:r>
        <w:t>99566960130</w:t>
      </w:r>
      <w:r>
        <w:rPr>
          <w:bCs/>
        </w:rPr>
        <w:t xml:space="preserve">) utvrđena je </w:t>
      </w:r>
      <w:r>
        <w:t>u ukupnom iznosu od 3.500,00 kn.</w:t>
      </w:r>
      <w:r>
        <w:rPr>
          <w:bCs/>
        </w:rPr>
        <w:t xml:space="preserve"> </w:t>
      </w:r>
      <w:r>
        <w:t xml:space="preserve">Nakon otpisa 50 % tražbine u iznosu od 1.750,00 kn, preostali iznos glavnog duga u visini od 1.750,00 kn dužnik će namiriti u 24 jednaka mjesečna anuiteta, nakon isteka počeka od 12 mjeseci od dana </w:t>
      </w:r>
      <w:r>
        <w:lastRenderedPageBreak/>
        <w:t xml:space="preserve">sklapanja </w:t>
      </w:r>
      <w:proofErr w:type="spellStart"/>
      <w:r>
        <w:t>predstečajne</w:t>
      </w:r>
      <w:proofErr w:type="spellEnd"/>
      <w:r>
        <w:t xml:space="preserve"> nagodbe pred Trgovačkim sudom s time da prvi mjesečni anuitet iznosi 72,84 kn, a preostali anuiteti iznose 72,92 kn;</w:t>
      </w:r>
    </w:p>
    <w:p w:rsidRDefault="00EC29EE" w:rsidP="00EC29EE" w:rsidR="00EC29EE">
      <w:pPr>
        <w:ind w:hanging="360" w:left="360"/>
        <w:jc w:val="both"/>
      </w:pPr>
      <w:r>
        <w:rPr>
          <w:bCs/>
        </w:rPr>
        <w:t>19.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rPr>
          <w:bCs/>
        </w:rPr>
        <w:t xml:space="preserve">KROVAR d.o.o. Rijeka, </w:t>
      </w:r>
      <w:proofErr w:type="spellStart"/>
      <w:r>
        <w:rPr>
          <w:bCs/>
        </w:rPr>
        <w:t>Brca</w:t>
      </w:r>
      <w:proofErr w:type="spellEnd"/>
      <w:r>
        <w:rPr>
          <w:bCs/>
        </w:rPr>
        <w:t xml:space="preserve"> 10/c (OIB </w:t>
      </w:r>
      <w:r>
        <w:t>72775024657</w:t>
      </w:r>
      <w:r>
        <w:rPr>
          <w:bCs/>
        </w:rPr>
        <w:t xml:space="preserve">) utvrđena je </w:t>
      </w:r>
      <w:r>
        <w:t>u ukupnom iznosu od 3.923,49 kn.</w:t>
      </w:r>
      <w:r>
        <w:rPr>
          <w:bCs/>
        </w:rPr>
        <w:t xml:space="preserve"> </w:t>
      </w:r>
      <w:r>
        <w:t xml:space="preserve">Nakon otpisa 50 % tražbine u iznosu od 1.961,75 kn, preostali iznos glavnog duga u visini od 1.961,75 kn dužnik će namiriti u 24 jednaka mjesečna anuiteta, nakon isteka počeka od 12 mjeseci od dana sklapanja </w:t>
      </w:r>
      <w:proofErr w:type="spellStart"/>
      <w:r>
        <w:t>predstečajne</w:t>
      </w:r>
      <w:proofErr w:type="spellEnd"/>
      <w:r>
        <w:t xml:space="preserve"> nagodbe pred Trgovačkim sudom s time da prvi mjesečni anuitet iznosi 81,73 kn, a preostali anuiteti iznose 81,74 kn;</w:t>
      </w:r>
    </w:p>
    <w:p w:rsidRDefault="00EC29EE" w:rsidP="00EC29EE" w:rsidR="00EC29EE">
      <w:pPr>
        <w:ind w:hanging="360" w:left="360"/>
        <w:jc w:val="both"/>
      </w:pPr>
      <w:r>
        <w:rPr>
          <w:bCs/>
        </w:rPr>
        <w:t>20.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rPr>
          <w:bCs/>
        </w:rPr>
        <w:t xml:space="preserve">OPĆINA VIŠKOVO, </w:t>
      </w:r>
      <w:proofErr w:type="spellStart"/>
      <w:r>
        <w:rPr>
          <w:bCs/>
        </w:rPr>
        <w:t>Viškovo</w:t>
      </w:r>
      <w:proofErr w:type="spellEnd"/>
      <w:r>
        <w:rPr>
          <w:bCs/>
        </w:rPr>
        <w:t xml:space="preserve">, (OIB </w:t>
      </w:r>
      <w:r>
        <w:t>28350474809</w:t>
      </w:r>
      <w:r>
        <w:rPr>
          <w:bCs/>
        </w:rPr>
        <w:t xml:space="preserve">) utvrđena je </w:t>
      </w:r>
      <w:r>
        <w:t>u ukupnom iznosu od 4.311,17 kn.</w:t>
      </w:r>
      <w:r>
        <w:rPr>
          <w:bCs/>
        </w:rPr>
        <w:t xml:space="preserve"> D</w:t>
      </w:r>
      <w:r>
        <w:t xml:space="preserve">užnik će namiriti tražbinu u 24 jednaka mjesečna anuiteta, nakon isteka počeka od 12 mjeseci od dana sklapanja </w:t>
      </w:r>
      <w:proofErr w:type="spellStart"/>
      <w:r>
        <w:t>predstečajne</w:t>
      </w:r>
      <w:proofErr w:type="spellEnd"/>
      <w:r>
        <w:t xml:space="preserve"> nagodbe pred Trgovačkim sudom s time da prvi mjesečni anuitet iznosi 179,68 kn, a preostali anuiteti iznose 179,63 kn;</w:t>
      </w:r>
    </w:p>
    <w:p w:rsidRDefault="00EC29EE" w:rsidP="00EC29EE" w:rsidR="00EC29EE">
      <w:pPr>
        <w:ind w:hanging="360" w:left="360"/>
        <w:jc w:val="both"/>
      </w:pPr>
      <w:r>
        <w:rPr>
          <w:bCs/>
        </w:rPr>
        <w:t>21.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rPr>
          <w:bCs/>
        </w:rPr>
        <w:t xml:space="preserve">SANNIK d.o.o. Brod </w:t>
      </w:r>
      <w:proofErr w:type="spellStart"/>
      <w:r>
        <w:rPr>
          <w:bCs/>
        </w:rPr>
        <w:t>Moravice</w:t>
      </w:r>
      <w:proofErr w:type="spellEnd"/>
      <w:r>
        <w:rPr>
          <w:bCs/>
        </w:rPr>
        <w:t xml:space="preserve">, Donja Dobra 18/a (OIB </w:t>
      </w:r>
      <w:r>
        <w:t>10844487398</w:t>
      </w:r>
      <w:r>
        <w:rPr>
          <w:bCs/>
        </w:rPr>
        <w:t xml:space="preserve">) utvrđena je </w:t>
      </w:r>
      <w:r>
        <w:t>u ukupnom iznosu od 1.150,00 kn.</w:t>
      </w:r>
      <w:r>
        <w:rPr>
          <w:bCs/>
        </w:rPr>
        <w:t xml:space="preserve"> </w:t>
      </w:r>
      <w:r>
        <w:t xml:space="preserve">Nakon otpisa 50 % tražbine u iznosu od 575,00 kn, preostali iznos glavnog duga u visini od 575,00 kn dužnik će namiriti u 24 jednaka mjesečna anuiteta, nakon isteka počeka od 12 mjeseci od dana sklapanja </w:t>
      </w:r>
      <w:proofErr w:type="spellStart"/>
      <w:r>
        <w:t>predstečajne</w:t>
      </w:r>
      <w:proofErr w:type="spellEnd"/>
      <w:r>
        <w:t xml:space="preserve"> nagodbe pred Trgovačkim sudom s time da prvi mjesečni anuitet iznosi 23,92 kn, a preostali anuiteti iznose 23,96 kn;</w:t>
      </w:r>
    </w:p>
    <w:p w:rsidRDefault="00EC29EE" w:rsidP="00EC29EE" w:rsidR="00EC29EE">
      <w:pPr>
        <w:ind w:hanging="360" w:left="360"/>
        <w:jc w:val="both"/>
      </w:pPr>
      <w:r>
        <w:rPr>
          <w:bCs/>
        </w:rPr>
        <w:t>22.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rPr>
          <w:bCs/>
        </w:rPr>
        <w:t xml:space="preserve">TRIGLAV OSIGURANJE d.d. Zagreb, Antuna </w:t>
      </w:r>
      <w:proofErr w:type="spellStart"/>
      <w:r>
        <w:rPr>
          <w:bCs/>
        </w:rPr>
        <w:t>Heinza</w:t>
      </w:r>
      <w:proofErr w:type="spellEnd"/>
      <w:r>
        <w:rPr>
          <w:bCs/>
        </w:rPr>
        <w:t xml:space="preserve"> 4 (OIB </w:t>
      </w:r>
      <w:r>
        <w:t>29743547503</w:t>
      </w:r>
      <w:r>
        <w:rPr>
          <w:bCs/>
        </w:rPr>
        <w:t xml:space="preserve">) utvrđena je </w:t>
      </w:r>
      <w:r>
        <w:t>u ukupnom iznosu od 1.132,45 kn.</w:t>
      </w:r>
      <w:r>
        <w:rPr>
          <w:bCs/>
        </w:rPr>
        <w:t xml:space="preserve"> </w:t>
      </w:r>
      <w:r>
        <w:t xml:space="preserve">Nakon otpisa 50 % tražbine u iznosu od 566,22 kn, preostali iznos glavnog duga u visini od 566,22 kn dužnik će namiriti u 24 jednaka mjesečna anuiteta, nakon isteka počeka od 12 mjeseci od dana sklapanja </w:t>
      </w:r>
      <w:proofErr w:type="spellStart"/>
      <w:r>
        <w:t>predstečajne</w:t>
      </w:r>
      <w:proofErr w:type="spellEnd"/>
      <w:r>
        <w:t xml:space="preserve"> nagodbe pred Trgovačkim sudom s time da prvi mjesečni anuitet iznosi 23,65 kn, a preostali anuiteti iznose 23,59 kn;</w:t>
      </w:r>
    </w:p>
    <w:p w:rsidRDefault="00EC29EE" w:rsidP="00EC29EE" w:rsidR="00EC29EE">
      <w:pPr>
        <w:ind w:hanging="360" w:left="360"/>
        <w:jc w:val="both"/>
      </w:pPr>
      <w:r>
        <w:rPr>
          <w:bCs/>
        </w:rPr>
        <w:t>23.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rPr>
          <w:bCs/>
        </w:rPr>
        <w:t xml:space="preserve">ARMKO d.d. u stečaju </w:t>
      </w:r>
      <w:proofErr w:type="spellStart"/>
      <w:r>
        <w:rPr>
          <w:bCs/>
        </w:rPr>
        <w:t>Konjščina</w:t>
      </w:r>
      <w:proofErr w:type="spellEnd"/>
      <w:r>
        <w:rPr>
          <w:bCs/>
        </w:rPr>
        <w:t xml:space="preserve"> (OIB </w:t>
      </w:r>
      <w:r>
        <w:t>33231965147</w:t>
      </w:r>
      <w:r>
        <w:rPr>
          <w:bCs/>
        </w:rPr>
        <w:t xml:space="preserve">) utvrđena je </w:t>
      </w:r>
      <w:r>
        <w:t>u ukupnom iznosu od 20.470,06 kn.</w:t>
      </w:r>
      <w:r>
        <w:rPr>
          <w:bCs/>
        </w:rPr>
        <w:t xml:space="preserve"> </w:t>
      </w:r>
      <w:r>
        <w:t xml:space="preserve">Nakon otpisa 50 % tražbine u iznosu od 10.235,03 kn, preostali iznos glavnog duga u visini od 10.235,03 kn dužnik će namiriti u 48 jednakih mjesečnih anuiteta, nakon isteka počeka od 12 mjeseci od dana sklapanja </w:t>
      </w:r>
      <w:proofErr w:type="spellStart"/>
      <w:r>
        <w:t>predstečajne</w:t>
      </w:r>
      <w:proofErr w:type="spellEnd"/>
      <w:r>
        <w:t xml:space="preserve"> nagodbe pred Trgovačkim sudom s time da prvi mjesečni anuitet iznosi 213,22 kn, a preostali anuiteti iznose 213,23 kn;</w:t>
      </w:r>
    </w:p>
    <w:p w:rsidRDefault="00EC29EE" w:rsidP="00EC29EE" w:rsidR="00EC29EE">
      <w:pPr>
        <w:ind w:hanging="360" w:left="360"/>
        <w:jc w:val="both"/>
      </w:pPr>
      <w:r>
        <w:rPr>
          <w:bCs/>
        </w:rPr>
        <w:t>24.</w:t>
      </w:r>
      <w:r>
        <w:rPr>
          <w:bCs/>
        </w:rPr>
        <w:tab/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rPr>
          <w:bCs/>
        </w:rPr>
        <w:t xml:space="preserve">FEROBAU d.o.o. Sveti Ivan Zelina, </w:t>
      </w:r>
      <w:proofErr w:type="spellStart"/>
      <w:r>
        <w:rPr>
          <w:bCs/>
        </w:rPr>
        <w:t>Krečaves</w:t>
      </w:r>
      <w:proofErr w:type="spellEnd"/>
      <w:r>
        <w:rPr>
          <w:bCs/>
        </w:rPr>
        <w:t xml:space="preserve"> 91/a (OIB </w:t>
      </w:r>
      <w:r>
        <w:t>65916284457</w:t>
      </w:r>
      <w:r>
        <w:rPr>
          <w:bCs/>
        </w:rPr>
        <w:t xml:space="preserve">) utvrđena je </w:t>
      </w:r>
      <w:r>
        <w:t>u ukupnom iznosu od 30.550,00 kn.</w:t>
      </w:r>
      <w:r>
        <w:rPr>
          <w:bCs/>
        </w:rPr>
        <w:t xml:space="preserve"> </w:t>
      </w:r>
      <w:r>
        <w:t xml:space="preserve">Nakon otpisa 50 % tražbine u iznosu od 15.275,00 kn, preostali iznos glavnog duga u visini od 15.275,00 kn dužnik će namiriti u 48 jednakih mjesečnih anuiteta, nakon isteka počeka od 12 mjeseci od dana sklapanja </w:t>
      </w:r>
      <w:proofErr w:type="spellStart"/>
      <w:r>
        <w:t>predstečajne</w:t>
      </w:r>
      <w:proofErr w:type="spellEnd"/>
      <w:r>
        <w:t xml:space="preserve"> nagodbe pred Trgovačkim sudom s time da prvi mjesečni anuitet iznosi 318,19 kn, a preostali anuiteti iznose 318,23 kn;</w:t>
      </w:r>
    </w:p>
    <w:p w:rsidRDefault="00EC29EE" w:rsidP="00EC29EE" w:rsidR="00EC29EE">
      <w:pPr>
        <w:ind w:hanging="360" w:left="360"/>
        <w:jc w:val="both"/>
      </w:pPr>
      <w:r>
        <w:rPr>
          <w:bCs/>
        </w:rPr>
        <w:t xml:space="preserve">25. </w:t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 w:rsidRPr="008A471B">
        <w:t>HEP-Operator distribucijskog sustava d.o.o.</w:t>
      </w:r>
      <w:r w:rsidRPr="008A471B">
        <w:rPr>
          <w:rFonts w:cs="Arial"/>
          <w:sz w:val="18"/>
          <w:szCs w:val="18"/>
        </w:rPr>
        <w:t xml:space="preserve"> </w:t>
      </w:r>
      <w:r>
        <w:rPr>
          <w:bCs/>
        </w:rPr>
        <w:t xml:space="preserve">Zagreb, Ulica grada Vukovara 37 (OIB </w:t>
      </w:r>
      <w:r>
        <w:t>46830600751</w:t>
      </w:r>
      <w:r>
        <w:rPr>
          <w:bCs/>
        </w:rPr>
        <w:t xml:space="preserve">) utvrđena je </w:t>
      </w:r>
      <w:r>
        <w:t>u ukupnom iznosu od 12.283,47 kn.</w:t>
      </w:r>
      <w:r>
        <w:rPr>
          <w:bCs/>
        </w:rPr>
        <w:t xml:space="preserve"> D</w:t>
      </w:r>
      <w:r>
        <w:t xml:space="preserve">užnik će namiriti tražbinu u 48 jednakih mjesečnih anuiteta, nakon isteka počeka od 12 mjeseci od dana sklapanja </w:t>
      </w:r>
      <w:proofErr w:type="spellStart"/>
      <w:r>
        <w:t>predstečajne</w:t>
      </w:r>
      <w:proofErr w:type="spellEnd"/>
      <w:r>
        <w:t xml:space="preserve"> nagodbe pred Trgovačkim sudom s time da prvi mjesečni anuitet iznosi 256,17 kn, a preostali anuiteti iznose 255,90 kn;</w:t>
      </w:r>
    </w:p>
    <w:p w:rsidRDefault="00EC29EE" w:rsidP="00EC29EE" w:rsidR="00EC29EE">
      <w:pPr>
        <w:ind w:hanging="360" w:left="360"/>
        <w:jc w:val="both"/>
      </w:pPr>
      <w:r>
        <w:rPr>
          <w:bCs/>
        </w:rPr>
        <w:t xml:space="preserve">26. </w:t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t>JADROAGENT</w:t>
      </w:r>
      <w:r w:rsidRPr="008A471B">
        <w:t xml:space="preserve"> d.</w:t>
      </w:r>
      <w:r>
        <w:t>d.</w:t>
      </w:r>
      <w:r w:rsidRPr="008A471B">
        <w:rPr>
          <w:rFonts w:cs="Arial"/>
          <w:sz w:val="18"/>
          <w:szCs w:val="18"/>
        </w:rPr>
        <w:t xml:space="preserve"> </w:t>
      </w:r>
      <w:r>
        <w:rPr>
          <w:bCs/>
        </w:rPr>
        <w:t xml:space="preserve">Rijeka, Trg Ivana </w:t>
      </w:r>
      <w:proofErr w:type="spellStart"/>
      <w:r>
        <w:rPr>
          <w:bCs/>
        </w:rPr>
        <w:t>Koblera</w:t>
      </w:r>
      <w:proofErr w:type="spellEnd"/>
      <w:r>
        <w:rPr>
          <w:bCs/>
        </w:rPr>
        <w:t xml:space="preserve"> 2 (OIB </w:t>
      </w:r>
      <w:r>
        <w:t>95976200516</w:t>
      </w:r>
      <w:r>
        <w:rPr>
          <w:bCs/>
        </w:rPr>
        <w:t xml:space="preserve">) utvrđena je </w:t>
      </w:r>
      <w:r>
        <w:t>u ukupnom iznosu od 15.683,77 kn.</w:t>
      </w:r>
      <w:r>
        <w:rPr>
          <w:bCs/>
        </w:rPr>
        <w:t xml:space="preserve"> </w:t>
      </w:r>
      <w:r>
        <w:t xml:space="preserve">Nakon otpisa 50 % tražbine u iznosu od 7.841,87 kn, preostali iznos glavnog duga u visini od 7.841,88 kn dužnik će namiriti u 48 jednakih mjesečnih anuiteta, nakon isteka počeka od 12 mjeseci od dana sklapanja </w:t>
      </w:r>
      <w:proofErr w:type="spellStart"/>
      <w:r>
        <w:t>predstečajne</w:t>
      </w:r>
      <w:proofErr w:type="spellEnd"/>
      <w:r>
        <w:t xml:space="preserve"> nagodbe pred Trgovačkim sudom s time da prvi mjesečni anuitet iznosi 163,49 kn, a preostali anuiteti iznose 163,37 kn;</w:t>
      </w:r>
    </w:p>
    <w:p w:rsidRDefault="00EC29EE" w:rsidP="00EC29EE" w:rsidR="00EC29EE">
      <w:pPr>
        <w:ind w:hanging="360" w:left="360"/>
        <w:jc w:val="both"/>
      </w:pPr>
      <w:r>
        <w:rPr>
          <w:bCs/>
        </w:rPr>
        <w:t xml:space="preserve">27. </w:t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t xml:space="preserve">Komunalno društvo ČISTOĆA </w:t>
      </w:r>
      <w:r w:rsidRPr="008A471B">
        <w:t>d.o.o.</w:t>
      </w:r>
      <w:r w:rsidRPr="008A471B">
        <w:rPr>
          <w:rFonts w:cs="Arial"/>
          <w:sz w:val="18"/>
          <w:szCs w:val="18"/>
        </w:rPr>
        <w:t xml:space="preserve"> </w:t>
      </w:r>
      <w:r>
        <w:rPr>
          <w:bCs/>
        </w:rPr>
        <w:t>Rijeka, Dolac 14 (OIB 0</w:t>
      </w:r>
      <w:r>
        <w:t>6531901714</w:t>
      </w:r>
      <w:r>
        <w:rPr>
          <w:bCs/>
        </w:rPr>
        <w:t xml:space="preserve">) utvrđena je </w:t>
      </w:r>
      <w:r>
        <w:t>u ukupnom iznosu od 9.724,96 kn.</w:t>
      </w:r>
      <w:r>
        <w:rPr>
          <w:bCs/>
        </w:rPr>
        <w:t xml:space="preserve"> D</w:t>
      </w:r>
      <w:r>
        <w:t xml:space="preserve">užnik će namiriti tražbinu </w:t>
      </w:r>
      <w:r>
        <w:lastRenderedPageBreak/>
        <w:t xml:space="preserve">u 48 jednakih mjesečnih anuiteta, nakon isteka počeka od 12 mjeseci od dana sklapanja </w:t>
      </w:r>
      <w:proofErr w:type="spellStart"/>
      <w:r>
        <w:t>predstečajne</w:t>
      </w:r>
      <w:proofErr w:type="spellEnd"/>
      <w:r>
        <w:t xml:space="preserve"> nagodbe pred Trgovačkim sudom s time da prvi mjesečni anuitet iznosi 202,76 kn, a preostali anuiteti iznose 202,60 kn;</w:t>
      </w:r>
    </w:p>
    <w:p w:rsidRDefault="00EC29EE" w:rsidP="00EC29EE" w:rsidR="00EC29EE">
      <w:pPr>
        <w:ind w:hanging="360" w:left="360"/>
        <w:jc w:val="both"/>
      </w:pPr>
      <w:r>
        <w:rPr>
          <w:bCs/>
        </w:rPr>
        <w:t xml:space="preserve">28. </w:t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t xml:space="preserve">KLANATRANS </w:t>
      </w:r>
      <w:r w:rsidRPr="008A471B">
        <w:t>d.</w:t>
      </w:r>
      <w:r>
        <w:t>o.o.</w:t>
      </w:r>
      <w:r w:rsidRPr="008A471B">
        <w:rPr>
          <w:rFonts w:cs="Arial"/>
          <w:sz w:val="18"/>
          <w:szCs w:val="18"/>
        </w:rPr>
        <w:t xml:space="preserve"> </w:t>
      </w:r>
      <w:r>
        <w:rPr>
          <w:bCs/>
        </w:rPr>
        <w:t xml:space="preserve">Klana, Klana 98 (OIB </w:t>
      </w:r>
      <w:r>
        <w:t>72407552380</w:t>
      </w:r>
      <w:r>
        <w:rPr>
          <w:bCs/>
        </w:rPr>
        <w:t xml:space="preserve">) utvrđena je </w:t>
      </w:r>
      <w:r>
        <w:t>u ukupnom iznosu od 46.813,47 kn.</w:t>
      </w:r>
      <w:r>
        <w:rPr>
          <w:bCs/>
        </w:rPr>
        <w:t xml:space="preserve"> </w:t>
      </w:r>
      <w:r>
        <w:t xml:space="preserve">Nakon otpisa 50 % tražbine u iznosu od 23.406,74 kn, preostali iznos glavnog duga u visini od 23.406,74 kn dužnik će namiriti u 48 jednakih mjesečnih anuiteta, nakon isteka počeka od 12 mjeseci od dana sklapanja </w:t>
      </w:r>
      <w:proofErr w:type="spellStart"/>
      <w:r>
        <w:t>predstečajne</w:t>
      </w:r>
      <w:proofErr w:type="spellEnd"/>
      <w:r>
        <w:t xml:space="preserve"> nagodbe pred Trgovačkim sudom s time da prvi mjesečni anuitet iznosi 487,66 kn, a preostali anuiteti iznose 487,64 kn;</w:t>
      </w:r>
    </w:p>
    <w:p w:rsidRDefault="00EC29EE" w:rsidP="00EC29EE" w:rsidR="00EC29EE">
      <w:pPr>
        <w:ind w:hanging="360" w:left="360"/>
        <w:jc w:val="both"/>
      </w:pPr>
      <w:r>
        <w:rPr>
          <w:bCs/>
        </w:rPr>
        <w:t xml:space="preserve">29. </w:t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t xml:space="preserve">LID, </w:t>
      </w:r>
      <w:r w:rsidRPr="008A471B">
        <w:t>d.</w:t>
      </w:r>
      <w:r>
        <w:t>o.o.</w:t>
      </w:r>
      <w:r w:rsidRPr="008A471B">
        <w:rPr>
          <w:rFonts w:cs="Arial"/>
          <w:sz w:val="18"/>
          <w:szCs w:val="18"/>
        </w:rPr>
        <w:t xml:space="preserve"> </w:t>
      </w:r>
      <w:r w:rsidRPr="00E47B1D">
        <w:t>M</w:t>
      </w:r>
      <w:r w:rsidRPr="00E47B1D">
        <w:rPr>
          <w:bCs/>
        </w:rPr>
        <w:t>atulji,</w:t>
      </w:r>
      <w:r>
        <w:rPr>
          <w:bCs/>
        </w:rPr>
        <w:t xml:space="preserve"> Kastavska cesta 27 (OIB </w:t>
      </w:r>
      <w:r>
        <w:t>94025835567</w:t>
      </w:r>
      <w:r>
        <w:rPr>
          <w:bCs/>
        </w:rPr>
        <w:t xml:space="preserve">) utvrđena je </w:t>
      </w:r>
      <w:r>
        <w:t>u ukupnom iznosu od 6.024,92 kn.</w:t>
      </w:r>
      <w:r>
        <w:rPr>
          <w:bCs/>
        </w:rPr>
        <w:t xml:space="preserve"> </w:t>
      </w:r>
      <w:r>
        <w:t xml:space="preserve">Nakon otpisa 50 % tražbine u iznosu od 3.012,46 kn, preostali iznos glavnog duga u visini od 3.012,46 kn dužnik će namiriti u 48 jednakih mjesečnih anuiteta, nakon isteka počeka od 12 mjeseci od dana sklapanja </w:t>
      </w:r>
      <w:proofErr w:type="spellStart"/>
      <w:r>
        <w:t>predstečajne</w:t>
      </w:r>
      <w:proofErr w:type="spellEnd"/>
      <w:r>
        <w:t xml:space="preserve"> nagodbe pred Trgovačkim sudom s time da prvi mjesečni anuitet iznosi 62,74 kn, a preostali anuiteti iznose 62,76 kn;</w:t>
      </w:r>
    </w:p>
    <w:p w:rsidRDefault="00EC29EE" w:rsidP="00EC29EE" w:rsidR="00EC29EE">
      <w:pPr>
        <w:ind w:hanging="360" w:left="360"/>
        <w:jc w:val="both"/>
      </w:pPr>
      <w:r>
        <w:rPr>
          <w:bCs/>
        </w:rPr>
        <w:t xml:space="preserve">30. </w:t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t xml:space="preserve">METALPRODUKT </w:t>
      </w:r>
      <w:r w:rsidRPr="008A471B">
        <w:t>d.</w:t>
      </w:r>
      <w:r>
        <w:t>d.</w:t>
      </w:r>
      <w:r w:rsidRPr="008A471B">
        <w:rPr>
          <w:rFonts w:cs="Arial"/>
          <w:sz w:val="18"/>
          <w:szCs w:val="18"/>
        </w:rPr>
        <w:t xml:space="preserve"> </w:t>
      </w:r>
      <w:r w:rsidRPr="00E47B1D">
        <w:t>u stečaju</w:t>
      </w:r>
      <w:r>
        <w:rPr>
          <w:rFonts w:cs="Arial"/>
          <w:sz w:val="18"/>
          <w:szCs w:val="18"/>
        </w:rPr>
        <w:t xml:space="preserve"> </w:t>
      </w:r>
      <w:r>
        <w:t>Šandrovac</w:t>
      </w:r>
      <w:r w:rsidRPr="00E47B1D">
        <w:rPr>
          <w:bCs/>
        </w:rPr>
        <w:t>,</w:t>
      </w:r>
      <w:r>
        <w:rPr>
          <w:bCs/>
        </w:rPr>
        <w:t xml:space="preserve"> Bjelovarska 32 (OIB </w:t>
      </w:r>
      <w:r>
        <w:t>85417450098</w:t>
      </w:r>
      <w:r>
        <w:rPr>
          <w:bCs/>
        </w:rPr>
        <w:t xml:space="preserve">) – brisan iz sudskog registra, utvrđena je </w:t>
      </w:r>
      <w:r>
        <w:t>u ukupnom iznosu od 18.000,00 kn.</w:t>
      </w:r>
      <w:r>
        <w:rPr>
          <w:bCs/>
        </w:rPr>
        <w:t xml:space="preserve"> </w:t>
      </w:r>
      <w:r>
        <w:t xml:space="preserve">Nakon otpisa 50 % tražbine u iznosu od 9.000,00 kn, preostali iznos glavnog duga u visini od 9.000,00 kn dužnik će namiriti u 48 jednakih mjesečnih anuiteta u visini od po 187,50 kn, nakon isteka počeka od 12 mjeseci od dana sklapanja </w:t>
      </w:r>
      <w:proofErr w:type="spellStart"/>
      <w:r>
        <w:t>predstečajne</w:t>
      </w:r>
      <w:proofErr w:type="spellEnd"/>
      <w:r>
        <w:t xml:space="preserve"> nagodbe pred Trgovačkim sudom;</w:t>
      </w:r>
    </w:p>
    <w:p w:rsidRDefault="00EC29EE" w:rsidP="00EC29EE" w:rsidR="00EC29EE">
      <w:pPr>
        <w:ind w:hanging="360" w:left="360"/>
        <w:jc w:val="both"/>
      </w:pPr>
      <w:r>
        <w:rPr>
          <w:bCs/>
        </w:rPr>
        <w:t xml:space="preserve">31. </w:t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t xml:space="preserve">MRAMOR COMERCE </w:t>
      </w:r>
      <w:r w:rsidRPr="008A471B">
        <w:t>d.</w:t>
      </w:r>
      <w:r>
        <w:t>o.o.</w:t>
      </w:r>
      <w:r w:rsidRPr="008A471B">
        <w:rPr>
          <w:rFonts w:cs="Arial"/>
          <w:sz w:val="18"/>
          <w:szCs w:val="18"/>
        </w:rPr>
        <w:t xml:space="preserve"> </w:t>
      </w:r>
      <w:proofErr w:type="spellStart"/>
      <w:r>
        <w:t>Jurdani</w:t>
      </w:r>
      <w:proofErr w:type="spellEnd"/>
      <w:r>
        <w:t xml:space="preserve">, </w:t>
      </w:r>
      <w:proofErr w:type="spellStart"/>
      <w:r>
        <w:t>Mučići</w:t>
      </w:r>
      <w:proofErr w:type="spellEnd"/>
      <w:r>
        <w:t xml:space="preserve"> 31/B </w:t>
      </w:r>
      <w:r>
        <w:rPr>
          <w:bCs/>
        </w:rPr>
        <w:t>(OIB 0</w:t>
      </w:r>
      <w:r>
        <w:t>7639169064</w:t>
      </w:r>
      <w:r>
        <w:rPr>
          <w:bCs/>
        </w:rPr>
        <w:t xml:space="preserve">) utvrđena je </w:t>
      </w:r>
      <w:r>
        <w:t>u ukupnom iznosu od 9.343,39 kn.</w:t>
      </w:r>
      <w:r>
        <w:rPr>
          <w:bCs/>
        </w:rPr>
        <w:t xml:space="preserve"> </w:t>
      </w:r>
      <w:r>
        <w:t xml:space="preserve">Nakon otpisa 50 % tražbine u iznosu od 4.671,69 kn, preostali iznos glavnog duga u visini od 4.671,69 kn dužnik će namiriti u 48 jednakih mjesečnih anuiteta, nakon isteka počeka od 12 mjeseci od dana sklapanja </w:t>
      </w:r>
      <w:proofErr w:type="spellStart"/>
      <w:r>
        <w:t>predstečajne</w:t>
      </w:r>
      <w:proofErr w:type="spellEnd"/>
      <w:r>
        <w:t xml:space="preserve"> nagodbe pred Trgovačkim sudom s time da prvi mjesečni anuitet iznosi 97,18 kn, a preostali anuiteti iznose 97,33 kn;</w:t>
      </w:r>
    </w:p>
    <w:p w:rsidRDefault="00EC29EE" w:rsidP="00EC29EE" w:rsidR="00EC29EE">
      <w:pPr>
        <w:ind w:hanging="360" w:left="360"/>
        <w:jc w:val="both"/>
      </w:pPr>
      <w:r>
        <w:rPr>
          <w:bCs/>
        </w:rPr>
        <w:t xml:space="preserve">32. </w:t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t>NEVIO SUŠANJ,</w:t>
      </w:r>
      <w:r w:rsidRPr="008A471B">
        <w:rPr>
          <w:rFonts w:cs="Arial"/>
          <w:sz w:val="18"/>
          <w:szCs w:val="18"/>
        </w:rPr>
        <w:t xml:space="preserve"> </w:t>
      </w:r>
      <w:r>
        <w:t xml:space="preserve">Gornji </w:t>
      </w:r>
      <w:proofErr w:type="spellStart"/>
      <w:r>
        <w:t>Jugi</w:t>
      </w:r>
      <w:proofErr w:type="spellEnd"/>
      <w:r>
        <w:t xml:space="preserve"> 37, </w:t>
      </w:r>
      <w:proofErr w:type="spellStart"/>
      <w:r>
        <w:t>Viškovo</w:t>
      </w:r>
      <w:proofErr w:type="spellEnd"/>
      <w:r>
        <w:t xml:space="preserve"> </w:t>
      </w:r>
      <w:r>
        <w:rPr>
          <w:bCs/>
        </w:rPr>
        <w:t xml:space="preserve">(OIB 05681473866) utvrđena je </w:t>
      </w:r>
      <w:r>
        <w:t>u ukupnom iznosu od 31.134,71 kn.</w:t>
      </w:r>
      <w:r>
        <w:rPr>
          <w:bCs/>
        </w:rPr>
        <w:t xml:space="preserve"> </w:t>
      </w:r>
      <w:r>
        <w:t xml:space="preserve">Nakon otpisa 50 % tražbine u iznosu od 15.567,35 kn, preostali iznos glavnog duga u visini od 15.567,35 kn dužnik će namiriti u 48 jednakih mjesečnih anuiteta, nakon isteka počeka od 12 mjeseci od dana sklapanja </w:t>
      </w:r>
      <w:proofErr w:type="spellStart"/>
      <w:r>
        <w:t>predstečajne</w:t>
      </w:r>
      <w:proofErr w:type="spellEnd"/>
      <w:r>
        <w:t xml:space="preserve"> nagodbe pred Trgovačkim sudom s time da prvi mjesečni anuitet iznosi 324,31 kn, a preostali anuiteti iznose 324,32 kn;</w:t>
      </w:r>
    </w:p>
    <w:p w:rsidRDefault="00EC29EE" w:rsidP="00EC29EE" w:rsidR="00EC29EE">
      <w:pPr>
        <w:ind w:hanging="360" w:left="360"/>
        <w:jc w:val="both"/>
      </w:pPr>
      <w:r>
        <w:rPr>
          <w:bCs/>
        </w:rPr>
        <w:t xml:space="preserve">33. </w:t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t xml:space="preserve">VECOM </w:t>
      </w:r>
      <w:proofErr w:type="spellStart"/>
      <w:r>
        <w:t>export</w:t>
      </w:r>
      <w:proofErr w:type="spellEnd"/>
      <w:r>
        <w:t xml:space="preserve">-import </w:t>
      </w:r>
      <w:r w:rsidRPr="008A471B">
        <w:t>d.</w:t>
      </w:r>
      <w:r>
        <w:t>o.o.</w:t>
      </w:r>
      <w:r w:rsidRPr="008A471B">
        <w:rPr>
          <w:rFonts w:cs="Arial"/>
          <w:sz w:val="18"/>
          <w:szCs w:val="18"/>
        </w:rPr>
        <w:t xml:space="preserve"> </w:t>
      </w:r>
      <w:proofErr w:type="spellStart"/>
      <w:r>
        <w:t>Viškovo</w:t>
      </w:r>
      <w:proofErr w:type="spellEnd"/>
      <w:r>
        <w:t xml:space="preserve">, </w:t>
      </w:r>
      <w:proofErr w:type="spellStart"/>
      <w:r>
        <w:t>Marinići</w:t>
      </w:r>
      <w:proofErr w:type="spellEnd"/>
      <w:r>
        <w:t xml:space="preserve">, </w:t>
      </w:r>
      <w:proofErr w:type="spellStart"/>
      <w:r>
        <w:t>Mučići</w:t>
      </w:r>
      <w:proofErr w:type="spellEnd"/>
      <w:r>
        <w:t xml:space="preserve"> 50 </w:t>
      </w:r>
      <w:r>
        <w:rPr>
          <w:bCs/>
        </w:rPr>
        <w:t xml:space="preserve">(OIB 90524712974) utvrđena je </w:t>
      </w:r>
      <w:r>
        <w:t>u ukupnom iznosu od 14.376,88 kn.</w:t>
      </w:r>
      <w:r>
        <w:rPr>
          <w:bCs/>
        </w:rPr>
        <w:t xml:space="preserve"> </w:t>
      </w:r>
      <w:r>
        <w:t xml:space="preserve">Nakon otpisa 50 % tražbine u iznosu od 7.188,44 kn, preostali iznos glavnog duga u visini od 7.188,44 kn dužnik će namiriti u 48 jednakih mjesečnih anuiteta, nakon isteka počeka od 12 mjeseci od dana sklapanja </w:t>
      </w:r>
      <w:proofErr w:type="spellStart"/>
      <w:r>
        <w:t>predstečajne</w:t>
      </w:r>
      <w:proofErr w:type="spellEnd"/>
      <w:r>
        <w:t xml:space="preserve"> nagodbe pred Trgovačkim sudom s time da prvi mjesečni anuitet iznosi 149,72 kn, a preostali anuiteti iznose 149,76 kn;</w:t>
      </w:r>
    </w:p>
    <w:p w:rsidRDefault="00EC29EE" w:rsidP="00EC29EE" w:rsidR="00EC29EE" w:rsidRPr="00530F96">
      <w:pPr>
        <w:ind w:hanging="360" w:left="360"/>
        <w:jc w:val="both"/>
      </w:pPr>
      <w:r>
        <w:rPr>
          <w:bCs/>
        </w:rPr>
        <w:t xml:space="preserve">33. </w:t>
      </w: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 w:rsidRPr="00EE7C62">
        <w:t>ZANATOPREMA, zanatska zadruga</w:t>
      </w:r>
      <w:r>
        <w:t>,</w:t>
      </w:r>
      <w:r w:rsidRPr="008A471B">
        <w:rPr>
          <w:rFonts w:cs="Arial"/>
          <w:sz w:val="18"/>
          <w:szCs w:val="18"/>
        </w:rPr>
        <w:t xml:space="preserve"> </w:t>
      </w:r>
      <w:r>
        <w:t xml:space="preserve">Rijeka, Vukovarska 7/a </w:t>
      </w:r>
      <w:r>
        <w:rPr>
          <w:bCs/>
        </w:rPr>
        <w:t xml:space="preserve">(OIB 41617767619) utvrđena je </w:t>
      </w:r>
      <w:r>
        <w:t>u ukupnom iznosu od 19.738,38 kn.</w:t>
      </w:r>
      <w:r>
        <w:rPr>
          <w:bCs/>
        </w:rPr>
        <w:t xml:space="preserve"> </w:t>
      </w:r>
      <w:r>
        <w:t xml:space="preserve">Nakon otpisa 50 % tražbine u iznosu od 9.869,19 kn, preostali iznos glavnog duga u visini od 9.869,19 kn dužnik će namiriti u 48 jednakih mjesečnih anuiteta, nakon isteka počeka od 12 mjeseci od dana sklapanja </w:t>
      </w:r>
      <w:proofErr w:type="spellStart"/>
      <w:r>
        <w:t>predstečajne</w:t>
      </w:r>
      <w:proofErr w:type="spellEnd"/>
      <w:r>
        <w:t xml:space="preserve"> nagodbe pred Trgovačkim sudom s time da prvi mjesečni anuitet iznosi 205,52 kn, a preostali anuiteti iznose 205,61 kn.</w:t>
      </w:r>
    </w:p>
    <w:p w:rsidRDefault="00EC29EE" w:rsidP="00EC29EE" w:rsidR="00EC29EE" w:rsidRPr="00866432">
      <w:pPr>
        <w:ind w:hanging="360" w:left="360"/>
        <w:jc w:val="both"/>
        <w:rPr>
          <w:rFonts w:cs="Arial"/>
          <w:color w:val="003366"/>
          <w:sz w:val="18"/>
          <w:szCs w:val="18"/>
        </w:rPr>
      </w:pPr>
    </w:p>
    <w:p w:rsidRDefault="0064224F" w:rsidP="00AF02C3" w:rsidR="0064224F" w:rsidRPr="0065620B">
      <w:pPr>
        <w:jc w:val="both"/>
        <w:rPr>
          <w:bCs/>
        </w:rPr>
      </w:pPr>
      <w:r w:rsidRPr="0065620B">
        <w:t xml:space="preserve">II. </w:t>
      </w:r>
      <w:r w:rsidR="00AF02C3" w:rsidRPr="0065620B">
        <w:tab/>
      </w:r>
      <w:proofErr w:type="spellStart"/>
      <w:r w:rsidRPr="0065620B">
        <w:t>Predstečajna</w:t>
      </w:r>
      <w:proofErr w:type="spellEnd"/>
      <w:r w:rsidRPr="0065620B">
        <w:t xml:space="preserve"> nagodba je sklopljena kada </w:t>
      </w:r>
      <w:r w:rsidR="00CE23A2" w:rsidRPr="0065620B">
        <w:t xml:space="preserve">su je </w:t>
      </w:r>
      <w:r w:rsidRPr="0065620B">
        <w:t>potpi</w:t>
      </w:r>
      <w:r w:rsidR="00CE23A2" w:rsidRPr="0065620B">
        <w:t xml:space="preserve">sali </w:t>
      </w:r>
      <w:r w:rsidRPr="0065620B">
        <w:t>dužnik</w:t>
      </w:r>
      <w:r w:rsidR="00100462" w:rsidRPr="0065620B">
        <w:t xml:space="preserve"> </w:t>
      </w:r>
      <w:r w:rsidRPr="0065620B">
        <w:t>i vjerovni</w:t>
      </w:r>
      <w:r w:rsidR="00911EE1" w:rsidRPr="0065620B">
        <w:t>k</w:t>
      </w:r>
      <w:r w:rsidRPr="0065620B">
        <w:t xml:space="preserve"> čij</w:t>
      </w:r>
      <w:r w:rsidR="00911EE1" w:rsidRPr="0065620B">
        <w:t>a</w:t>
      </w:r>
      <w:r w:rsidRPr="0065620B">
        <w:t xml:space="preserve"> tražbin</w:t>
      </w:r>
      <w:r w:rsidR="00911EE1" w:rsidRPr="0065620B">
        <w:t>a</w:t>
      </w:r>
      <w:r w:rsidRPr="0065620B">
        <w:t xml:space="preserve"> čin</w:t>
      </w:r>
      <w:r w:rsidR="00911EE1" w:rsidRPr="0065620B">
        <w:t>i</w:t>
      </w:r>
      <w:r w:rsidRPr="0065620B">
        <w:t xml:space="preserve"> potrebnu većinu iz </w:t>
      </w:r>
      <w:r w:rsidR="00AF02C3" w:rsidRPr="0065620B">
        <w:t xml:space="preserve">članka </w:t>
      </w:r>
      <w:r w:rsidRPr="0065620B">
        <w:t>63. ZFPPN.</w:t>
      </w:r>
    </w:p>
    <w:p w:rsidRDefault="0064224F" w:rsidP="0064224F" w:rsidR="0064224F" w:rsidRPr="0065620B">
      <w:pPr>
        <w:ind w:firstLine="360"/>
        <w:jc w:val="both"/>
        <w:rPr>
          <w:bCs/>
        </w:rPr>
      </w:pPr>
    </w:p>
    <w:p w:rsidRDefault="0064224F" w:rsidP="00AF02C3" w:rsidR="0064224F" w:rsidRPr="0065620B">
      <w:pPr>
        <w:jc w:val="both"/>
      </w:pPr>
      <w:r w:rsidRPr="0065620B">
        <w:lastRenderedPageBreak/>
        <w:t>III.</w:t>
      </w:r>
      <w:r w:rsidR="00AF02C3" w:rsidRPr="0065620B">
        <w:tab/>
      </w:r>
      <w:proofErr w:type="spellStart"/>
      <w:r w:rsidRPr="0065620B">
        <w:t>Predstečajna</w:t>
      </w:r>
      <w:proofErr w:type="spellEnd"/>
      <w:r w:rsidRPr="0065620B">
        <w:t xml:space="preserve"> nagodba ima snagu ovršne isprave za sve vjerovnike čije su tražbine utvrđene.</w:t>
      </w:r>
    </w:p>
    <w:p w:rsidRDefault="0064224F" w:rsidP="0064224F" w:rsidR="0064224F" w:rsidRPr="0065620B">
      <w:pPr>
        <w:ind w:firstLine="360"/>
        <w:jc w:val="both"/>
        <w:rPr>
          <w:bCs/>
        </w:rPr>
      </w:pPr>
    </w:p>
    <w:p w:rsidRDefault="0064224F" w:rsidP="00AF02C3" w:rsidR="0064224F" w:rsidRPr="0065620B">
      <w:pPr>
        <w:jc w:val="both"/>
      </w:pPr>
      <w:r w:rsidRPr="0065620B">
        <w:t>IV.</w:t>
      </w:r>
      <w:r w:rsidR="00AF02C3" w:rsidRPr="0065620B">
        <w:tab/>
      </w:r>
      <w:r w:rsidRPr="0065620B">
        <w:t xml:space="preserve">Neispunjenjem obveza dužnika prema vjerovnicima ove </w:t>
      </w:r>
      <w:r w:rsidR="00AB047F" w:rsidRPr="0065620B">
        <w:t>n</w:t>
      </w:r>
      <w:r w:rsidRPr="0065620B">
        <w:t xml:space="preserve">agodbe, vjerovnik stječe pravo da na temelju ove </w:t>
      </w:r>
      <w:r w:rsidR="005F4446" w:rsidRPr="0065620B">
        <w:t>n</w:t>
      </w:r>
      <w:r w:rsidRPr="0065620B">
        <w:t>agodbe ispunjenje obveze traži izravno putem Financijske agencije.</w:t>
      </w:r>
    </w:p>
    <w:p w:rsidRDefault="0064224F" w:rsidP="0064224F" w:rsidR="0064224F" w:rsidRPr="0065620B">
      <w:pPr>
        <w:ind w:firstLine="360"/>
        <w:jc w:val="both"/>
      </w:pPr>
    </w:p>
    <w:p w:rsidRDefault="0064224F" w:rsidP="00AF02C3" w:rsidR="0064224F" w:rsidRPr="0065620B">
      <w:pPr>
        <w:jc w:val="both"/>
      </w:pPr>
      <w:r w:rsidRPr="0065620B">
        <w:t>V.</w:t>
      </w:r>
      <w:r w:rsidR="00AF02C3" w:rsidRPr="0065620B">
        <w:tab/>
      </w:r>
      <w:r w:rsidRPr="0065620B">
        <w:t>Ovo rješenje dostavlja se Financijskoj agenciji koja će isto po primitku bez odgode objaviti na svojim web-stranicama.</w:t>
      </w:r>
    </w:p>
    <w:p w:rsidRDefault="0064224F" w:rsidP="0064224F" w:rsidR="0064224F" w:rsidRPr="0065620B">
      <w:pPr>
        <w:ind w:firstLine="360"/>
        <w:jc w:val="both"/>
      </w:pPr>
    </w:p>
    <w:p w:rsidRDefault="0064224F" w:rsidP="00AF02C3" w:rsidR="0064224F" w:rsidRPr="0065620B">
      <w:pPr>
        <w:jc w:val="both"/>
      </w:pPr>
      <w:r w:rsidRPr="0065620B">
        <w:t>VI.</w:t>
      </w:r>
      <w:r w:rsidR="00AF02C3" w:rsidRPr="0065620B">
        <w:tab/>
      </w:r>
      <w:r w:rsidR="00166F24" w:rsidRPr="0065620B">
        <w:t>R</w:t>
      </w:r>
      <w:r w:rsidRPr="0065620B">
        <w:t xml:space="preserve">ješenje </w:t>
      </w:r>
      <w:r w:rsidR="00166F24" w:rsidRPr="0065620B">
        <w:t xml:space="preserve">će se po pravomoćnosti </w:t>
      </w:r>
      <w:r w:rsidRPr="0065620B">
        <w:t>dostav</w:t>
      </w:r>
      <w:r w:rsidR="00166F24" w:rsidRPr="0065620B">
        <w:t xml:space="preserve">iti </w:t>
      </w:r>
      <w:r w:rsidR="00CF4A0D">
        <w:t>sudskom</w:t>
      </w:r>
      <w:r w:rsidR="005F4446" w:rsidRPr="0065620B">
        <w:t xml:space="preserve"> </w:t>
      </w:r>
      <w:r w:rsidR="00100462" w:rsidRPr="0065620B">
        <w:t xml:space="preserve">nadležnom </w:t>
      </w:r>
      <w:r w:rsidR="005F4446" w:rsidRPr="0065620B">
        <w:t>registru,</w:t>
      </w:r>
      <w:r w:rsidRPr="0065620B">
        <w:t xml:space="preserve"> radi upisa činjenice sklapanja </w:t>
      </w:r>
      <w:proofErr w:type="spellStart"/>
      <w:r w:rsidRPr="0065620B">
        <w:t>predstečajne</w:t>
      </w:r>
      <w:proofErr w:type="spellEnd"/>
      <w:r w:rsidRPr="0065620B">
        <w:t xml:space="preserve"> nagodbe nad dužnikom</w:t>
      </w:r>
      <w:r w:rsidR="00397A71" w:rsidRPr="0065620B">
        <w:t>.</w:t>
      </w:r>
      <w:r w:rsidR="0094135F" w:rsidRPr="0065620B">
        <w:t xml:space="preserve"> </w:t>
      </w:r>
    </w:p>
    <w:p w:rsidRDefault="00F72526" w:rsidP="002B35A0" w:rsidR="00F72526">
      <w:pPr>
        <w:jc w:val="both"/>
      </w:pPr>
    </w:p>
    <w:p w:rsidRDefault="00BF58CE" w:rsidP="002B35A0" w:rsidR="00BF58CE">
      <w:pPr>
        <w:jc w:val="both"/>
      </w:pPr>
    </w:p>
    <w:p w:rsidRDefault="00BF58CE" w:rsidP="002B35A0" w:rsidR="00BF58CE" w:rsidRPr="0065620B">
      <w:pPr>
        <w:jc w:val="both"/>
      </w:pPr>
    </w:p>
    <w:p w:rsidRDefault="00F72526" w:rsidP="002B35A0" w:rsidR="002B35A0" w:rsidRPr="0065620B">
      <w:pPr>
        <w:jc w:val="center"/>
      </w:pPr>
      <w:r w:rsidRPr="0065620B">
        <w:t>Obrazloženje</w:t>
      </w:r>
    </w:p>
    <w:p w:rsidRDefault="00AF02C3" w:rsidP="003957BD" w:rsidR="00AF02C3">
      <w:pPr>
        <w:jc w:val="both"/>
      </w:pPr>
    </w:p>
    <w:p w:rsidRDefault="00BF58CE" w:rsidP="003957BD" w:rsidR="00BF58CE">
      <w:pPr>
        <w:jc w:val="both"/>
      </w:pPr>
    </w:p>
    <w:p w:rsidRDefault="00BF58CE" w:rsidP="003957BD" w:rsidR="00BF58CE" w:rsidRPr="0065620B">
      <w:pPr>
        <w:jc w:val="both"/>
      </w:pPr>
    </w:p>
    <w:p w:rsidRDefault="00F72526" w:rsidP="003957BD" w:rsidR="003F2BAF" w:rsidRPr="0065620B">
      <w:pPr>
        <w:jc w:val="both"/>
      </w:pPr>
      <w:r w:rsidRPr="0065620B">
        <w:tab/>
        <w:t xml:space="preserve">Dužnik </w:t>
      </w:r>
      <w:r w:rsidR="00156405" w:rsidRPr="00156405">
        <w:t xml:space="preserve">FERO - ČAVAL društvo s ograničenom odgovornošću za proizvodnju čavala </w:t>
      </w:r>
      <w:proofErr w:type="spellStart"/>
      <w:r w:rsidR="00156405" w:rsidRPr="00156405">
        <w:t>Viškovo</w:t>
      </w:r>
      <w:proofErr w:type="spellEnd"/>
      <w:r w:rsidR="00156405" w:rsidRPr="00156405">
        <w:t xml:space="preserve">, </w:t>
      </w:r>
      <w:proofErr w:type="spellStart"/>
      <w:r w:rsidR="00156405" w:rsidRPr="00156405">
        <w:t>Kapiti</w:t>
      </w:r>
      <w:proofErr w:type="spellEnd"/>
      <w:r w:rsidR="00156405" w:rsidRPr="00156405">
        <w:t xml:space="preserve"> 3 (MBS 040161678  – OIB 48674050280 )</w:t>
      </w:r>
      <w:r w:rsidR="00156405">
        <w:rPr>
          <w:bCs/>
        </w:rPr>
        <w:t xml:space="preserve"> </w:t>
      </w:r>
      <w:r w:rsidR="0057311F">
        <w:t xml:space="preserve"> </w:t>
      </w:r>
      <w:r w:rsidRPr="0065620B">
        <w:t>temeljem</w:t>
      </w:r>
      <w:r w:rsidR="00AF02C3" w:rsidRPr="0065620B">
        <w:t xml:space="preserve"> odre</w:t>
      </w:r>
      <w:r w:rsidR="003F2BAF" w:rsidRPr="0065620B">
        <w:t>d</w:t>
      </w:r>
      <w:r w:rsidR="00AF02C3" w:rsidRPr="0065620B">
        <w:t xml:space="preserve">be </w:t>
      </w:r>
      <w:r w:rsidRPr="0065620B">
        <w:t>članka 66. st</w:t>
      </w:r>
      <w:r w:rsidR="00AF02C3" w:rsidRPr="0065620B">
        <w:t xml:space="preserve">avak </w:t>
      </w:r>
      <w:r w:rsidRPr="0065620B">
        <w:t xml:space="preserve">1. Zakona o financijskom poslovanju i </w:t>
      </w:r>
      <w:proofErr w:type="spellStart"/>
      <w:r w:rsidRPr="0065620B">
        <w:t>predstečajnoj</w:t>
      </w:r>
      <w:proofErr w:type="spellEnd"/>
      <w:r w:rsidRPr="0065620B">
        <w:t xml:space="preserve"> nagodbi (</w:t>
      </w:r>
      <w:r w:rsidR="009124E0">
        <w:t xml:space="preserve"> „</w:t>
      </w:r>
      <w:r w:rsidR="0094135F" w:rsidRPr="0065620B">
        <w:t>Narodne novine</w:t>
      </w:r>
      <w:r w:rsidR="009124E0">
        <w:t>“</w:t>
      </w:r>
      <w:r w:rsidR="0094135F" w:rsidRPr="0065620B">
        <w:t xml:space="preserve"> br</w:t>
      </w:r>
      <w:r w:rsidR="009124E0">
        <w:t>.</w:t>
      </w:r>
      <w:r w:rsidRPr="0065620B">
        <w:t xml:space="preserve"> 108/12, 144/12, 81/13 i 112/13</w:t>
      </w:r>
      <w:r w:rsidR="006F4914" w:rsidRPr="0065620B">
        <w:t>,</w:t>
      </w:r>
      <w:r w:rsidR="00AF02C3" w:rsidRPr="0065620B">
        <w:t xml:space="preserve"> u daljnjem tekstu</w:t>
      </w:r>
      <w:r w:rsidRPr="0065620B">
        <w:t>: ZFPPN</w:t>
      </w:r>
      <w:r w:rsidR="00AF02C3" w:rsidRPr="0065620B">
        <w:t xml:space="preserve"> </w:t>
      </w:r>
      <w:r w:rsidRPr="0065620B">
        <w:t xml:space="preserve">) podnio </w:t>
      </w:r>
      <w:r w:rsidR="00887023" w:rsidRPr="0065620B">
        <w:t xml:space="preserve">je </w:t>
      </w:r>
      <w:r w:rsidRPr="0065620B">
        <w:t xml:space="preserve">sudu prijedlog za sklapanje </w:t>
      </w:r>
      <w:proofErr w:type="spellStart"/>
      <w:r w:rsidRPr="0065620B">
        <w:t>predstečajne</w:t>
      </w:r>
      <w:proofErr w:type="spellEnd"/>
      <w:r w:rsidRPr="0065620B">
        <w:t xml:space="preserve"> nagodbe. </w:t>
      </w:r>
    </w:p>
    <w:p w:rsidRDefault="00F72526" w:rsidP="00F72526" w:rsidR="00D01801" w:rsidRPr="0065620B">
      <w:pPr>
        <w:jc w:val="both"/>
      </w:pPr>
      <w:r w:rsidRPr="0065620B">
        <w:tab/>
      </w:r>
      <w:r w:rsidR="00D01801" w:rsidRPr="0065620B">
        <w:t xml:space="preserve">Nakon što je </w:t>
      </w:r>
      <w:r w:rsidR="008D4E8A" w:rsidRPr="0065620B">
        <w:t xml:space="preserve">utvrđeno da su </w:t>
      </w:r>
      <w:r w:rsidR="00D01801" w:rsidRPr="0065620B">
        <w:t xml:space="preserve">ispunjene zakonske pretpostavke za sklapanje </w:t>
      </w:r>
      <w:proofErr w:type="spellStart"/>
      <w:r w:rsidR="00D01801" w:rsidRPr="0065620B">
        <w:t>pr</w:t>
      </w:r>
      <w:r w:rsidR="003F2BAF" w:rsidRPr="0065620B">
        <w:t>edstečajne</w:t>
      </w:r>
      <w:proofErr w:type="spellEnd"/>
      <w:r w:rsidR="003F2BAF" w:rsidRPr="0065620B">
        <w:t xml:space="preserve"> nagodbe propisane odredbom članka </w:t>
      </w:r>
      <w:r w:rsidR="00D01801" w:rsidRPr="0065620B">
        <w:t>66. st</w:t>
      </w:r>
      <w:r w:rsidR="003F2BAF" w:rsidRPr="0065620B">
        <w:t xml:space="preserve">avak </w:t>
      </w:r>
      <w:r w:rsidR="00D01801" w:rsidRPr="0065620B">
        <w:t>1.</w:t>
      </w:r>
      <w:r w:rsidR="00F41A01" w:rsidRPr="0065620B">
        <w:t xml:space="preserve"> do </w:t>
      </w:r>
      <w:r w:rsidR="00D01801" w:rsidRPr="0065620B">
        <w:t>4. ZFPPN</w:t>
      </w:r>
      <w:r w:rsidR="00F41A01" w:rsidRPr="0065620B">
        <w:t xml:space="preserve">, </w:t>
      </w:r>
      <w:r w:rsidR="008D4E8A" w:rsidRPr="0065620B">
        <w:t xml:space="preserve">sud je </w:t>
      </w:r>
      <w:r w:rsidR="00D01801" w:rsidRPr="0065620B">
        <w:t>odredio</w:t>
      </w:r>
      <w:r w:rsidR="00F41A01" w:rsidRPr="0065620B">
        <w:t xml:space="preserve"> </w:t>
      </w:r>
      <w:r w:rsidR="00D01801" w:rsidRPr="0065620B">
        <w:t xml:space="preserve">ročište radi sklapanja </w:t>
      </w:r>
      <w:proofErr w:type="spellStart"/>
      <w:r w:rsidR="00D01801" w:rsidRPr="0065620B">
        <w:t>predstečajne</w:t>
      </w:r>
      <w:proofErr w:type="spellEnd"/>
      <w:r w:rsidR="00D01801" w:rsidRPr="0065620B">
        <w:t xml:space="preserve"> nagodbe </w:t>
      </w:r>
      <w:r w:rsidR="0090503A" w:rsidRPr="0065620B">
        <w:t xml:space="preserve">na osnovu </w:t>
      </w:r>
      <w:r w:rsidR="003F2BAF" w:rsidRPr="0065620B">
        <w:t xml:space="preserve">odredbe </w:t>
      </w:r>
      <w:r w:rsidR="00D01801" w:rsidRPr="0065620B">
        <w:t>čl</w:t>
      </w:r>
      <w:r w:rsidR="003F2BAF" w:rsidRPr="0065620B">
        <w:t xml:space="preserve">anka </w:t>
      </w:r>
      <w:r w:rsidR="00D01801" w:rsidRPr="0065620B">
        <w:t xml:space="preserve"> 66. st</w:t>
      </w:r>
      <w:r w:rsidR="003F2BAF" w:rsidRPr="0065620B">
        <w:t>avak</w:t>
      </w:r>
      <w:r w:rsidR="00D01801" w:rsidRPr="0065620B">
        <w:t xml:space="preserve"> 5. ZFPPN.</w:t>
      </w:r>
    </w:p>
    <w:p w:rsidRDefault="00D01801" w:rsidP="00F72526" w:rsidR="008D4E8A" w:rsidRPr="0065620B">
      <w:pPr>
        <w:jc w:val="both"/>
      </w:pPr>
      <w:r w:rsidRPr="0065620B">
        <w:tab/>
        <w:t xml:space="preserve">Oglas o ročištu radi sklapanja </w:t>
      </w:r>
      <w:proofErr w:type="spellStart"/>
      <w:r w:rsidRPr="0065620B">
        <w:t>predstečajne</w:t>
      </w:r>
      <w:proofErr w:type="spellEnd"/>
      <w:r w:rsidRPr="0065620B">
        <w:t xml:space="preserve"> nagodbe objavljen je isticanjem na </w:t>
      </w:r>
      <w:r w:rsidR="00887023" w:rsidRPr="0065620B">
        <w:t>mrežnoj stranici e</w:t>
      </w:r>
      <w:r w:rsidR="00834D71">
        <w:t>-</w:t>
      </w:r>
      <w:r w:rsidRPr="0065620B">
        <w:t>oglas</w:t>
      </w:r>
      <w:r w:rsidR="00834D71">
        <w:t>n</w:t>
      </w:r>
      <w:r w:rsidR="00887023" w:rsidRPr="0065620B">
        <w:t>e</w:t>
      </w:r>
      <w:r w:rsidR="000E7D7B" w:rsidRPr="0065620B">
        <w:t xml:space="preserve"> ploč</w:t>
      </w:r>
      <w:r w:rsidR="00887023" w:rsidRPr="0065620B">
        <w:t>e</w:t>
      </w:r>
      <w:r w:rsidR="000E7D7B" w:rsidRPr="0065620B">
        <w:t xml:space="preserve"> suda </w:t>
      </w:r>
      <w:r w:rsidR="000B1811" w:rsidRPr="0065620B">
        <w:t xml:space="preserve">dana </w:t>
      </w:r>
      <w:r w:rsidR="00AF2E98" w:rsidRPr="00AF2E98">
        <w:t xml:space="preserve">4. svibnja 2016. </w:t>
      </w:r>
      <w:r w:rsidR="00A756B4" w:rsidRPr="00D82491">
        <w:rPr>
          <w:bCs/>
        </w:rPr>
        <w:t xml:space="preserve"> </w:t>
      </w:r>
      <w:r w:rsidR="00155F5B" w:rsidRPr="0065620B">
        <w:rPr>
          <w:bCs/>
        </w:rPr>
        <w:t xml:space="preserve">i na web-stranici Financijske agencije </w:t>
      </w:r>
      <w:r w:rsidR="00AF2E98">
        <w:rPr>
          <w:bCs/>
        </w:rPr>
        <w:t>dana</w:t>
      </w:r>
      <w:r w:rsidR="00156405">
        <w:rPr>
          <w:bCs/>
        </w:rPr>
        <w:t xml:space="preserve"> </w:t>
      </w:r>
      <w:r w:rsidR="00A40F05">
        <w:rPr>
          <w:bCs/>
        </w:rPr>
        <w:t xml:space="preserve"> </w:t>
      </w:r>
      <w:r w:rsidR="00AF2E98" w:rsidRPr="00AF2E98">
        <w:rPr>
          <w:bCs/>
        </w:rPr>
        <w:t>4. svibnja 2016.</w:t>
      </w:r>
      <w:r w:rsidR="00A756B4">
        <w:rPr>
          <w:bCs/>
        </w:rPr>
        <w:t xml:space="preserve">, </w:t>
      </w:r>
      <w:r w:rsidR="000E7D7B" w:rsidRPr="0065620B">
        <w:t xml:space="preserve">sukladno </w:t>
      </w:r>
      <w:r w:rsidR="003F2BAF" w:rsidRPr="0065620B">
        <w:t xml:space="preserve">odredbi članka </w:t>
      </w:r>
      <w:r w:rsidR="000E7D7B" w:rsidRPr="0065620B">
        <w:t>66. st</w:t>
      </w:r>
      <w:r w:rsidR="003F2BAF" w:rsidRPr="0065620B">
        <w:t>avak</w:t>
      </w:r>
      <w:r w:rsidR="000E7D7B" w:rsidRPr="0065620B">
        <w:t xml:space="preserve"> 6. ZFPPN, čime se smatra da su na ročište radi sklapanja </w:t>
      </w:r>
      <w:proofErr w:type="spellStart"/>
      <w:r w:rsidR="000E7D7B" w:rsidRPr="0065620B">
        <w:t>predstečajne</w:t>
      </w:r>
      <w:proofErr w:type="spellEnd"/>
      <w:r w:rsidR="000E7D7B" w:rsidRPr="0065620B">
        <w:t xml:space="preserve"> nagodbe uredno pozvani dužnik i vjerovni</w:t>
      </w:r>
      <w:r w:rsidR="00A756B4">
        <w:t>ci</w:t>
      </w:r>
      <w:r w:rsidR="000E7D7B" w:rsidRPr="0065620B">
        <w:t xml:space="preserve"> </w:t>
      </w:r>
      <w:proofErr w:type="spellStart"/>
      <w:r w:rsidR="000E7D7B" w:rsidRPr="0065620B">
        <w:t>predstečajne</w:t>
      </w:r>
      <w:proofErr w:type="spellEnd"/>
      <w:r w:rsidR="000E7D7B" w:rsidRPr="0065620B">
        <w:t xml:space="preserve"> nagodbe. </w:t>
      </w:r>
    </w:p>
    <w:p w:rsidRDefault="000E7D7B" w:rsidP="00F72526" w:rsidR="00D01801" w:rsidRPr="009C26FD">
      <w:pPr>
        <w:jc w:val="both"/>
      </w:pPr>
      <w:r w:rsidRPr="0065620B">
        <w:tab/>
      </w:r>
      <w:r w:rsidRPr="009C26FD">
        <w:t>Na ročištu</w:t>
      </w:r>
      <w:r w:rsidR="003F2BAF" w:rsidRPr="009C26FD">
        <w:t xml:space="preserve"> za sklapanje </w:t>
      </w:r>
      <w:proofErr w:type="spellStart"/>
      <w:r w:rsidR="003F2BAF" w:rsidRPr="009C26FD">
        <w:t>predstečajne</w:t>
      </w:r>
      <w:proofErr w:type="spellEnd"/>
      <w:r w:rsidR="003F2BAF" w:rsidRPr="009C26FD">
        <w:t xml:space="preserve"> nagodb</w:t>
      </w:r>
      <w:r w:rsidR="00887098" w:rsidRPr="009C26FD">
        <w:t>e</w:t>
      </w:r>
      <w:r w:rsidR="003F2BAF" w:rsidRPr="009C26FD">
        <w:t xml:space="preserve"> održanom dana</w:t>
      </w:r>
      <w:r w:rsidR="00156405">
        <w:t xml:space="preserve"> </w:t>
      </w:r>
      <w:r w:rsidR="00156405" w:rsidRPr="00156405">
        <w:t>7. lipnja</w:t>
      </w:r>
      <w:r w:rsidR="00156405">
        <w:t xml:space="preserve"> </w:t>
      </w:r>
      <w:r w:rsidR="00887023" w:rsidRPr="009C26FD">
        <w:t>201</w:t>
      </w:r>
      <w:r w:rsidR="0071469E" w:rsidRPr="009C26FD">
        <w:t>6</w:t>
      </w:r>
      <w:r w:rsidR="00887023" w:rsidRPr="009C26FD">
        <w:t>.</w:t>
      </w:r>
      <w:r w:rsidRPr="009C26FD">
        <w:t xml:space="preserve">  pristanak na </w:t>
      </w:r>
      <w:r w:rsidR="003F2BAF" w:rsidRPr="009C26FD">
        <w:t xml:space="preserve">sklapanje predložene </w:t>
      </w:r>
      <w:proofErr w:type="spellStart"/>
      <w:r w:rsidR="003F2BAF" w:rsidRPr="009C26FD">
        <w:t>predstečajne</w:t>
      </w:r>
      <w:proofErr w:type="spellEnd"/>
      <w:r w:rsidR="003F2BAF" w:rsidRPr="009C26FD">
        <w:t xml:space="preserve"> nagodbe na osnovu </w:t>
      </w:r>
      <w:r w:rsidRPr="009C26FD">
        <w:t>plan</w:t>
      </w:r>
      <w:r w:rsidR="003F2BAF" w:rsidRPr="009C26FD">
        <w:t>a</w:t>
      </w:r>
      <w:r w:rsidRPr="009C26FD">
        <w:t xml:space="preserve"> financijskog restrukturiranja dali su dužnik</w:t>
      </w:r>
      <w:r w:rsidR="001141D0" w:rsidRPr="009C26FD">
        <w:t xml:space="preserve"> i</w:t>
      </w:r>
      <w:r w:rsidRPr="009C26FD">
        <w:t xml:space="preserve"> vjerovni</w:t>
      </w:r>
      <w:r w:rsidR="00D6167B" w:rsidRPr="009C26FD">
        <w:t>ci</w:t>
      </w:r>
      <w:r w:rsidR="001141D0" w:rsidRPr="009C26FD">
        <w:t xml:space="preserve"> </w:t>
      </w:r>
      <w:r w:rsidRPr="009C26FD">
        <w:t xml:space="preserve">koji </w:t>
      </w:r>
      <w:r w:rsidR="00D6167B" w:rsidRPr="009C26FD">
        <w:t>su</w:t>
      </w:r>
      <w:r w:rsidR="00911EE1" w:rsidRPr="009C26FD">
        <w:t xml:space="preserve"> </w:t>
      </w:r>
      <w:r w:rsidR="00887098" w:rsidRPr="009C26FD">
        <w:t>sudjelova</w:t>
      </w:r>
      <w:r w:rsidR="00D6167B" w:rsidRPr="009C26FD">
        <w:t>li</w:t>
      </w:r>
      <w:r w:rsidR="00887098" w:rsidRPr="009C26FD">
        <w:t xml:space="preserve"> </w:t>
      </w:r>
      <w:r w:rsidRPr="009C26FD">
        <w:t>u glasovanju s utvrđen</w:t>
      </w:r>
      <w:r w:rsidR="00D6167B" w:rsidRPr="009C26FD">
        <w:t>im</w:t>
      </w:r>
      <w:r w:rsidRPr="009C26FD">
        <w:t xml:space="preserve"> tražbin</w:t>
      </w:r>
      <w:r w:rsidR="00D6167B" w:rsidRPr="009C26FD">
        <w:t>ama</w:t>
      </w:r>
      <w:r w:rsidRPr="009C26FD">
        <w:t xml:space="preserve"> u </w:t>
      </w:r>
      <w:r w:rsidR="0064224F" w:rsidRPr="009C26FD">
        <w:t xml:space="preserve">iznosu od </w:t>
      </w:r>
      <w:r w:rsidR="00AF2E98" w:rsidRPr="00AF2E98">
        <w:rPr>
          <w:color w:val="000000"/>
        </w:rPr>
        <w:t>583</w:t>
      </w:r>
      <w:r w:rsidR="00AF2E98">
        <w:rPr>
          <w:color w:val="000000"/>
        </w:rPr>
        <w:t>.</w:t>
      </w:r>
      <w:r w:rsidR="00AF2E98" w:rsidRPr="00AF2E98">
        <w:rPr>
          <w:color w:val="000000"/>
        </w:rPr>
        <w:t>316,27</w:t>
      </w:r>
      <w:r w:rsidR="00156405">
        <w:rPr>
          <w:color w:val="000000"/>
        </w:rPr>
        <w:t xml:space="preserve"> </w:t>
      </w:r>
      <w:r w:rsidR="009C26FD" w:rsidRPr="009C26FD">
        <w:rPr>
          <w:color w:val="000000"/>
        </w:rPr>
        <w:t>kn</w:t>
      </w:r>
      <w:r w:rsidR="00517483" w:rsidRPr="009C26FD">
        <w:rPr>
          <w:bCs/>
        </w:rPr>
        <w:t>,</w:t>
      </w:r>
      <w:r w:rsidRPr="009C26FD">
        <w:t xml:space="preserve"> </w:t>
      </w:r>
      <w:r w:rsidR="0064224F" w:rsidRPr="009C26FD">
        <w:t>a</w:t>
      </w:r>
      <w:r w:rsidRPr="009C26FD">
        <w:t xml:space="preserve"> čij</w:t>
      </w:r>
      <w:r w:rsidR="00C526B6" w:rsidRPr="009C26FD">
        <w:t>e</w:t>
      </w:r>
      <w:r w:rsidRPr="009C26FD">
        <w:t xml:space="preserve"> tražbin</w:t>
      </w:r>
      <w:r w:rsidR="00C526B6" w:rsidRPr="009C26FD">
        <w:t>e</w:t>
      </w:r>
      <w:r w:rsidRPr="009C26FD">
        <w:t xml:space="preserve"> čin</w:t>
      </w:r>
      <w:r w:rsidR="00C526B6" w:rsidRPr="009C26FD">
        <w:t>e</w:t>
      </w:r>
      <w:r w:rsidRPr="009C26FD">
        <w:t xml:space="preserve"> potrebnu većinu iz </w:t>
      </w:r>
      <w:r w:rsidR="00887098" w:rsidRPr="009C26FD">
        <w:t xml:space="preserve">odredbe </w:t>
      </w:r>
      <w:r w:rsidRPr="009C26FD">
        <w:t>čl</w:t>
      </w:r>
      <w:r w:rsidR="006F4914" w:rsidRPr="009C26FD">
        <w:t>anka</w:t>
      </w:r>
      <w:r w:rsidRPr="009C26FD">
        <w:t xml:space="preserve"> 63. st</w:t>
      </w:r>
      <w:r w:rsidR="003F2BAF" w:rsidRPr="009C26FD">
        <w:t>avak</w:t>
      </w:r>
      <w:r w:rsidRPr="009C26FD">
        <w:t xml:space="preserve"> 2. ZFPPN.</w:t>
      </w:r>
    </w:p>
    <w:p w:rsidRDefault="000E7D7B" w:rsidP="00887098" w:rsidR="00887098" w:rsidRPr="0065620B">
      <w:pPr>
        <w:jc w:val="both"/>
      </w:pPr>
      <w:r w:rsidRPr="0065620B">
        <w:tab/>
      </w:r>
      <w:r w:rsidR="00887098" w:rsidRPr="0065620B">
        <w:t>Odre</w:t>
      </w:r>
      <w:r w:rsidR="003E3E4D" w:rsidRPr="0065620B">
        <w:t>dbom članka 66. stavak 9. ZFPPN</w:t>
      </w:r>
      <w:r w:rsidR="00887098" w:rsidRPr="0065620B">
        <w:t xml:space="preserve"> propisano je da će sud rješenjem odobriti sklapanje </w:t>
      </w:r>
      <w:proofErr w:type="spellStart"/>
      <w:r w:rsidR="00887098" w:rsidRPr="0065620B">
        <w:t>predstečajne</w:t>
      </w:r>
      <w:proofErr w:type="spellEnd"/>
      <w:r w:rsidR="00887098" w:rsidRPr="0065620B">
        <w:t xml:space="preserve"> nagodbe ako su na ročištu za sklapanje </w:t>
      </w:r>
      <w:proofErr w:type="spellStart"/>
      <w:r w:rsidR="00887098" w:rsidRPr="0065620B">
        <w:t>predstečajne</w:t>
      </w:r>
      <w:proofErr w:type="spellEnd"/>
      <w:r w:rsidR="00887098" w:rsidRPr="0065620B">
        <w:t xml:space="preserve"> nagodbe svoj pristanak dali dužnik i vjerovnici čije tražbine čine potrebnu većinu iz članka 63. tog Zakona, te ako utvrdi, da je sadržaj predložene nagodbe u skladu s općim pravilima o sudskoj nagodbi, te da je njezin sadržaj u bitnim sastojcima odgovarajući prihvaćenom planu financijskog i operativnog restrukturiranja dužnika.</w:t>
      </w:r>
    </w:p>
    <w:p w:rsidRDefault="00887098" w:rsidP="00887098" w:rsidR="000E7D7B" w:rsidRPr="0065620B">
      <w:pPr>
        <w:ind w:firstLine="708"/>
        <w:jc w:val="both"/>
      </w:pPr>
      <w:r w:rsidRPr="0065620B">
        <w:t xml:space="preserve">Kako su na ročištu za sklapanje </w:t>
      </w:r>
      <w:proofErr w:type="spellStart"/>
      <w:r w:rsidRPr="0065620B">
        <w:t>predstečajne</w:t>
      </w:r>
      <w:proofErr w:type="spellEnd"/>
      <w:r w:rsidRPr="0065620B">
        <w:t xml:space="preserve"> nagodbe svoj pristanak dali dužnik</w:t>
      </w:r>
      <w:r w:rsidR="00911EE1" w:rsidRPr="0065620B">
        <w:t xml:space="preserve"> i </w:t>
      </w:r>
      <w:r w:rsidR="001141D0" w:rsidRPr="0065620B">
        <w:t>v</w:t>
      </w:r>
      <w:r w:rsidRPr="0065620B">
        <w:t>jerovni</w:t>
      </w:r>
      <w:r w:rsidR="003E3E4D" w:rsidRPr="0065620B">
        <w:t>ci</w:t>
      </w:r>
      <w:r w:rsidR="001141D0" w:rsidRPr="0065620B">
        <w:t xml:space="preserve"> </w:t>
      </w:r>
      <w:r w:rsidRPr="0065620B">
        <w:t>čij</w:t>
      </w:r>
      <w:r w:rsidR="003E3E4D" w:rsidRPr="0065620B">
        <w:t>e</w:t>
      </w:r>
      <w:r w:rsidRPr="0065620B">
        <w:t xml:space="preserve"> tražbin</w:t>
      </w:r>
      <w:r w:rsidR="003E3E4D" w:rsidRPr="0065620B">
        <w:t>e</w:t>
      </w:r>
      <w:r w:rsidRPr="0065620B">
        <w:t xml:space="preserve"> čin</w:t>
      </w:r>
      <w:r w:rsidR="003E3E4D" w:rsidRPr="0065620B">
        <w:t>e</w:t>
      </w:r>
      <w:r w:rsidRPr="0065620B">
        <w:t xml:space="preserve"> potrebnu većinu propisanu odredbom članka 63. ZFPPN, kako je utvrđeno da je sadržaj predložene nagodbe u skladu s općim pravilima o sudskoj nagodbi, te da je njezin sadržaj u bitnim sastojcima odgovarajući prihvaćenom planu financijskog i operativnog restrukturiranja dužnika</w:t>
      </w:r>
      <w:r w:rsidR="000E7D7B" w:rsidRPr="0065620B">
        <w:t>,</w:t>
      </w:r>
      <w:r w:rsidR="00F41A01" w:rsidRPr="0065620B">
        <w:t xml:space="preserve"> temeljem </w:t>
      </w:r>
      <w:r w:rsidR="0094135F" w:rsidRPr="0065620B">
        <w:t xml:space="preserve">navedene odredbe </w:t>
      </w:r>
      <w:r w:rsidR="00F41A01" w:rsidRPr="0065620B">
        <w:t>čl</w:t>
      </w:r>
      <w:r w:rsidR="003F2BAF" w:rsidRPr="0065620B">
        <w:t xml:space="preserve">anka </w:t>
      </w:r>
      <w:r w:rsidR="00F41A01" w:rsidRPr="0065620B">
        <w:t>66. st</w:t>
      </w:r>
      <w:r w:rsidR="003F2BAF" w:rsidRPr="0065620B">
        <w:t>avak</w:t>
      </w:r>
      <w:r w:rsidR="00F41A01" w:rsidRPr="0065620B">
        <w:t xml:space="preserve"> 9. </w:t>
      </w:r>
      <w:r w:rsidR="00CF43AD" w:rsidRPr="0065620B">
        <w:t xml:space="preserve">ZFPPN </w:t>
      </w:r>
      <w:r w:rsidR="0094135F" w:rsidRPr="0065620B">
        <w:t xml:space="preserve">valjalo je </w:t>
      </w:r>
      <w:r w:rsidR="00F41A01" w:rsidRPr="0065620B">
        <w:t>odluč</w:t>
      </w:r>
      <w:r w:rsidR="0094135F" w:rsidRPr="0065620B">
        <w:t xml:space="preserve">iti kao </w:t>
      </w:r>
      <w:r w:rsidR="0090503A" w:rsidRPr="0065620B">
        <w:t>pod točkom I. izreke ovog rješenja</w:t>
      </w:r>
      <w:r w:rsidR="0094135F" w:rsidRPr="0065620B">
        <w:t>.</w:t>
      </w:r>
    </w:p>
    <w:p w:rsidRDefault="0094135F" w:rsidP="00887098" w:rsidR="0094135F" w:rsidRPr="0065620B">
      <w:pPr>
        <w:ind w:firstLine="708"/>
        <w:jc w:val="both"/>
      </w:pPr>
    </w:p>
    <w:p w:rsidRDefault="0090503A" w:rsidP="0090503A" w:rsidR="0090503A" w:rsidRPr="0065620B">
      <w:pPr>
        <w:ind w:firstLine="708"/>
        <w:jc w:val="both"/>
        <w:rPr>
          <w:bCs/>
        </w:rPr>
      </w:pPr>
      <w:r w:rsidRPr="0065620B">
        <w:lastRenderedPageBreak/>
        <w:t xml:space="preserve">Na osnovu odredbe članka 66. stavak 11. ZFPPN utvrđeno je kao pod </w:t>
      </w:r>
      <w:r w:rsidR="00E20C6C" w:rsidRPr="0065620B">
        <w:t xml:space="preserve">točkom </w:t>
      </w:r>
      <w:r w:rsidRPr="0065620B">
        <w:t>II</w:t>
      </w:r>
      <w:r w:rsidR="00E20C6C" w:rsidRPr="0065620B">
        <w:t>.</w:t>
      </w:r>
      <w:r w:rsidRPr="0065620B">
        <w:t xml:space="preserve"> izreke ovog rješenja da je </w:t>
      </w:r>
      <w:proofErr w:type="spellStart"/>
      <w:r w:rsidRPr="0065620B">
        <w:t>predstečajna</w:t>
      </w:r>
      <w:proofErr w:type="spellEnd"/>
      <w:r w:rsidRPr="0065620B">
        <w:t xml:space="preserve"> nagodba sklopljena kada je potpišu dužnik i vjerovnici čije tražbine čine potrebnu većinu iz članka 63. ZFPPN.</w:t>
      </w:r>
    </w:p>
    <w:p w:rsidRDefault="0090503A" w:rsidP="0090503A" w:rsidR="0090503A" w:rsidRPr="0065620B">
      <w:pPr>
        <w:ind w:firstLine="708"/>
        <w:jc w:val="both"/>
      </w:pPr>
      <w:r w:rsidRPr="0065620B">
        <w:t xml:space="preserve">Budući je odredbom članka 66. stavak 13. ZFPPN propisano da </w:t>
      </w:r>
      <w:proofErr w:type="spellStart"/>
      <w:r w:rsidRPr="0065620B">
        <w:t>predstečajna</w:t>
      </w:r>
      <w:proofErr w:type="spellEnd"/>
      <w:r w:rsidRPr="0065620B">
        <w:t xml:space="preserve"> nagodba ima snagu ovršne isprave za sve vjerovnike čije su tražbine utvrđene, valjalo je utvrditi kao pod točkom III</w:t>
      </w:r>
      <w:r w:rsidR="00E20C6C" w:rsidRPr="0065620B">
        <w:t>.</w:t>
      </w:r>
      <w:r w:rsidRPr="0065620B">
        <w:t xml:space="preserve"> i IV</w:t>
      </w:r>
      <w:r w:rsidR="00E20C6C" w:rsidRPr="0065620B">
        <w:t>.</w:t>
      </w:r>
      <w:r w:rsidRPr="0065620B">
        <w:t xml:space="preserve"> izreke ovog rješenja.</w:t>
      </w:r>
    </w:p>
    <w:p w:rsidRDefault="0090503A" w:rsidP="00F4773D" w:rsidR="0090503A" w:rsidRPr="0065620B">
      <w:pPr>
        <w:jc w:val="both"/>
      </w:pPr>
      <w:r w:rsidRPr="0065620B">
        <w:tab/>
      </w:r>
      <w:r w:rsidR="00F4773D" w:rsidRPr="0065620B">
        <w:t xml:space="preserve">Temeljem </w:t>
      </w:r>
      <w:r w:rsidRPr="0065620B">
        <w:t>odredbe članka 66. stavak 12. ZFPPN odlučeno je kao pod točkom V. izreke ovog rješenja</w:t>
      </w:r>
      <w:r w:rsidR="00004C91" w:rsidRPr="0065620B">
        <w:t>,</w:t>
      </w:r>
      <w:r w:rsidR="00F4773D" w:rsidRPr="0065620B">
        <w:t xml:space="preserve"> dok je na osnovu odredbe članka 84. stavak 2. ZFPPN odlučeno kao pod točkom VI</w:t>
      </w:r>
      <w:r w:rsidR="00E20C6C" w:rsidRPr="0065620B">
        <w:t>.</w:t>
      </w:r>
      <w:r w:rsidR="00F4773D" w:rsidRPr="0065620B">
        <w:t xml:space="preserve"> izreke ovog rješenja.</w:t>
      </w:r>
    </w:p>
    <w:p w:rsidRDefault="00F4773D" w:rsidP="00F72526" w:rsidR="00F4773D" w:rsidRPr="0065620B">
      <w:pPr>
        <w:jc w:val="both"/>
      </w:pPr>
    </w:p>
    <w:p w:rsidRDefault="008D0135" w:rsidP="008D0135" w:rsidR="008D0135" w:rsidRPr="0065620B">
      <w:pPr>
        <w:jc w:val="center"/>
      </w:pPr>
      <w:r w:rsidRPr="0065620B">
        <w:t>U Rijeci,</w:t>
      </w:r>
      <w:r w:rsidR="003254CE" w:rsidRPr="0065620B">
        <w:t xml:space="preserve"> </w:t>
      </w:r>
      <w:r w:rsidR="00156405">
        <w:t xml:space="preserve"> </w:t>
      </w:r>
      <w:r w:rsidR="00156405" w:rsidRPr="00156405">
        <w:t>7. lipnja</w:t>
      </w:r>
      <w:r w:rsidR="009124E0">
        <w:t xml:space="preserve"> </w:t>
      </w:r>
      <w:r w:rsidR="009124E0" w:rsidRPr="0065620B">
        <w:t>2016.</w:t>
      </w:r>
      <w:r w:rsidRPr="0065620B">
        <w:t xml:space="preserve"> </w:t>
      </w:r>
      <w:r w:rsidR="003F2BAF" w:rsidRPr="0065620B">
        <w:t xml:space="preserve"> </w:t>
      </w:r>
    </w:p>
    <w:p w:rsidRDefault="00BF58CE" w:rsidP="008D0135" w:rsidR="00BF58CE" w:rsidRPr="0065620B">
      <w:pPr>
        <w:jc w:val="center"/>
      </w:pPr>
    </w:p>
    <w:p w:rsidRDefault="008D0135" w:rsidP="003F2BAF" w:rsidR="008D0135" w:rsidRPr="0065620B">
      <w:pPr>
        <w:ind w:left="7080"/>
      </w:pPr>
      <w:r w:rsidRPr="0065620B">
        <w:t>Sudac</w:t>
      </w:r>
    </w:p>
    <w:p w:rsidRDefault="003F2BAF" w:rsidP="00CC1487" w:rsidR="00E53F3F" w:rsidRPr="0065620B">
      <w:pPr>
        <w:ind w:left="7080"/>
      </w:pPr>
      <w:r w:rsidRPr="0065620B">
        <w:t>Liljana Ugrin</w:t>
      </w:r>
    </w:p>
    <w:p w:rsidRDefault="00CC1487" w:rsidP="00CC1487" w:rsidR="00CC1487">
      <w:pPr>
        <w:ind w:left="7080"/>
      </w:pPr>
    </w:p>
    <w:p w:rsidRDefault="00BF58CE" w:rsidP="00CC1487" w:rsidR="00BF58CE" w:rsidRPr="0065620B">
      <w:pPr>
        <w:ind w:left="7080"/>
      </w:pPr>
    </w:p>
    <w:p w:rsidRDefault="00155F5B" w:rsidP="008D0135" w:rsidR="00155F5B" w:rsidRPr="0065620B">
      <w:pPr>
        <w:rPr>
          <w:rFonts w:cs="Arial"/>
        </w:rPr>
      </w:pPr>
    </w:p>
    <w:p w:rsidRDefault="008D0135" w:rsidP="008D0135" w:rsidR="008D0135" w:rsidRPr="0065620B">
      <w:pPr>
        <w:rPr>
          <w:rFonts w:cs="Arial"/>
        </w:rPr>
      </w:pPr>
      <w:r w:rsidRPr="0065620B">
        <w:rPr>
          <w:rFonts w:cs="Arial"/>
        </w:rPr>
        <w:t>UPUTA O PRAVNOM LIJEKU:</w:t>
      </w:r>
    </w:p>
    <w:p w:rsidRDefault="008D0135" w:rsidP="008D0135" w:rsidR="008D0135" w:rsidRPr="0065620B">
      <w:pPr>
        <w:jc w:val="both"/>
        <w:rPr>
          <w:rFonts w:cs="Arial"/>
        </w:rPr>
      </w:pPr>
      <w:r w:rsidRPr="0065620B">
        <w:rPr>
          <w:rFonts w:cs="Arial"/>
        </w:rPr>
        <w:t>Protiv rješenja dopuštena je žalba Visokom trgovačkom sudu Republike Hrvatske.</w:t>
      </w:r>
      <w:r w:rsidR="008D4E8A" w:rsidRPr="0065620B">
        <w:rPr>
          <w:rFonts w:cs="Arial"/>
        </w:rPr>
        <w:t xml:space="preserve"> </w:t>
      </w:r>
      <w:r w:rsidRPr="0065620B">
        <w:rPr>
          <w:rFonts w:cs="Arial"/>
        </w:rPr>
        <w:t xml:space="preserve">Žalba se podnosi putem ovog suda, u tri primjerka, u roku od 8 dana od dana dostave prijepisa ovog rješenja. </w:t>
      </w:r>
    </w:p>
    <w:p w:rsidRDefault="002B35A0" w:rsidP="002B35A0" w:rsidR="002B35A0" w:rsidRPr="0065620B">
      <w:pPr>
        <w:jc w:val="center"/>
      </w:pPr>
    </w:p>
    <w:p w:rsidRDefault="008D0135" w:rsidP="002B35A0" w:rsidR="008D0135">
      <w:pPr>
        <w:jc w:val="center"/>
      </w:pPr>
    </w:p>
    <w:p w:rsidRDefault="0015393C" w:rsidP="002B35A0" w:rsidR="0015393C">
      <w:pPr>
        <w:jc w:val="center"/>
      </w:pPr>
    </w:p>
    <w:p w:rsidRDefault="008D0135" w:rsidP="002B35A0" w:rsidR="008D0135" w:rsidRPr="0065620B">
      <w:pPr>
        <w:jc w:val="center"/>
      </w:pPr>
    </w:p>
    <w:p w:rsidRDefault="0015393C" w:rsidP="008D0135" w:rsidR="0015393C">
      <w:pPr>
        <w:jc w:val="both"/>
      </w:pPr>
    </w:p>
    <w:p w:rsidRDefault="0015393C" w:rsidP="008D0135" w:rsidR="008D0135">
      <w:pPr>
        <w:jc w:val="both"/>
      </w:pPr>
      <w:r>
        <w:t>I.</w:t>
      </w:r>
      <w:r>
        <w:tab/>
      </w:r>
      <w:r w:rsidR="008D0135" w:rsidRPr="0065620B">
        <w:t>DNA</w:t>
      </w:r>
    </w:p>
    <w:p w:rsidRDefault="00931849" w:rsidP="008D0135" w:rsidR="00931849" w:rsidRPr="0065620B">
      <w:pPr>
        <w:jc w:val="both"/>
      </w:pPr>
    </w:p>
    <w:p w:rsidRDefault="0015393C" w:rsidP="0015393C" w:rsidR="008D4E8A" w:rsidRPr="0065620B">
      <w:pPr>
        <w:jc w:val="both"/>
      </w:pPr>
      <w:r>
        <w:t>1.</w:t>
      </w:r>
      <w:r>
        <w:tab/>
      </w:r>
      <w:r w:rsidR="007F78D9" w:rsidRPr="0065620B">
        <w:t>R</w:t>
      </w:r>
      <w:r w:rsidR="008D4E8A" w:rsidRPr="0065620B">
        <w:t xml:space="preserve">ješenje dostaviti </w:t>
      </w:r>
    </w:p>
    <w:p w:rsidRDefault="008D0135" w:rsidP="00332EC7" w:rsidR="0067589A" w:rsidRPr="0065620B">
      <w:pPr>
        <w:numPr>
          <w:ilvl w:val="0"/>
          <w:numId w:val="1"/>
        </w:numPr>
        <w:jc w:val="both"/>
      </w:pPr>
      <w:r w:rsidRPr="0065620B">
        <w:t>dužnik</w:t>
      </w:r>
      <w:r w:rsidR="0064224F" w:rsidRPr="0065620B">
        <w:t>u</w:t>
      </w:r>
    </w:p>
    <w:p w:rsidRDefault="008D0135" w:rsidP="00332EC7" w:rsidR="008D4E8A" w:rsidRPr="0065620B">
      <w:pPr>
        <w:numPr>
          <w:ilvl w:val="0"/>
          <w:numId w:val="1"/>
        </w:numPr>
        <w:jc w:val="both"/>
      </w:pPr>
      <w:r w:rsidRPr="0065620B">
        <w:t>FINA</w:t>
      </w:r>
      <w:r w:rsidR="008D4E8A" w:rsidRPr="0065620B">
        <w:t xml:space="preserve"> </w:t>
      </w:r>
      <w:r w:rsidR="00155F5B" w:rsidRPr="0065620B">
        <w:t xml:space="preserve">Rijeka </w:t>
      </w:r>
      <w:r w:rsidR="008D4E8A" w:rsidRPr="0065620B">
        <w:t xml:space="preserve">radi objave na web stranicama </w:t>
      </w:r>
    </w:p>
    <w:p w:rsidRDefault="00984FC6" w:rsidP="00332EC7" w:rsidR="008D0135" w:rsidRPr="0065620B">
      <w:pPr>
        <w:numPr>
          <w:ilvl w:val="0"/>
          <w:numId w:val="1"/>
        </w:numPr>
        <w:jc w:val="both"/>
      </w:pPr>
      <w:r>
        <w:t>sudskom</w:t>
      </w:r>
      <w:r w:rsidR="008D4E8A" w:rsidRPr="0065620B">
        <w:t xml:space="preserve"> registru po </w:t>
      </w:r>
      <w:r w:rsidR="008D0135" w:rsidRPr="0065620B">
        <w:t xml:space="preserve"> pravomoćnosti</w:t>
      </w:r>
    </w:p>
    <w:p w:rsidRDefault="0015393C" w:rsidP="0015393C" w:rsidR="008D0135">
      <w:pPr>
        <w:jc w:val="both"/>
      </w:pPr>
      <w:r>
        <w:t xml:space="preserve">2.        </w:t>
      </w:r>
      <w:r w:rsidR="00812CC8" w:rsidRPr="0065620B">
        <w:t>R</w:t>
      </w:r>
      <w:r w:rsidR="007F78D9" w:rsidRPr="0065620B">
        <w:t xml:space="preserve">ješenje objaviti </w:t>
      </w:r>
      <w:r w:rsidR="008D4E8A" w:rsidRPr="0065620B">
        <w:t xml:space="preserve">na </w:t>
      </w:r>
      <w:r w:rsidR="007F78D9" w:rsidRPr="0065620B">
        <w:t xml:space="preserve">mrežnoj stranici e-oglasne ploče suda </w:t>
      </w:r>
      <w:r w:rsidR="008D4E8A" w:rsidRPr="0065620B">
        <w:t xml:space="preserve"> </w:t>
      </w:r>
    </w:p>
    <w:p w:rsidRDefault="00931849" w:rsidP="0015393C" w:rsidR="00931849" w:rsidRPr="0065620B">
      <w:pPr>
        <w:jc w:val="both"/>
      </w:pPr>
    </w:p>
    <w:p w:rsidRDefault="0015393C" w:rsidP="008D0135" w:rsidR="008D0135">
      <w:pPr>
        <w:jc w:val="both"/>
      </w:pPr>
      <w:r>
        <w:t>II.</w:t>
      </w:r>
      <w:r>
        <w:tab/>
      </w:r>
      <w:r w:rsidR="00AF2E98">
        <w:t>S</w:t>
      </w:r>
      <w:r w:rsidR="00357DC1">
        <w:t>pis u kal. 1. 0</w:t>
      </w:r>
      <w:r w:rsidR="00156405">
        <w:t>7</w:t>
      </w:r>
      <w:r w:rsidR="00357DC1">
        <w:t xml:space="preserve">. 2016. </w:t>
      </w:r>
    </w:p>
    <w:p w:rsidRDefault="00931849" w:rsidP="008D0135" w:rsidR="00931849" w:rsidRPr="0065620B">
      <w:pPr>
        <w:jc w:val="both"/>
      </w:pPr>
    </w:p>
    <w:p w:rsidRDefault="008D0135" w:rsidP="002B35A0" w:rsidR="008E419B" w:rsidRPr="0065620B">
      <w:pPr>
        <w:jc w:val="both"/>
      </w:pPr>
      <w:r w:rsidRPr="0065620B">
        <w:t>U Rijeci,</w:t>
      </w:r>
      <w:r w:rsidR="0064224F" w:rsidRPr="0065620B">
        <w:t xml:space="preserve"> </w:t>
      </w:r>
      <w:r w:rsidR="00156405">
        <w:t xml:space="preserve">  </w:t>
      </w:r>
      <w:r w:rsidR="00156405" w:rsidRPr="00156405">
        <w:t>7. lipnja</w:t>
      </w:r>
      <w:r w:rsidR="00156405">
        <w:t xml:space="preserve"> </w:t>
      </w:r>
      <w:r w:rsidR="009124E0">
        <w:t xml:space="preserve"> </w:t>
      </w:r>
      <w:r w:rsidR="009124E0" w:rsidRPr="0065620B">
        <w:t>2016</w:t>
      </w:r>
      <w:r w:rsidRPr="0065620B">
        <w:t>.</w:t>
      </w:r>
      <w:r w:rsidR="008D4E8A" w:rsidRPr="0065620B">
        <w:t xml:space="preserve">                                              </w:t>
      </w:r>
      <w:r w:rsidR="00812CC8" w:rsidRPr="0065620B">
        <w:t>S</w:t>
      </w:r>
      <w:r w:rsidR="008D4E8A" w:rsidRPr="0065620B">
        <w:t xml:space="preserve">udac </w:t>
      </w:r>
    </w:p>
    <w:sectPr w:rsidR="008E419B" w:rsidRPr="0065620B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4C2E" w:rsidR="00C84C2E">
      <w:r>
        <w:separator/>
      </w:r>
    </w:p>
  </w:endnote>
  <w:endnote w:id="0" w:type="continuationSeparator">
    <w:p w:rsidRDefault="00C84C2E" w:rsidR="00C84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6C3A89" w:rsidR="00C07B1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7B14" w:rsidR="00C07B1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6C3A89" w:rsidR="00C07B1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677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07B14" w:rsidR="00C07B1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4C2E" w:rsidR="00C84C2E">
      <w:r>
        <w:separator/>
      </w:r>
    </w:p>
  </w:footnote>
  <w:footnote w:id="0" w:type="continuationSeparator">
    <w:p w:rsidRDefault="00C84C2E" w:rsidR="00C84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082694" w:rsidR="00C07B14">
    <w:pPr>
      <w:pStyle w:val="Zaglavlje"/>
      <w:jc w:val="right"/>
    </w:pPr>
    <w:r>
      <w:tab/>
      <w:t xml:space="preserve">                                                                                           Posl</w:t>
    </w:r>
    <w:r w:rsidR="00156405">
      <w:t xml:space="preserve">ovni </w:t>
    </w:r>
    <w:r>
      <w:t>br</w:t>
    </w:r>
    <w:r w:rsidR="00156405">
      <w:t xml:space="preserve">oj </w:t>
    </w:r>
    <w:r>
      <w:t xml:space="preserve"> 7 </w:t>
    </w:r>
    <w:proofErr w:type="spellStart"/>
    <w:r>
      <w:t>Stpn</w:t>
    </w:r>
    <w:proofErr w:type="spellEnd"/>
    <w:r>
      <w:t>-</w:t>
    </w:r>
    <w:r w:rsidR="00156405">
      <w:t>17</w:t>
    </w:r>
    <w:r w:rsidR="009F023E">
      <w:t>/1</w:t>
    </w:r>
    <w:r w:rsidR="009C26FD">
      <w:t>6</w:t>
    </w:r>
    <w:r w:rsidR="009F023E">
      <w:t>-</w:t>
    </w:r>
    <w:r w:rsidR="00156405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570DA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0FD2544"/>
    <w:multiLevelType w:val="hybridMultilevel"/>
    <w:tmpl w:val="F9C8F5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27A339B"/>
    <w:multiLevelType w:val="hybridMultilevel"/>
    <w:tmpl w:val="328EEFC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2D5651A"/>
    <w:multiLevelType w:val="hybridMultilevel"/>
    <w:tmpl w:val="11C27F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6DD0B51"/>
    <w:multiLevelType w:val="hybridMultilevel"/>
    <w:tmpl w:val="89CCD60E"/>
    <w:lvl w:tplc="6DD4ED92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8BA66FD"/>
    <w:multiLevelType w:val="multilevel"/>
    <w:tmpl w:val="27D81656"/>
    <w:lvl w:ilvl="0">
      <w:start w:val="1"/>
      <w:numFmt w:val="decimal"/>
      <w:lvlText w:val="%1."/>
      <w:lvlJc w:val="left"/>
      <w:pPr>
        <w:ind w:hanging="360" w:left="1260"/>
      </w:pPr>
      <w:rPr>
        <w:rFonts w:cs="Times New Roman" w:hint="default"/>
        <w:b w:val="false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2520"/>
      </w:pPr>
      <w:rPr>
        <w:rFonts w:cs="Times New Roman" w:hint="default"/>
      </w:rPr>
    </w:lvl>
  </w:abstractNum>
  <w:abstractNum w:abstractNumId="6">
    <w:nsid w:val="0BCD66C2"/>
    <w:multiLevelType w:val="hybridMultilevel"/>
    <w:tmpl w:val="62340360"/>
    <w:lvl w:tplc="B94E7AD2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D1637B1"/>
    <w:multiLevelType w:val="hybridMultilevel"/>
    <w:tmpl w:val="7B9E005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0FCB1B42"/>
    <w:multiLevelType w:val="hybridMultilevel"/>
    <w:tmpl w:val="DAA47890"/>
    <w:lvl w:tplc="3F2A8864" w:ilvl="0">
      <w:start w:val="1"/>
      <w:numFmt w:val="decimal"/>
      <w:lvlText w:val="%1."/>
      <w:lvlJc w:val="left"/>
      <w:pPr>
        <w:tabs>
          <w:tab w:pos="1278" w:val="num"/>
        </w:tabs>
        <w:ind w:hanging="570" w:left="12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10BE6C8E"/>
    <w:multiLevelType w:val="hybridMultilevel"/>
    <w:tmpl w:val="BA802F3E"/>
    <w:lvl w:tplc="8AECE402" w:ilvl="0">
      <w:numFmt w:val="bullet"/>
      <w:lvlText w:val=""/>
      <w:lvlJc w:val="left"/>
      <w:pPr>
        <w:ind w:hanging="705" w:left="1065"/>
      </w:pPr>
      <w:rPr>
        <w:rFonts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0FF4774"/>
    <w:multiLevelType w:val="hybridMultilevel"/>
    <w:tmpl w:val="E6EA64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/>
      </w:rPr>
    </w:lvl>
    <w:lvl w:tplc="D33A1506" w:ilvl="1">
      <w:start w:val="23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11D71CB0"/>
    <w:multiLevelType w:val="hybridMultilevel"/>
    <w:tmpl w:val="585E61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B90151E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CF06C24"/>
    <w:multiLevelType w:val="multilevel"/>
    <w:tmpl w:val="E98662D8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4">
    <w:nsid w:val="22A54F1E"/>
    <w:multiLevelType w:val="hybridMultilevel"/>
    <w:tmpl w:val="AAE0E78E"/>
    <w:lvl w:tplc="90045D9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6706125"/>
    <w:multiLevelType w:val="hybridMultilevel"/>
    <w:tmpl w:val="571E7C54"/>
    <w:lvl w:tplc="29DEA4F2" w:ilvl="0">
      <w:start w:val="10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29BB17E9"/>
    <w:multiLevelType w:val="hybridMultilevel"/>
    <w:tmpl w:val="E4401ED2"/>
    <w:lvl w:tplc="2D6AA7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2D1542C9"/>
    <w:multiLevelType w:val="hybridMultilevel"/>
    <w:tmpl w:val="F9BC6B34"/>
    <w:lvl w:tplc="2CAE736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2DB77232"/>
    <w:multiLevelType w:val="hybridMultilevel"/>
    <w:tmpl w:val="62086474"/>
    <w:lvl w:tplc="EFDED0DE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2F8B306E"/>
    <w:multiLevelType w:val="hybridMultilevel"/>
    <w:tmpl w:val="24EE3B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0">
    <w:nsid w:val="3098753A"/>
    <w:multiLevelType w:val="hybridMultilevel"/>
    <w:tmpl w:val="E9B2E9EA"/>
    <w:lvl w:tplc="A19438BC" w:ilvl="0">
      <w:start w:val="19"/>
      <w:numFmt w:val="decimal"/>
      <w:lvlText w:val="%1."/>
      <w:lvlJc w:val="left"/>
      <w:pPr>
        <w:tabs>
          <w:tab w:pos="1050" w:val="num"/>
        </w:tabs>
        <w:ind w:hanging="690" w:left="10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2355126"/>
    <w:multiLevelType w:val="hybridMultilevel"/>
    <w:tmpl w:val="4F82C408"/>
    <w:lvl w:tplc="440617B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DEA62190" w:ilvl="1">
      <w:start w:val="1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370E46EF"/>
    <w:multiLevelType w:val="hybridMultilevel"/>
    <w:tmpl w:val="8B4A0D74"/>
    <w:lvl w:tplc="6E2AA08C" w:ilvl="0">
      <w:start w:val="10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3B3055D4"/>
    <w:multiLevelType w:val="hybridMultilevel"/>
    <w:tmpl w:val="2EAA9C46"/>
    <w:lvl w:tplc="2D3CC3C0" w:ilvl="0">
      <w:start w:val="10"/>
      <w:numFmt w:val="decimal"/>
      <w:lvlText w:val="%1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3BC77C4B"/>
    <w:multiLevelType w:val="multilevel"/>
    <w:tmpl w:val="463858E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5">
    <w:nsid w:val="3DE53D9A"/>
    <w:multiLevelType w:val="hybridMultilevel"/>
    <w:tmpl w:val="9E3E598C"/>
    <w:lvl w:tplc="041A000F" w:ilvl="0">
      <w:start w:val="19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F986A9F"/>
    <w:multiLevelType w:val="hybridMultilevel"/>
    <w:tmpl w:val="3136492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421317A6"/>
    <w:multiLevelType w:val="hybridMultilevel"/>
    <w:tmpl w:val="268A0714"/>
    <w:lvl w:tplc="857A0CE6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3043000"/>
    <w:multiLevelType w:val="hybridMultilevel"/>
    <w:tmpl w:val="44E2F732"/>
    <w:lvl w:tplc="041A0001" w:ilvl="0">
      <w:start w:val="1"/>
      <w:numFmt w:val="bullet"/>
      <w:lvlText w:val=""/>
      <w:lvlJc w:val="left"/>
      <w:pPr>
        <w:ind w:hanging="360" w:left="1776"/>
      </w:pPr>
      <w:rPr>
        <w:rFonts w:hAnsi="Symbol" w:ascii="Symbol" w:hint="default"/>
      </w:rPr>
    </w:lvl>
    <w:lvl w:tplc="C56A24CC" w:ilvl="1">
      <w:numFmt w:val="bullet"/>
      <w:lvlText w:val="-"/>
      <w:lvlJc w:val="left"/>
      <w:pPr>
        <w:ind w:hanging="360" w:left="2496"/>
      </w:pPr>
      <w:rPr>
        <w:rFonts w:eastAsia="Times New Roman" w:hAnsi="Calibri" w:ascii="Calibri" w:hint="default"/>
      </w:rPr>
    </w:lvl>
    <w:lvl w:tplc="0436001B" w:ilvl="2">
      <w:start w:val="1"/>
      <w:numFmt w:val="decimal"/>
      <w:lvlText w:val="%3."/>
      <w:lvlJc w:val="left"/>
      <w:pPr>
        <w:tabs>
          <w:tab w:pos="3576" w:val="num"/>
        </w:tabs>
        <w:ind w:hanging="360" w:left="3576"/>
      </w:pPr>
      <w:rPr>
        <w:rFonts w:cs="Times New Roman"/>
      </w:rPr>
    </w:lvl>
    <w:lvl w:tplc="0436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  <w:rPr>
        <w:rFonts w:cs="Times New Roman"/>
      </w:rPr>
    </w:lvl>
    <w:lvl w:tplc="04360019" w:ilvl="4">
      <w:start w:val="1"/>
      <w:numFmt w:val="decimal"/>
      <w:lvlText w:val="%5."/>
      <w:lvlJc w:val="left"/>
      <w:pPr>
        <w:tabs>
          <w:tab w:pos="5016" w:val="num"/>
        </w:tabs>
        <w:ind w:hanging="360" w:left="5016"/>
      </w:pPr>
      <w:rPr>
        <w:rFonts w:cs="Times New Roman"/>
      </w:rPr>
    </w:lvl>
    <w:lvl w:tplc="0436001B" w:ilvl="5">
      <w:start w:val="1"/>
      <w:numFmt w:val="decimal"/>
      <w:lvlText w:val="%6."/>
      <w:lvlJc w:val="left"/>
      <w:pPr>
        <w:tabs>
          <w:tab w:pos="5736" w:val="num"/>
        </w:tabs>
        <w:ind w:hanging="360" w:left="5736"/>
      </w:pPr>
      <w:rPr>
        <w:rFonts w:cs="Times New Roman"/>
      </w:rPr>
    </w:lvl>
    <w:lvl w:tplc="0436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  <w:rPr>
        <w:rFonts w:cs="Times New Roman"/>
      </w:rPr>
    </w:lvl>
    <w:lvl w:tplc="04360019" w:ilvl="7">
      <w:start w:val="1"/>
      <w:numFmt w:val="decimal"/>
      <w:lvlText w:val="%8."/>
      <w:lvlJc w:val="left"/>
      <w:pPr>
        <w:tabs>
          <w:tab w:pos="7176" w:val="num"/>
        </w:tabs>
        <w:ind w:hanging="360" w:left="7176"/>
      </w:pPr>
      <w:rPr>
        <w:rFonts w:cs="Times New Roman"/>
      </w:rPr>
    </w:lvl>
    <w:lvl w:tplc="0436001B" w:ilvl="8">
      <w:start w:val="1"/>
      <w:numFmt w:val="decimal"/>
      <w:lvlText w:val="%9."/>
      <w:lvlJc w:val="left"/>
      <w:pPr>
        <w:tabs>
          <w:tab w:pos="7896" w:val="num"/>
        </w:tabs>
        <w:ind w:hanging="360" w:left="7896"/>
      </w:pPr>
      <w:rPr>
        <w:rFonts w:cs="Times New Roman"/>
      </w:rPr>
    </w:lvl>
  </w:abstractNum>
  <w:abstractNum w:abstractNumId="30">
    <w:nsid w:val="50004A75"/>
    <w:multiLevelType w:val="hybridMultilevel"/>
    <w:tmpl w:val="441EB21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1">
    <w:nsid w:val="5057578A"/>
    <w:multiLevelType w:val="hybridMultilevel"/>
    <w:tmpl w:val="A5542A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2">
    <w:nsid w:val="514746D4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2F70F4E"/>
    <w:multiLevelType w:val="hybridMultilevel"/>
    <w:tmpl w:val="44527CFE"/>
    <w:lvl w:tplc="587035F4" w:ilvl="0">
      <w:start w:val="1"/>
      <w:numFmt w:val="lowerLetter"/>
      <w:lvlText w:val="%1)"/>
      <w:lvlJc w:val="left"/>
      <w:pPr>
        <w:ind w:hanging="710" w:left="107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4">
    <w:nsid w:val="543A0C8C"/>
    <w:multiLevelType w:val="hybridMultilevel"/>
    <w:tmpl w:val="EAB4B85E"/>
    <w:lvl w:tplc="8DE62BE0" w:ilvl="0">
      <w:start w:val="1"/>
      <w:numFmt w:val="lowerLetter"/>
      <w:lvlText w:val="%1)"/>
      <w:lvlJc w:val="left"/>
      <w:pPr>
        <w:ind w:hanging="710" w:left="1070"/>
      </w:pPr>
      <w:rPr>
        <w:rFonts w:cs="Times New Roman" w:hint="default"/>
      </w:rPr>
    </w:lvl>
    <w:lvl w:tplc="9EE8C1DE" w:ilvl="1">
      <w:start w:val="18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5">
    <w:nsid w:val="57981855"/>
    <w:multiLevelType w:val="hybridMultilevel"/>
    <w:tmpl w:val="6DFA9D70"/>
    <w:lvl w:tplc="9FFAB8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9096540"/>
    <w:multiLevelType w:val="hybridMultilevel"/>
    <w:tmpl w:val="4014CB06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AB6471A"/>
    <w:multiLevelType w:val="hybridMultilevel"/>
    <w:tmpl w:val="A50AEA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C6263BD"/>
    <w:multiLevelType w:val="hybridMultilevel"/>
    <w:tmpl w:val="B8AE7568"/>
    <w:lvl w:tplc="27100FD4" w:ilvl="0">
      <w:numFmt w:val="bullet"/>
      <w:lvlText w:val="-"/>
      <w:lvlJc w:val="left"/>
      <w:pPr>
        <w:ind w:hanging="360" w:left="142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9">
    <w:nsid w:val="5D666A44"/>
    <w:multiLevelType w:val="multilevel"/>
    <w:tmpl w:val="D42E649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0">
    <w:nsid w:val="61EC5D41"/>
    <w:multiLevelType w:val="hybridMultilevel"/>
    <w:tmpl w:val="060E9856"/>
    <w:lvl w:tplc="4F46C4F2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1">
    <w:nsid w:val="679517CF"/>
    <w:multiLevelType w:val="hybridMultilevel"/>
    <w:tmpl w:val="70CCA760"/>
    <w:lvl w:tplc="1B644586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2">
    <w:nsid w:val="68135ED7"/>
    <w:multiLevelType w:val="hybridMultilevel"/>
    <w:tmpl w:val="1F267162"/>
    <w:lvl w:tplc="89286BE2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43">
    <w:nsid w:val="69BE6BC6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6F7774DE"/>
    <w:multiLevelType w:val="hybridMultilevel"/>
    <w:tmpl w:val="ACB4F64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plc="9176FC0C" w:ilvl="1">
      <w:start w:val="20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5">
    <w:nsid w:val="77C16C2B"/>
    <w:multiLevelType w:val="hybridMultilevel"/>
    <w:tmpl w:val="BC9A158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6">
    <w:nsid w:val="79760843"/>
    <w:multiLevelType w:val="hybridMultilevel"/>
    <w:tmpl w:val="06180670"/>
    <w:lvl w:tplc="251878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7">
    <w:nsid w:val="7A1E1E99"/>
    <w:multiLevelType w:val="hybridMultilevel"/>
    <w:tmpl w:val="5ECAF816"/>
    <w:lvl w:tplc="3014D8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698791A" w:ilvl="1">
      <w:start w:val="1"/>
      <w:numFmt w:val="decimal"/>
      <w:lvlText w:val="%2."/>
      <w:lvlJc w:val="left"/>
      <w:pPr>
        <w:tabs>
          <w:tab w:pos="1500" w:val="num"/>
        </w:tabs>
        <w:ind w:hanging="420" w:left="1500"/>
      </w:pPr>
      <w:rPr>
        <w:rFonts w:hint="default"/>
        <w:b w:val="false"/>
      </w:rPr>
    </w:lvl>
    <w:lvl w:tplc="3FECCEA2" w:ilvl="2">
      <w:start w:val="2"/>
      <w:numFmt w:val="decimal"/>
      <w:lvlText w:val="%3-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7"/>
  </w:num>
  <w:num w:numId="2">
    <w:abstractNumId w:val="46"/>
  </w:num>
  <w:num w:numId="3">
    <w:abstractNumId w:val="1"/>
  </w:num>
  <w:num w:numId="4">
    <w:abstractNumId w:val="37"/>
  </w:num>
  <w:num w:numId="5">
    <w:abstractNumId w:val="13"/>
  </w:num>
  <w:num w:numId="6">
    <w:abstractNumId w:val="24"/>
  </w:num>
  <w:num w:numId="7">
    <w:abstractNumId w:val="39"/>
  </w:num>
  <w:num w:numId="8">
    <w:abstractNumId w:val="12"/>
  </w:num>
  <w:num w:numId="9">
    <w:abstractNumId w:val="32"/>
  </w:num>
  <w:num w:numId="10">
    <w:abstractNumId w:val="43"/>
  </w:num>
  <w:num w:numId="11">
    <w:abstractNumId w:val="0"/>
  </w:num>
  <w:num w:numId="12">
    <w:abstractNumId w:val="6"/>
  </w:num>
  <w:num w:numId="13">
    <w:abstractNumId w:val="47"/>
  </w:num>
  <w:num w:numId="14">
    <w:abstractNumId w:val="18"/>
  </w:num>
  <w:num w:numId="15">
    <w:abstractNumId w:val="17"/>
  </w:num>
  <w:num w:numId="16">
    <w:abstractNumId w:val="21"/>
  </w:num>
  <w:num w:numId="17">
    <w:abstractNumId w:val="20"/>
  </w:num>
  <w:num w:numId="18">
    <w:abstractNumId w:val="25"/>
  </w:num>
  <w:num w:numId="19">
    <w:abstractNumId w:val="8"/>
  </w:num>
  <w:num w:numId="20">
    <w:abstractNumId w:val="22"/>
  </w:num>
  <w:num w:numId="21">
    <w:abstractNumId w:val="23"/>
  </w:num>
  <w:num w:numId="22">
    <w:abstractNumId w:val="28"/>
  </w:num>
  <w:num w:numId="23">
    <w:abstractNumId w:val="15"/>
  </w:num>
  <w:num w:numId="24">
    <w:abstractNumId w:val="41"/>
  </w:num>
  <w:num w:numId="25">
    <w:abstractNumId w:val="38"/>
  </w:num>
  <w:num w:numId="26">
    <w:abstractNumId w:val="16"/>
  </w:num>
  <w:num w:numId="27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0"/>
  </w:num>
  <w:num w:numId="29">
    <w:abstractNumId w:val="36"/>
  </w:num>
  <w:num w:numId="30">
    <w:abstractNumId w:val="3"/>
  </w:num>
  <w:num w:numId="31">
    <w:abstractNumId w:val="5"/>
  </w:num>
  <w:num w:numId="32">
    <w:abstractNumId w:val="26"/>
  </w:num>
  <w:num w:numId="33">
    <w:abstractNumId w:val="44"/>
  </w:num>
  <w:num w:numId="34">
    <w:abstractNumId w:val="34"/>
  </w:num>
  <w:num w:numId="35">
    <w:abstractNumId w:val="7"/>
  </w:num>
  <w:num w:numId="36">
    <w:abstractNumId w:val="30"/>
  </w:num>
  <w:num w:numId="37">
    <w:abstractNumId w:val="2"/>
  </w:num>
  <w:num w:numId="38">
    <w:abstractNumId w:val="31"/>
  </w:num>
  <w:num w:numId="39">
    <w:abstractNumId w:val="45"/>
  </w:num>
  <w:num w:numId="40">
    <w:abstractNumId w:val="10"/>
  </w:num>
  <w:num w:numId="41">
    <w:abstractNumId w:val="19"/>
  </w:num>
  <w:num w:numId="42">
    <w:abstractNumId w:val="33"/>
  </w:num>
  <w:num w:numId="43">
    <w:abstractNumId w:val="9"/>
  </w:num>
  <w:num w:numId="44">
    <w:abstractNumId w:val="42"/>
  </w:num>
  <w:num w:numId="45">
    <w:abstractNumId w:val="11"/>
  </w:num>
  <w:num w:numId="46">
    <w:abstractNumId w:val="14"/>
  </w:num>
  <w:num w:numId="47">
    <w:abstractNumId w:val="4"/>
  </w:num>
  <w:num w:numId="48">
    <w:abstractNumId w:val="35"/>
  </w:num>
  <w:numIdMacAtCleanup w:val="1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B57"/>
    <w:rsid w:val="00004C91"/>
    <w:rsid w:val="00010703"/>
    <w:rsid w:val="000179CA"/>
    <w:rsid w:val="00040B4F"/>
    <w:rsid w:val="00065B6B"/>
    <w:rsid w:val="0007079A"/>
    <w:rsid w:val="00070F6B"/>
    <w:rsid w:val="00071636"/>
    <w:rsid w:val="000717E4"/>
    <w:rsid w:val="00082694"/>
    <w:rsid w:val="00087F31"/>
    <w:rsid w:val="0009033A"/>
    <w:rsid w:val="000A1C7A"/>
    <w:rsid w:val="000B001A"/>
    <w:rsid w:val="000B1811"/>
    <w:rsid w:val="000B1ECE"/>
    <w:rsid w:val="000C22CB"/>
    <w:rsid w:val="000C3301"/>
    <w:rsid w:val="000C528D"/>
    <w:rsid w:val="000C702D"/>
    <w:rsid w:val="000D73AF"/>
    <w:rsid w:val="000E5F5E"/>
    <w:rsid w:val="000E7D7B"/>
    <w:rsid w:val="00100462"/>
    <w:rsid w:val="0010747B"/>
    <w:rsid w:val="001141D0"/>
    <w:rsid w:val="00123388"/>
    <w:rsid w:val="00133292"/>
    <w:rsid w:val="001473A0"/>
    <w:rsid w:val="0015393C"/>
    <w:rsid w:val="00155F5B"/>
    <w:rsid w:val="00156405"/>
    <w:rsid w:val="00166F24"/>
    <w:rsid w:val="00180605"/>
    <w:rsid w:val="00187463"/>
    <w:rsid w:val="001A174B"/>
    <w:rsid w:val="001D6EF2"/>
    <w:rsid w:val="001E11DD"/>
    <w:rsid w:val="001F789B"/>
    <w:rsid w:val="0021372B"/>
    <w:rsid w:val="00224FCD"/>
    <w:rsid w:val="0023128F"/>
    <w:rsid w:val="00266702"/>
    <w:rsid w:val="0027015E"/>
    <w:rsid w:val="002A608B"/>
    <w:rsid w:val="002B35A0"/>
    <w:rsid w:val="002D2C34"/>
    <w:rsid w:val="002D7C4F"/>
    <w:rsid w:val="002E3B7A"/>
    <w:rsid w:val="003025A3"/>
    <w:rsid w:val="00310CA9"/>
    <w:rsid w:val="003133B7"/>
    <w:rsid w:val="00317354"/>
    <w:rsid w:val="003254CE"/>
    <w:rsid w:val="00332EC7"/>
    <w:rsid w:val="00357DC1"/>
    <w:rsid w:val="00383A87"/>
    <w:rsid w:val="00392D76"/>
    <w:rsid w:val="003957BD"/>
    <w:rsid w:val="00397A71"/>
    <w:rsid w:val="003A1CD0"/>
    <w:rsid w:val="003C0B1C"/>
    <w:rsid w:val="003C156A"/>
    <w:rsid w:val="003C3320"/>
    <w:rsid w:val="003C7696"/>
    <w:rsid w:val="003D3163"/>
    <w:rsid w:val="003E3E4D"/>
    <w:rsid w:val="003F2AAB"/>
    <w:rsid w:val="003F2BAF"/>
    <w:rsid w:val="003F3056"/>
    <w:rsid w:val="00422DE7"/>
    <w:rsid w:val="004630B6"/>
    <w:rsid w:val="00476777"/>
    <w:rsid w:val="00485403"/>
    <w:rsid w:val="00497068"/>
    <w:rsid w:val="004B2C7F"/>
    <w:rsid w:val="004C2C48"/>
    <w:rsid w:val="004D2CFC"/>
    <w:rsid w:val="004D3D3E"/>
    <w:rsid w:val="004E2088"/>
    <w:rsid w:val="004F094F"/>
    <w:rsid w:val="00507333"/>
    <w:rsid w:val="00517483"/>
    <w:rsid w:val="00531FFE"/>
    <w:rsid w:val="00537E4B"/>
    <w:rsid w:val="005402F4"/>
    <w:rsid w:val="0055304C"/>
    <w:rsid w:val="005600B6"/>
    <w:rsid w:val="00561F50"/>
    <w:rsid w:val="00567FEB"/>
    <w:rsid w:val="00570263"/>
    <w:rsid w:val="0057311F"/>
    <w:rsid w:val="00575CB4"/>
    <w:rsid w:val="00584926"/>
    <w:rsid w:val="00592FDE"/>
    <w:rsid w:val="005A2D21"/>
    <w:rsid w:val="005B72D2"/>
    <w:rsid w:val="005F4446"/>
    <w:rsid w:val="006309CC"/>
    <w:rsid w:val="0064224F"/>
    <w:rsid w:val="0065620B"/>
    <w:rsid w:val="00662210"/>
    <w:rsid w:val="00666E8E"/>
    <w:rsid w:val="0067324F"/>
    <w:rsid w:val="0067589A"/>
    <w:rsid w:val="006833FA"/>
    <w:rsid w:val="006C3A89"/>
    <w:rsid w:val="006C5FC3"/>
    <w:rsid w:val="006F4914"/>
    <w:rsid w:val="00704E89"/>
    <w:rsid w:val="00710896"/>
    <w:rsid w:val="0071469E"/>
    <w:rsid w:val="00722C1C"/>
    <w:rsid w:val="00725F5F"/>
    <w:rsid w:val="00732856"/>
    <w:rsid w:val="00751A52"/>
    <w:rsid w:val="00753578"/>
    <w:rsid w:val="007761ED"/>
    <w:rsid w:val="007920BC"/>
    <w:rsid w:val="0079444E"/>
    <w:rsid w:val="007966DB"/>
    <w:rsid w:val="007A093D"/>
    <w:rsid w:val="007E42D9"/>
    <w:rsid w:val="007F709F"/>
    <w:rsid w:val="007F78D9"/>
    <w:rsid w:val="0081054E"/>
    <w:rsid w:val="00812CC8"/>
    <w:rsid w:val="00812DCC"/>
    <w:rsid w:val="008138C3"/>
    <w:rsid w:val="00834D71"/>
    <w:rsid w:val="008472CA"/>
    <w:rsid w:val="00857FAA"/>
    <w:rsid w:val="00866467"/>
    <w:rsid w:val="00871D89"/>
    <w:rsid w:val="00885503"/>
    <w:rsid w:val="00886C86"/>
    <w:rsid w:val="00887023"/>
    <w:rsid w:val="00887098"/>
    <w:rsid w:val="008945EB"/>
    <w:rsid w:val="008B6B9F"/>
    <w:rsid w:val="008C5CE7"/>
    <w:rsid w:val="008D0135"/>
    <w:rsid w:val="008D4E8A"/>
    <w:rsid w:val="008E0F8F"/>
    <w:rsid w:val="008E16D7"/>
    <w:rsid w:val="008E3EF7"/>
    <w:rsid w:val="008E419B"/>
    <w:rsid w:val="008F48EF"/>
    <w:rsid w:val="008F4B78"/>
    <w:rsid w:val="00900655"/>
    <w:rsid w:val="00903B57"/>
    <w:rsid w:val="0090503A"/>
    <w:rsid w:val="00911996"/>
    <w:rsid w:val="00911EE1"/>
    <w:rsid w:val="009124E0"/>
    <w:rsid w:val="00917035"/>
    <w:rsid w:val="00930CF0"/>
    <w:rsid w:val="00931849"/>
    <w:rsid w:val="00931987"/>
    <w:rsid w:val="00933883"/>
    <w:rsid w:val="00935F9B"/>
    <w:rsid w:val="0094135F"/>
    <w:rsid w:val="00941A26"/>
    <w:rsid w:val="00953642"/>
    <w:rsid w:val="00960EF9"/>
    <w:rsid w:val="009845E2"/>
    <w:rsid w:val="00984FC6"/>
    <w:rsid w:val="00993357"/>
    <w:rsid w:val="009C0B34"/>
    <w:rsid w:val="009C180D"/>
    <w:rsid w:val="009C26FD"/>
    <w:rsid w:val="009D5ADB"/>
    <w:rsid w:val="009D7C24"/>
    <w:rsid w:val="009F023E"/>
    <w:rsid w:val="009F256A"/>
    <w:rsid w:val="009F3484"/>
    <w:rsid w:val="00A31319"/>
    <w:rsid w:val="00A40F05"/>
    <w:rsid w:val="00A42ED0"/>
    <w:rsid w:val="00A46C0C"/>
    <w:rsid w:val="00A5585A"/>
    <w:rsid w:val="00A64201"/>
    <w:rsid w:val="00A7567D"/>
    <w:rsid w:val="00A756B4"/>
    <w:rsid w:val="00A84978"/>
    <w:rsid w:val="00A876C9"/>
    <w:rsid w:val="00A934A3"/>
    <w:rsid w:val="00A955DF"/>
    <w:rsid w:val="00AB047F"/>
    <w:rsid w:val="00AF02C3"/>
    <w:rsid w:val="00AF0498"/>
    <w:rsid w:val="00AF0EA6"/>
    <w:rsid w:val="00AF2E98"/>
    <w:rsid w:val="00B0672A"/>
    <w:rsid w:val="00B238B0"/>
    <w:rsid w:val="00B23FA9"/>
    <w:rsid w:val="00B2760F"/>
    <w:rsid w:val="00B32ADD"/>
    <w:rsid w:val="00B32D26"/>
    <w:rsid w:val="00B40DB6"/>
    <w:rsid w:val="00B41623"/>
    <w:rsid w:val="00B43F04"/>
    <w:rsid w:val="00B605A4"/>
    <w:rsid w:val="00B647F6"/>
    <w:rsid w:val="00B74045"/>
    <w:rsid w:val="00B96B24"/>
    <w:rsid w:val="00BC23A8"/>
    <w:rsid w:val="00BC2635"/>
    <w:rsid w:val="00BC4294"/>
    <w:rsid w:val="00BC5394"/>
    <w:rsid w:val="00BD007D"/>
    <w:rsid w:val="00BD33B7"/>
    <w:rsid w:val="00BE7B04"/>
    <w:rsid w:val="00BF58CE"/>
    <w:rsid w:val="00C07B14"/>
    <w:rsid w:val="00C14B86"/>
    <w:rsid w:val="00C15442"/>
    <w:rsid w:val="00C179A2"/>
    <w:rsid w:val="00C3622B"/>
    <w:rsid w:val="00C41424"/>
    <w:rsid w:val="00C445DA"/>
    <w:rsid w:val="00C526B6"/>
    <w:rsid w:val="00C5437E"/>
    <w:rsid w:val="00C74329"/>
    <w:rsid w:val="00C812EA"/>
    <w:rsid w:val="00C819F6"/>
    <w:rsid w:val="00C822C6"/>
    <w:rsid w:val="00C84C2E"/>
    <w:rsid w:val="00C9133F"/>
    <w:rsid w:val="00CB50BA"/>
    <w:rsid w:val="00CC0A02"/>
    <w:rsid w:val="00CC1487"/>
    <w:rsid w:val="00CC22EB"/>
    <w:rsid w:val="00CE23A2"/>
    <w:rsid w:val="00CE6064"/>
    <w:rsid w:val="00CE709D"/>
    <w:rsid w:val="00CF43AD"/>
    <w:rsid w:val="00CF4A0D"/>
    <w:rsid w:val="00D01801"/>
    <w:rsid w:val="00D22FA8"/>
    <w:rsid w:val="00D2655A"/>
    <w:rsid w:val="00D37E18"/>
    <w:rsid w:val="00D50A9C"/>
    <w:rsid w:val="00D5279D"/>
    <w:rsid w:val="00D52DD7"/>
    <w:rsid w:val="00D5432B"/>
    <w:rsid w:val="00D553AE"/>
    <w:rsid w:val="00D6167B"/>
    <w:rsid w:val="00D73D5D"/>
    <w:rsid w:val="00D833AD"/>
    <w:rsid w:val="00DA6FFB"/>
    <w:rsid w:val="00DB2CB8"/>
    <w:rsid w:val="00DB3DB3"/>
    <w:rsid w:val="00DC1677"/>
    <w:rsid w:val="00DD3265"/>
    <w:rsid w:val="00DF08A3"/>
    <w:rsid w:val="00DF7A80"/>
    <w:rsid w:val="00E00FFF"/>
    <w:rsid w:val="00E04F50"/>
    <w:rsid w:val="00E15C9F"/>
    <w:rsid w:val="00E20C6C"/>
    <w:rsid w:val="00E53F3F"/>
    <w:rsid w:val="00E72B6F"/>
    <w:rsid w:val="00E922A7"/>
    <w:rsid w:val="00EB26C1"/>
    <w:rsid w:val="00EC29EE"/>
    <w:rsid w:val="00EC44F1"/>
    <w:rsid w:val="00ED15C4"/>
    <w:rsid w:val="00EE5EC8"/>
    <w:rsid w:val="00EF1396"/>
    <w:rsid w:val="00F015A9"/>
    <w:rsid w:val="00F02146"/>
    <w:rsid w:val="00F41A01"/>
    <w:rsid w:val="00F4773D"/>
    <w:rsid w:val="00F5676C"/>
    <w:rsid w:val="00F72526"/>
    <w:rsid w:val="00F72F5D"/>
    <w:rsid w:val="00F76567"/>
    <w:rsid w:val="00F77203"/>
    <w:rsid w:val="00F83123"/>
    <w:rsid w:val="00F97E09"/>
    <w:rsid w:val="00FA5509"/>
    <w:rsid w:val="00FA7078"/>
    <w:rsid w:val="00FC19B7"/>
    <w:rsid w:val="00FD19F1"/>
    <w:rsid w:val="00FE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0C528D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B35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78D9"/>
    <w:rPr>
      <w:sz w:val="24"/>
      <w:szCs w:val="24"/>
    </w:rPr>
  </w:style>
  <w:style w:customStyle="true" w:styleId="western" w:type="paragraph">
    <w:name w:val="western"/>
    <w:basedOn w:val="Normal"/>
    <w:rsid w:val="002B35A0"/>
    <w:pPr>
      <w:spacing w:beforeAutospacing="true" w:before="100"/>
      <w:jc w:val="both"/>
    </w:pPr>
    <w:rPr>
      <w:rFonts w:cs="Arial" w:hAnsi="Arial" w:asci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179A2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link w:val="ListParagraphChar"/>
    <w:rsid w:val="000C528D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ListParagraphChar" w:type="character">
    <w:name w:val="List Paragraph Char"/>
    <w:link w:val="Odlomakpopisa1"/>
    <w:locked/>
    <w:rsid w:val="000C528D"/>
    <w:rPr>
      <w:rFonts w:hAnsi="Calibri" w:asci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cs="Courier New" w:hAnsi="Courier New" w:ascii="Courier New"/>
      <w:color w:val="000000"/>
      <w:sz w:val="20"/>
      <w:szCs w:val="20"/>
    </w:rPr>
  </w:style>
  <w:style w:customStyle="true" w:styleId="HTMLunaprijedoblikovanoChar" w:type="character">
    <w:name w:val="HTML unaprijed oblikovano Char"/>
    <w:link w:val="HTMLunaprijedoblikovano"/>
    <w:rsid w:val="000C528D"/>
    <w:rPr>
      <w:rFonts w:cs="Courier New" w:hAnsi="Courier New" w:ascii="Courier New"/>
      <w:color w:val="000000"/>
    </w:rPr>
  </w:style>
  <w:style w:customStyle="true" w:styleId="Bezproreda1" w:type="paragraph">
    <w:name w:val="Bez proreda1"/>
    <w:rsid w:val="000C528D"/>
    <w:rPr>
      <w:rFonts w:eastAsia="Calibri" w:hAnsi="Calibri" w:asci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0C528D"/>
    <w:rPr>
      <w:rFonts w:cs="Courier New" w:hAnsi="Courier New" w:ascii="Courier New"/>
    </w:rPr>
  </w:style>
  <w:style w:customStyle="true" w:styleId="Standard" w:type="paragraph">
    <w:name w:val="Standard"/>
    <w:rsid w:val="006C5FC3"/>
    <w:pPr>
      <w:widowControl w:val="false"/>
      <w:suppressAutoHyphens/>
      <w:autoSpaceDN w:val="false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Odlomakpopisa" w:type="paragraph">
    <w:name w:val="List Paragraph"/>
    <w:basedOn w:val="Normal"/>
    <w:uiPriority w:val="34"/>
    <w:qFormat/>
    <w:rsid w:val="007F78D9"/>
    <w:pPr>
      <w:tabs>
        <w:tab w:pos="720" w:val="left"/>
      </w:tabs>
      <w:suppressAutoHyphens/>
      <w:spacing w:lineRule="auto" w:line="276" w:after="200"/>
      <w:ind w:left="720"/>
    </w:pPr>
    <w:rPr>
      <w:rFonts w:cs="Arial" w:eastAsia="MS ??" w:hAnsi="Arial" w:ascii="Arial"/>
      <w:color w:val="00000A"/>
      <w:lang w:eastAsia="en-US" w:val="en-US"/>
    </w:rPr>
  </w:style>
  <w:style w:styleId="Bezproreda" w:type="paragraph">
    <w:name w:val="No Spacing"/>
    <w:uiPriority w:val="1"/>
    <w:qFormat/>
    <w:rsid w:val="001539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2D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22DE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DE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DE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DE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0C528D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B35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78D9"/>
    <w:rPr>
      <w:sz w:val="24"/>
      <w:szCs w:val="24"/>
    </w:rPr>
  </w:style>
  <w:style w:customStyle="1" w:styleId="western" w:type="paragraph">
    <w:name w:val="western"/>
    <w:basedOn w:val="Normal"/>
    <w:rsid w:val="002B35A0"/>
    <w:pPr>
      <w:spacing w:before="100" w:beforeAutospacing="1"/>
      <w:jc w:val="both"/>
    </w:pPr>
    <w:rPr>
      <w:rFonts w:ascii="Arial" w:cs="Arial" w:hAns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79A2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link w:val="ListParagraphChar"/>
    <w:rsid w:val="000C528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ListParagraphChar" w:type="character">
    <w:name w:val="List Paragraph Char"/>
    <w:link w:val="Odlomakpopisa1"/>
    <w:locked/>
    <w:rsid w:val="000C528D"/>
    <w:rPr>
      <w:rFonts w:ascii="Calibri" w:hAns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ascii="Courier New" w:cs="Courier New" w:hAnsi="Courier New"/>
      <w:color w:val="000000"/>
      <w:sz w:val="20"/>
      <w:szCs w:val="20"/>
    </w:rPr>
  </w:style>
  <w:style w:customStyle="1" w:styleId="HTMLunaprijedoblikovanoChar" w:type="character">
    <w:name w:val="HTML unaprijed oblikovano Char"/>
    <w:link w:val="HTMLunaprijedoblikovano"/>
    <w:rsid w:val="000C528D"/>
    <w:rPr>
      <w:rFonts w:ascii="Courier New" w:cs="Courier New" w:hAnsi="Courier New"/>
      <w:color w:val="000000"/>
    </w:rPr>
  </w:style>
  <w:style w:customStyle="1" w:styleId="Bezproreda1" w:type="paragraph">
    <w:name w:val="Bez proreda1"/>
    <w:rsid w:val="000C528D"/>
    <w:rPr>
      <w:rFonts w:ascii="Calibri" w:eastAsia="Calibri" w:hAns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0C528D"/>
    <w:rPr>
      <w:rFonts w:ascii="Courier New" w:cs="Courier New" w:hAnsi="Courier New"/>
    </w:rPr>
  </w:style>
  <w:style w:customStyle="1" w:styleId="Standard" w:type="paragraph">
    <w:name w:val="Standard"/>
    <w:rsid w:val="006C5FC3"/>
    <w:pPr>
      <w:widowControl w:val="0"/>
      <w:suppressAutoHyphens/>
      <w:autoSpaceDN w:val="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Odlomakpopisa" w:type="paragraph">
    <w:name w:val="List Paragraph"/>
    <w:basedOn w:val="Normal"/>
    <w:uiPriority w:val="34"/>
    <w:qFormat/>
    <w:rsid w:val="007F78D9"/>
    <w:pPr>
      <w:tabs>
        <w:tab w:pos="720" w:val="left"/>
      </w:tabs>
      <w:suppressAutoHyphens/>
      <w:spacing w:after="200" w:line="276" w:lineRule="auto"/>
      <w:ind w:left="720"/>
    </w:pPr>
    <w:rPr>
      <w:rFonts w:ascii="Arial" w:cs="Arial" w:eastAsia="MS ??" w:hAnsi="Arial"/>
      <w:color w:val="00000A"/>
      <w:lang w:eastAsia="en-US" w:val="en-US"/>
    </w:rPr>
  </w:style>
  <w:style w:styleId="Bezproreda" w:type="paragraph">
    <w:name w:val="No Spacing"/>
    <w:uiPriority w:val="1"/>
    <w:qFormat/>
    <w:rsid w:val="001539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2D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22DE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DE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DE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DE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437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869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003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06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Stpn-17/2016-8</izvorni_sadrzaj>
    <derivirana_varijabla naziv="DomainObject.Oznaka_1">Stpn-17/2016-8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8</izvorni_sadrzaj>
    <derivirana_varijabla naziv="DomainObject.BrojStranica_1">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Stpn-17/2016</izvorni_sadrzaj>
    <derivirana_varijabla naziv="DomainObject.Predmet.OznakaBroj_1">Stpn-17/2016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FERO - ČAVAL d.o.o.  Viškovo</izvorni_sadrzaj>
    <derivirana_varijabla naziv="DomainObject.Predmet.StrankaFormated_1">  FERO - ČAVAL d.o.o.  Viškovo</derivirana_varijabla>
  </DomainObject.Predmet.StrankaFormated>
  <DomainObject.Predmet.StrankaFormatedOIB>
    <izvorni_sadrzaj>  FERO - ČAVAL d.o.o.  Viškovo, OIB 48674050280</izvorni_sadrzaj>
    <derivirana_varijabla naziv="DomainObject.Predmet.StrankaFormatedOIB_1">  FERO - ČAVAL d.o.o.  Viškovo, OIB 48674050280</derivirana_varijabla>
  </DomainObject.Predmet.StrankaFormatedOIB>
  <DomainObject.Predmet.StrankaFormatedWithAdress>
    <izvorni_sadrzaj> FERO - ČAVAL d.o.o.  Viškovo, Kapiti 3, 51216 Viškovo</izvorni_sadrzaj>
    <derivirana_varijabla naziv="DomainObject.Predmet.StrankaFormatedWithAdress_1"> FERO - ČAVAL d.o.o.  Viškovo, Kapiti 3, 51216 Viškovo</derivirana_varijabla>
  </DomainObject.Predmet.StrankaFormatedWithAdress>
  <DomainObject.Predmet.StrankaFormatedWithAdressOIB>
    <izvorni_sadrzaj> FERO - ČAVAL d.o.o.  Viškovo, OIB 48674050280, Kapiti 3, 51216 Viškovo</izvorni_sadrzaj>
    <derivirana_varijabla naziv="DomainObject.Predmet.StrankaFormatedWithAdressOIB_1"> FERO - ČAVAL d.o.o.  Viškovo, OIB 48674050280, Kapiti 3, 51216 Viškovo</derivirana_varijabla>
  </DomainObject.Predmet.StrankaFormatedWithAdressOIB>
  <DomainObject.Predmet.StrankaWithAdress>
    <izvorni_sadrzaj>FERO - ČAVAL d.o.o.  Viškovo Kapiti 3,51216 Viškovo</izvorni_sadrzaj>
    <derivirana_varijabla naziv="DomainObject.Predmet.StrankaWithAdress_1">FERO - ČAVAL d.o.o.  Viškovo Kapiti 3,51216 Viškovo</derivirana_varijabla>
  </DomainObject.Predmet.StrankaWithAdress>
  <DomainObject.Predmet.StrankaWithAdressOIB>
    <izvorni_sadrzaj>FERO - ČAVAL d.o.o.  Viškovo, OIB 48674050280, Kapiti 3,51216 Viškovo</izvorni_sadrzaj>
    <derivirana_varijabla naziv="DomainObject.Predmet.StrankaWithAdressOIB_1">FERO - ČAVAL d.o.o.  Viškovo, OIB 48674050280, Kapiti 3,51216 Viškovo</derivirana_varijabla>
  </DomainObject.Predmet.StrankaWithAdressOIB>
  <DomainObject.Predmet.StrankaNazivFormated>
    <izvorni_sadrzaj>FERO - ČAVAL d.o.o.  Viškovo</izvorni_sadrzaj>
    <derivirana_varijabla naziv="DomainObject.Predmet.StrankaNazivFormated_1">FERO - ČAVAL d.o.o.  Viškovo</derivirana_varijabla>
  </DomainObject.Predmet.StrankaNazivFormated>
  <DomainObject.Predmet.StrankaNazivFormatedOIB>
    <izvorni_sadrzaj>FERO - ČAVAL d.o.o.  Viškovo, OIB 48674050280</izvorni_sadrzaj>
    <derivirana_varijabla naziv="DomainObject.Predmet.StrankaNazivFormatedOIB_1">FERO - ČAVAL d.o.o.  Viškovo, OIB 48674050280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FERO - ČAVAL d.o.o.  Viškovo</item>
    </izvorni_sadrzaj>
    <derivirana_varijabla naziv="DomainObject.Predmet.StrankaListFormated_1">
      <item>FERO - ČAVAL d.o.o.  Viškovo</item>
    </derivirana_varijabla>
  </DomainObject.Predmet.StrankaListFormated>
  <DomainObject.Predmet.StrankaListFormatedOIB>
    <izvorni_sadrzaj>
      <item>FERO - ČAVAL d.o.o.  Viškovo, OIB 48674050280</item>
    </izvorni_sadrzaj>
    <derivirana_varijabla naziv="DomainObject.Predmet.StrankaListFormatedOIB_1">
      <item>FERO - ČAVAL d.o.o.  Viškovo, OIB 48674050280</item>
    </derivirana_varijabla>
  </DomainObject.Predmet.StrankaListFormatedOIB>
  <DomainObject.Predmet.StrankaListFormatedWithAdress>
    <izvorni_sadrzaj>
      <item>FERO - ČAVAL d.o.o.  Viškovo, Kapiti 3, 51216 Viškovo</item>
    </izvorni_sadrzaj>
    <derivirana_varijabla naziv="DomainObject.Predmet.StrankaListFormatedWithAdress_1">
      <item>FERO - ČAVAL d.o.o.  Viškovo, Kapiti 3, 51216 Viškovo</item>
    </derivirana_varijabla>
  </DomainObject.Predmet.StrankaListFormatedWithAdress>
  <DomainObject.Predmet.StrankaListFormatedWithAdressOIB>
    <izvorni_sadrzaj>
      <item>FERO - ČAVAL d.o.o.  Viškovo, OIB 48674050280, Kapiti 3, 51216 Viškovo</item>
    </izvorni_sadrzaj>
    <derivirana_varijabla naziv="DomainObject.Predmet.StrankaListFormatedWithAdressOIB_1">
      <item>FERO - ČAVAL d.o.o.  Viškovo, OIB 48674050280, Kapiti 3, 51216 Viškovo</item>
    </derivirana_varijabla>
  </DomainObject.Predmet.StrankaListFormatedWithAdressOIB>
  <DomainObject.Predmet.StrankaListNazivFormated>
    <izvorni_sadrzaj>
      <item>FERO - ČAVAL d.o.o.  Viškovo</item>
    </izvorni_sadrzaj>
    <derivirana_varijabla naziv="DomainObject.Predmet.StrankaListNazivFormated_1">
      <item>FERO - ČAVAL d.o.o.  Viškovo</item>
    </derivirana_varijabla>
  </DomainObject.Predmet.StrankaListNazivFormated>
  <DomainObject.Predmet.StrankaListNazivFormatedOIB>
    <izvorni_sadrzaj>
      <item>FERO - ČAVAL d.o.o.  Viškovo, OIB 48674050280</item>
    </izvorni_sadrzaj>
    <derivirana_varijabla naziv="DomainObject.Predmet.StrankaListNazivFormatedOIB_1">
      <item>FERO - ČAVAL d.o.o.  Viškovo, OIB 48674050280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Stpn-17/2016-8</izvorni_sadrzaj>
    <derivirana_varijabla naziv="DomainObject.PoslovniBrojDokumenta_1">Stpn-17/2016-8</derivirana_varijabla>
  </DomainObject.PoslovniBrojDokumenta>
  <DomainObject.Predmet.StrankaIDrugi>
    <izvorni_sadrzaj>FERO - ČAVAL d.o.o.  Viškovo</izvorni_sadrzaj>
    <derivirana_varijabla naziv="DomainObject.Predmet.StrankaIDrugi_1">FERO - ČAVAL d.o.o.  Viškovo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FERO - ČAVAL d.o.o.  Viškovo, OIB 48674050280, Kapiti 3, 51216 Viškovo</izvorni_sadrzaj>
    <derivirana_varijabla naziv="DomainObject.Predmet.StrankaIDrugiAdressOIB_1">FERO - ČAVAL d.o.o.  Viškovo, OIB 48674050280, Kapiti 3, 51216 Viškovo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FERO - ČAVAL d.o.o.  Viškovo</item>
    </izvorni_sadrzaj>
    <derivirana_varijabla naziv="DomainObject.Predmet.SudioniciListNaziv_1">
      <item>FERO - ČAVAL d.o.o.  Viškovo</item>
    </derivirana_varijabla>
  </DomainObject.Predmet.SudioniciListNaziv>
  <DomainObject.Predmet.SudioniciListAdressOIB>
    <izvorni_sadrzaj>
      <item>FERO - ČAVAL d.o.o.  Viškovo, OIB 48674050280, Kapiti 3,51216 Viškovo</item>
    </izvorni_sadrzaj>
    <derivirana_varijabla naziv="DomainObject.Predmet.SudioniciListAdressOIB_1">
      <item>FERO - ČAVAL d.o.o.  Viškovo, OIB 48674050280, Kapiti 3,51216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48674050280</item>
    </izvorni_sadrzaj>
    <derivirana_varijabla naziv="DomainObject.Predmet.SudioniciListNazivOIB_1">
      <item>, OIB 48674050280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937086-45A1-40D2-BCAC-218DCAFD32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8</properties:Pages>
  <properties:Words>3499</properties:Words>
  <properties:Characters>19127</properties:Characters>
  <properties:Lines>485</properties:Lines>
  <properties:Paragraphs>228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   I M E    R E P U B L I K E    H R V A T S K E</vt:lpstr>
    </vt:vector>
  </properties:TitlesOfParts>
  <properties:LinksUpToDate>false</properties:LinksUpToDate>
  <properties:CharactersWithSpaces>22530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2016-06-07T09:15:00Z</dcterms:created>
  <dc:creator>ksarlija</dc:creator>
  <cp:lastModifiedBy>Tanja Fidel</cp:lastModifiedBy>
  <cp:lastPrinted>2016-01-29T12:32:00Z</cp:lastPrinted>
  <dcterms:modified xmlns:xsi="http://www.w3.org/2001/XMLSchema-instance" xsi:type="dcterms:W3CDTF">2016-06-07T09:29:00Z</dcterms:modified>
  <cp:revision>6</cp:revision>
  <dc:title>U    I M E 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Stpn-17/2016-8 / Odluka - Rješenje o odobravanju sklapanja predstečajne nagodbe</vt:lpwstr>
  </prop:property>
  <prop:property name="CC_coloring" pid="4" fmtid="{D5CDD505-2E9C-101B-9397-08002B2CF9AE}">
    <vt:bool>true</vt:bool>
  </prop:property>
  <prop:property name="BrojStranica" pid="5" fmtid="{D5CDD505-2E9C-101B-9397-08002B2CF9AE}">
    <vt:i4>8</vt:i4>
  </prop:property>
</prop:Properties>
</file>