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70b4" w14:paraId="30970b4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OSIJEKU</w:t>
      </w:r>
    </w:p>
    <w:p w:rsidRDefault="000548B4" w:rsidP="000548B4" w:rsidR="000548B4">
      <w:pPr>
        <w:jc w:val="right"/>
      </w:pPr>
      <w:r>
        <w:t>20 St-</w:t>
      </w:r>
      <w:r w:rsidR="002A584C">
        <w:t>3</w:t>
      </w:r>
      <w:r w:rsidR="00B3155D">
        <w:t>5</w:t>
      </w:r>
      <w:r w:rsidR="00863ED6">
        <w:t>2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r w:rsidR="00786384">
        <w:t xml:space="preserve">OIB: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C025E">
        <w:t xml:space="preserve"> </w:t>
      </w:r>
      <w:r w:rsidR="00863ED6" w:rsidRPr="00863ED6">
        <w:t>BONA-MARK d.o.o.</w:t>
      </w:r>
      <w:r w:rsidR="00863ED6">
        <w:t xml:space="preserve"> Zagreb, Nova Ves 36, OIB: </w:t>
      </w:r>
      <w:r w:rsidR="00863ED6" w:rsidRPr="00863ED6">
        <w:t>68856880580</w:t>
      </w:r>
      <w:r w:rsidR="00863ED6">
        <w:t xml:space="preserve">, MBS: </w:t>
      </w:r>
      <w:r w:rsidR="00863ED6" w:rsidRPr="00863ED6">
        <w:t>080225310</w:t>
      </w:r>
      <w:r w:rsidR="00863ED6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C025E">
        <w:rPr>
          <w:bCs/>
        </w:rPr>
        <w:t xml:space="preserve"> </w:t>
      </w:r>
      <w:r w:rsidR="00863ED6" w:rsidRPr="00863ED6">
        <w:t>BONA-MARK d.o.o.</w:t>
      </w:r>
      <w:r w:rsidR="00863ED6">
        <w:t xml:space="preserve"> Zagreb, Nova Ves 36, OIB: </w:t>
      </w:r>
      <w:r w:rsidR="00863ED6" w:rsidRPr="00863ED6">
        <w:t>68856880580</w:t>
      </w:r>
      <w:r w:rsidR="00863ED6">
        <w:t xml:space="preserve">, MBS: </w:t>
      </w:r>
      <w:r w:rsidR="00841184">
        <w:t>080225310</w:t>
      </w:r>
      <w:r w:rsidR="00863ED6">
        <w:t xml:space="preserve">, iznosi 375.500,32 kn. </w:t>
      </w:r>
      <w:r w:rsidR="004C025E">
        <w:t xml:space="preserve">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2C5075">
        <w:t xml:space="preserve"> </w:t>
      </w:r>
      <w:r w:rsidR="00863ED6">
        <w:t>Biserka Matošić i Vlatka Matošić</w:t>
      </w:r>
      <w:r w:rsidR="004C025E">
        <w:t xml:space="preserve"> iz Zagreba</w:t>
      </w:r>
      <w:r w:rsidR="00B3155D">
        <w:t xml:space="preserve">, </w:t>
      </w:r>
      <w:r w:rsidR="009900E4">
        <w:t xml:space="preserve">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</w:t>
      </w:r>
      <w:r w:rsidR="0006677B">
        <w:t>3</w:t>
      </w:r>
      <w:r>
        <w:t>-</w:t>
      </w:r>
      <w:r w:rsidR="008E4E6F">
        <w:t>3</w:t>
      </w:r>
      <w:r w:rsidR="00B3155D">
        <w:t>5</w:t>
      </w:r>
      <w:r w:rsidR="00863ED6">
        <w:t>2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1184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00E4"/>
    <w:rsid w:val="0099211E"/>
    <w:rsid w:val="009E06EE"/>
    <w:rsid w:val="009E1AB4"/>
    <w:rsid w:val="00A01A70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4118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4118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18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18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4118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4118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18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18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St-352/2018</izvorni_sadrzaj>
    <derivirana_varijabla naziv="DomainObject.Predmet.OznakaBroj_1">St-352/2018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BONA-MARK d.o.o.</izvorni_sadrzaj>
    <derivirana_varijabla naziv="DomainObject.Predmet.ProtustrankaFormated_1">  BONA-MARK d.o.o.</derivirana_varijabla>
  </DomainObject.Predmet.ProtustrankaFormated>
  <DomainObject.Predmet.ProtustrankaFormatedOIB>
    <izvorni_sadrzaj>  BONA-MARK d.o.o., OIB 68856880580</izvorni_sadrzaj>
    <derivirana_varijabla naziv="DomainObject.Predmet.ProtustrankaFormatedOIB_1">  BONA-MARK d.o.o., OIB 68856880580</derivirana_varijabla>
  </DomainObject.Predmet.ProtustrankaFormatedOIB>
  <DomainObject.Predmet.ProtustrankaFormatedWithAdress>
    <izvorni_sadrzaj> BONA-MARK d.o.o., Nova Ves 36, 10000 Zagreb</izvorni_sadrzaj>
    <derivirana_varijabla naziv="DomainObject.Predmet.ProtustrankaFormatedWithAdress_1"> BONA-MARK d.o.o., Nova Ves 36, 10000 Zagreb</derivirana_varijabla>
  </DomainObject.Predmet.ProtustrankaFormatedWithAdress>
  <DomainObject.Predmet.ProtustrankaFormatedWithAdressOIB>
    <izvorni_sadrzaj> BONA-MARK d.o.o., OIB 68856880580, Nova Ves 36, 10000 Zagreb</izvorni_sadrzaj>
    <derivirana_varijabla naziv="DomainObject.Predmet.ProtustrankaFormatedWithAdressOIB_1"> BONA-MARK d.o.o., OIB 68856880580, Nova Ves 36, 10000 Zagreb</derivirana_varijabla>
  </DomainObject.Predmet.ProtustrankaFormatedWithAdressOIB>
  <DomainObject.Predmet.ProtustrankaWithAdress>
    <izvorni_sadrzaj>BONA-MARK d.o.o. Nova Ves 36, 10000 Zagreb</izvorni_sadrzaj>
    <derivirana_varijabla naziv="DomainObject.Predmet.ProtustrankaWithAdress_1">BONA-MARK d.o.o. Nova Ves 36, 10000 Zagreb</derivirana_varijabla>
  </DomainObject.Predmet.ProtustrankaWithAdress>
  <DomainObject.Predmet.ProtustrankaWithAdressOIB>
    <izvorni_sadrzaj>BONA-MARK d.o.o., OIB 68856880580, Nova Ves 36, 10000 Zagreb</izvorni_sadrzaj>
    <derivirana_varijabla naziv="DomainObject.Predmet.ProtustrankaWithAdressOIB_1">BONA-MARK d.o.o., OIB 68856880580, Nova Ves 36, 10000 Zagreb</derivirana_varijabla>
  </DomainObject.Predmet.ProtustrankaWithAdressOIB>
  <DomainObject.Predmet.ProtustrankaNazivFormated>
    <izvorni_sadrzaj>BONA-MARK d.o.o.</izvorni_sadrzaj>
    <derivirana_varijabla naziv="DomainObject.Predmet.ProtustrankaNazivFormated_1">BONA-MARK d.o.o.</derivirana_varijabla>
  </DomainObject.Predmet.ProtustrankaNazivFormated>
  <DomainObject.Predmet.ProtustrankaNazivFormatedOIB>
    <izvorni_sadrzaj>BONA-MARK d.o.o., OIB 68856880580</izvorni_sadrzaj>
    <derivirana_varijabla naziv="DomainObject.Predmet.ProtustrankaNazivFormatedOIB_1">BONA-MARK d.o.o., OIB 68856880580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BONA-MARK d.o.o.</item>
    </izvorni_sadrzaj>
    <derivirana_varijabla naziv="DomainObject.Predmet.ProtuStrankaListFormated_1">
      <item>BONA-MARK d.o.o.</item>
    </derivirana_varijabla>
  </DomainObject.Predmet.ProtuStrankaListFormated>
  <DomainObject.Predmet.ProtuStrankaListFormatedOIB>
    <izvorni_sadrzaj>
      <item>BONA-MARK d.o.o., OIB 68856880580</item>
    </izvorni_sadrzaj>
    <derivirana_varijabla naziv="DomainObject.Predmet.ProtuStrankaListFormatedOIB_1">
      <item>BONA-MARK d.o.o., OIB 68856880580</item>
    </derivirana_varijabla>
  </DomainObject.Predmet.ProtuStrankaListFormatedOIB>
  <DomainObject.Predmet.ProtuStrankaListFormatedWithAdress>
    <izvorni_sadrzaj>
      <item>BONA-MARK d.o.o., Nova Ves 36, 10000 Zagreb</item>
    </izvorni_sadrzaj>
    <derivirana_varijabla naziv="DomainObject.Predmet.ProtuStrankaListFormatedWithAdress_1">
      <item>BONA-MARK d.o.o., Nova Ves 36, 10000 Zagreb</item>
    </derivirana_varijabla>
  </DomainObject.Predmet.ProtuStrankaListFormatedWithAdress>
  <DomainObject.Predmet.ProtuStrankaListFormatedWithAdressOIB>
    <izvorni_sadrzaj>
      <item>BONA-MARK d.o.o., OIB 68856880580, Nova Ves 36, 10000 Zagreb</item>
    </izvorni_sadrzaj>
    <derivirana_varijabla naziv="DomainObject.Predmet.ProtuStrankaListFormatedWithAdressOIB_1">
      <item>BONA-MARK d.o.o., OIB 68856880580, Nova Ves 36, 10000 Zagreb</item>
    </derivirana_varijabla>
  </DomainObject.Predmet.ProtuStrankaListFormatedWithAdressOIB>
  <DomainObject.Predmet.ProtuStrankaListNazivFormated>
    <izvorni_sadrzaj>
      <item>BONA-MARK d.o.o.</item>
    </izvorni_sadrzaj>
    <derivirana_varijabla naziv="DomainObject.Predmet.ProtuStrankaListNazivFormated_1">
      <item>BONA-MARK d.o.o.</item>
    </derivirana_varijabla>
  </DomainObject.Predmet.ProtuStrankaListNazivFormated>
  <DomainObject.Predmet.ProtuStrankaListNazivFormatedOIB>
    <izvorni_sadrzaj>
      <item>BONA-MARK d.o.o., OIB 68856880580</item>
    </izvorni_sadrzaj>
    <derivirana_varijabla naziv="DomainObject.Predmet.ProtuStrankaListNazivFormatedOIB_1">
      <item>BONA-MARK d.o.o., OIB 68856880580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BONA-MARK d.o.o.</izvorni_sadrzaj>
    <derivirana_varijabla naziv="DomainObject.Predmet.ProtustrankaIDrugi_1">BONA-MARK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BONA-MARK d.o.o., OIB 68856880580, Nova Ves 36, 10000 Zagreb</izvorni_sadrzaj>
    <derivirana_varijabla naziv="DomainObject.Predmet.ProtustrankaIDrugiAdressOIB_1">BONA-MARK d.o.o., OIB 68856880580, Nova Ves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BONA-MARK d.o.o.</item>
      <item>FINA Regionalni centar Zagreb</item>
    </izvorni_sadrzaj>
    <derivirana_varijabla naziv="DomainObject.Predmet.SudioniciListNaziv_1">
      <item>BONA-MARK d.o.o.</item>
      <item>FINA Regionalni centar Zagreb</item>
    </derivirana_varijabla>
  </DomainObject.Predmet.SudioniciListNaziv>
  <DomainObject.Predmet.SudioniciListAdressOIB>
    <izvorni_sadrzaj>
      <item>BONA-MARK d.o.o., OIB 68856880580, Nova Ves 36,10000 Zagreb</item>
      <item>FINA Regionalni centar Zagreb, OIB 85821130368, Trg svibanjskih žrtava 1995. 1,10000 Zagreb</item>
    </izvorni_sadrzaj>
    <derivirana_varijabla naziv="DomainObject.Predmet.SudioniciListAdressOIB_1">
      <item>BONA-MARK d.o.o., OIB 68856880580, Nova Ves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68856880580</item>
      <item>, OIB 85821130368</item>
    </izvorni_sadrzaj>
    <derivirana_varijabla naziv="DomainObject.Predmet.SudioniciListNazivOIB_1">
      <item>, OIB 68856880580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356</properties:Words>
  <properties:Characters>1913</properties:Characters>
  <properties:Lines>45</properties:Lines>
  <properties:Paragraphs>15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2018-05-07T06:04:00Z</cp:lastPrinted>
  <dcterms:modified xmlns:xsi="http://www.w3.org/2001/XMLSchema-instance" xsi:type="dcterms:W3CDTF">2018-05-07T06:04:00Z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