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0aeb" w14:paraId="0e40aeb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4B4889">
        <w:t xml:space="preserve">Stečajna masa iza VELI MAJ d.o.o. u stečaju, Čavle, </w:t>
      </w:r>
      <w:proofErr w:type="spellStart"/>
      <w:r w:rsidR="004B4889">
        <w:t>Šušnjevac</w:t>
      </w:r>
      <w:proofErr w:type="spellEnd"/>
      <w:r w:rsidR="004B4889">
        <w:t xml:space="preserve"> 3, </w:t>
      </w:r>
      <w:proofErr w:type="spellStart"/>
      <w:r w:rsidR="004B4889">
        <w:t>OIB</w:t>
      </w:r>
      <w:proofErr w:type="spellEnd"/>
      <w:r w:rsidR="004B4889">
        <w:t xml:space="preserve">: </w:t>
      </w:r>
      <w:proofErr w:type="spellStart"/>
      <w:r w:rsidR="004B4889">
        <w:t>69440920275</w:t>
      </w:r>
      <w:proofErr w:type="spellEnd"/>
      <w:r w:rsidRPr="000365E3">
        <w:t>,</w:t>
      </w:r>
      <w:r w:rsidRPr="004C5D48">
        <w:t xml:space="preserve"> koje će se održati kod ovog suda dana </w:t>
      </w:r>
    </w:p>
    <w:p w:rsidRDefault="00343E78" w:rsidP="00343E78" w:rsidR="00343E78" w:rsidRPr="004C5D48">
      <w:pPr>
        <w:jc w:val="both"/>
      </w:pPr>
    </w:p>
    <w:p w:rsidRDefault="004B4889" w:rsidP="00343E78" w:rsidR="00343E78" w:rsidRPr="004C5D48">
      <w:pPr>
        <w:jc w:val="center"/>
      </w:pPr>
      <w:r>
        <w:t>2. kolovoza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r w:rsidR="000365E3">
        <w:t>9</w:t>
      </w:r>
      <w:r w:rsidR="000148A5" w:rsidRPr="004C5D48">
        <w:t>:</w:t>
      </w:r>
      <w:proofErr w:type="spellStart"/>
      <w:r>
        <w:t>1</w:t>
      </w:r>
      <w:r w:rsidR="000365E3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4B4889">
        <w:t>16</w:t>
      </w:r>
      <w:proofErr w:type="spellEnd"/>
      <w:r w:rsidR="004B4889">
        <w:t>. srpnja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Damir Rabar</w:t>
      </w:r>
      <w:r w:rsidR="005B396F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EB502D" w:rsidP="00343E78" w:rsidR="00EB502D">
      <w:pPr>
        <w:jc w:val="both"/>
      </w:pPr>
    </w:p>
    <w:p w:rsidRDefault="00AF091A" w:rsidP="00343E78" w:rsidR="00AF091A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EB502D" w:rsidP="004B4889" w:rsidR="004B4889" w:rsidRPr="004B4889">
      <w:r w:rsidRPr="007C466D">
        <w:t xml:space="preserve">- </w:t>
      </w:r>
      <w:r w:rsidR="004B4889">
        <w:t>stečajna</w:t>
      </w:r>
      <w:r w:rsidR="004B4889" w:rsidRPr="004B4889">
        <w:t xml:space="preserve"> upravitelj</w:t>
      </w:r>
      <w:r w:rsidR="004B4889">
        <w:t>ica</w:t>
      </w:r>
      <w:r w:rsidR="004B4889" w:rsidRPr="004B4889">
        <w:t xml:space="preserve"> Ana </w:t>
      </w:r>
      <w:proofErr w:type="spellStart"/>
      <w:r w:rsidR="004B4889" w:rsidRPr="004B4889">
        <w:t>Vičević</w:t>
      </w:r>
      <w:proofErr w:type="spellEnd"/>
      <w:r w:rsidR="004B4889" w:rsidRPr="004B4889">
        <w:t xml:space="preserve">-Gračanin, Čavle, </w:t>
      </w:r>
      <w:proofErr w:type="spellStart"/>
      <w:r w:rsidR="004B4889" w:rsidRPr="004B4889">
        <w:t>Šušnjevac</w:t>
      </w:r>
      <w:proofErr w:type="spellEnd"/>
      <w:r w:rsidR="004B4889" w:rsidRPr="004B4889">
        <w:t xml:space="preserve"> 3,</w:t>
      </w:r>
    </w:p>
    <w:p w:rsidRDefault="004B4889" w:rsidP="004B4889" w:rsidR="004B4889" w:rsidRPr="004B4889">
      <w:r>
        <w:t>- predlagatelji</w:t>
      </w:r>
      <w:r w:rsidRPr="004B4889">
        <w:t xml:space="preserve"> po pun. </w:t>
      </w:r>
      <w:proofErr w:type="spellStart"/>
      <w:r w:rsidRPr="004B4889">
        <w:t>ZOU</w:t>
      </w:r>
      <w:proofErr w:type="spellEnd"/>
      <w:r w:rsidRPr="004B4889">
        <w:t xml:space="preserve"> </w:t>
      </w:r>
      <w:proofErr w:type="spellStart"/>
      <w:r w:rsidRPr="004B4889">
        <w:t>Veljović</w:t>
      </w:r>
      <w:proofErr w:type="spellEnd"/>
      <w:r w:rsidRPr="004B4889">
        <w:t xml:space="preserve"> i dr., Pula, </w:t>
      </w:r>
      <w:proofErr w:type="spellStart"/>
      <w:r w:rsidRPr="004B4889">
        <w:t>Dobrilina</w:t>
      </w:r>
      <w:proofErr w:type="spellEnd"/>
      <w:r w:rsidRPr="004B4889">
        <w:t xml:space="preserve"> 9,</w:t>
      </w:r>
    </w:p>
    <w:p w:rsidRDefault="004B4889" w:rsidP="004B4889" w:rsidR="004B4889" w:rsidRPr="004B4889">
      <w:r w:rsidRPr="004B4889">
        <w:t xml:space="preserve">- REPUBLIKA HRVATSKA po </w:t>
      </w:r>
      <w:proofErr w:type="spellStart"/>
      <w:r w:rsidRPr="004B4889">
        <w:t>ŽDO</w:t>
      </w:r>
      <w:proofErr w:type="spellEnd"/>
      <w:r w:rsidRPr="004B4889">
        <w:t xml:space="preserve"> u Puli, Rovinjska </w:t>
      </w:r>
      <w:proofErr w:type="spellStart"/>
      <w:r w:rsidRPr="004B4889">
        <w:t>2a</w:t>
      </w:r>
      <w:proofErr w:type="spellEnd"/>
      <w:r w:rsidRPr="004B4889">
        <w:t>,</w:t>
      </w:r>
    </w:p>
    <w:p w:rsidRDefault="004B4889" w:rsidP="004B4889" w:rsidR="004B4889" w:rsidRPr="004B4889">
      <w:r w:rsidRPr="004B4889">
        <w:t xml:space="preserve">- Golf grupa d.o.o. Zagreb, Ivana Lučića </w:t>
      </w:r>
      <w:proofErr w:type="spellStart"/>
      <w:r w:rsidRPr="004B4889">
        <w:t>2a</w:t>
      </w:r>
      <w:proofErr w:type="spellEnd"/>
      <w:r w:rsidRPr="004B4889">
        <w:t>/</w:t>
      </w:r>
      <w:proofErr w:type="spellStart"/>
      <w:r w:rsidRPr="004B4889">
        <w:t>15</w:t>
      </w:r>
      <w:proofErr w:type="spellEnd"/>
      <w:r w:rsidRPr="004B4889">
        <w:t>,</w:t>
      </w:r>
    </w:p>
    <w:p w:rsidRDefault="00EB502D" w:rsidP="004B4889" w:rsidR="00EB502D" w:rsidRPr="00DB2313">
      <w:pPr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4B4889">
      <w:t>128</w:t>
    </w:r>
    <w:proofErr w:type="spellEnd"/>
    <w:r w:rsidR="000365E3">
      <w:t>/</w:t>
    </w:r>
    <w:proofErr w:type="spellStart"/>
    <w:r w:rsidR="000365E3">
      <w:t>201</w:t>
    </w:r>
    <w:r w:rsidR="004B4889">
      <w:t>7</w:t>
    </w:r>
    <w:proofErr w:type="spellEnd"/>
    <w:r w:rsidR="000365E3">
      <w:t>-</w:t>
    </w:r>
    <w:proofErr w:type="spellStart"/>
    <w:r w:rsidR="004B4889">
      <w:t>67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202458"/>
    <w:rsid w:val="00343E78"/>
    <w:rsid w:val="0038388E"/>
    <w:rsid w:val="003D1C4B"/>
    <w:rsid w:val="004B4889"/>
    <w:rsid w:val="004C5D48"/>
    <w:rsid w:val="00596B6D"/>
    <w:rsid w:val="005B396F"/>
    <w:rsid w:val="005C144C"/>
    <w:rsid w:val="006807E0"/>
    <w:rsid w:val="006A5E5B"/>
    <w:rsid w:val="007C466D"/>
    <w:rsid w:val="00830A3E"/>
    <w:rsid w:val="009A1586"/>
    <w:rsid w:val="00A03428"/>
    <w:rsid w:val="00A61614"/>
    <w:rsid w:val="00AA7409"/>
    <w:rsid w:val="00AF091A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205</properties:Words>
  <properties:Characters>1041</properties:Characters>
  <properties:Lines>42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2018-07-16T11:43:00Z</dcterms:created>
  <dc:creator>drabar</dc:creator>
  <cp:lastModifiedBy>Lorena Paris Aničić</cp:lastModifiedBy>
  <cp:lastPrinted>2018-07-16T11:47:00Z</cp:lastPrinted>
  <dcterms:modified xmlns:xsi="http://www.w3.org/2001/XMLSchema-instance" xsi:type="dcterms:W3CDTF">2018-07-16T11:49:00Z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