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01a2" w14:paraId="b0101a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6F62">
        <w:t>2</w:t>
      </w:r>
      <w:r w:rsidR="00B43699">
        <w:t>195</w:t>
      </w:r>
      <w:r>
        <w:t>/</w:t>
      </w:r>
      <w:r w:rsidR="00E8650F">
        <w:t>1</w:t>
      </w:r>
      <w:r w:rsidR="00611430">
        <w:t>6</w:t>
      </w:r>
      <w:r>
        <w:t>-</w:t>
      </w:r>
      <w:r w:rsidR="00B43699">
        <w:t>8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CE0C1F" w:rsidP="006F7B5B" w:rsidR="00CE0C1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CE0C1F" w:rsidP="004E475E" w:rsidR="00CE0C1F">
      <w:pPr>
        <w:jc w:val="both"/>
      </w:pPr>
    </w:p>
    <w:p w:rsidRDefault="00611430" w:rsidP="002C4C28" w:rsidR="00611430">
      <w:pPr>
        <w:jc w:val="both"/>
      </w:pPr>
      <w:r>
        <w:tab/>
      </w:r>
      <w:r w:rsidR="00242314"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242314">
        <w:t xml:space="preserve">OIB 85821130368 </w:t>
      </w:r>
      <w:r w:rsidR="00242314" w:rsidRPr="000B1DB2">
        <w:t xml:space="preserve">za otvaranje stečajnog postupka nad dužnikom </w:t>
      </w:r>
      <w:r w:rsidR="00B43699" w:rsidRPr="00B43699">
        <w:t>IBS STUDIO društvo s ograničenom odgovornošću za opremanje interijera, Đakovo, Nikole Tesle 104, MBS 030107522, OIB 79194368579</w:t>
      </w:r>
      <w:r w:rsidR="00450C50" w:rsidRPr="00450C50">
        <w:t xml:space="preserve">, dana </w:t>
      </w:r>
      <w:r w:rsidR="00242314">
        <w:t>1</w:t>
      </w:r>
      <w:r w:rsidR="00B43699">
        <w:t>2</w:t>
      </w:r>
      <w:r w:rsidR="0023483C">
        <w:t xml:space="preserve">. </w:t>
      </w:r>
      <w:r w:rsidR="00A71788">
        <w:t>li</w:t>
      </w:r>
      <w:r w:rsidR="00591A22">
        <w:t>stopad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4F6A36" w:rsidP="002C4C28" w:rsidR="004F6A36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7B7EDC" w:rsidP="00B43699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43699" w:rsidRPr="00B43699">
        <w:t>IBS STUDIO društvo s ograničenom odgovornošću za opremanje interijera, Đakovo, Nikole Tesle 104, MBS 030107522, OIB 79194368579</w:t>
      </w:r>
      <w:r>
        <w:t>.</w:t>
      </w:r>
    </w:p>
    <w:p w:rsidRDefault="007B7EDC" w:rsidP="004E475E" w:rsidR="007B7EDC">
      <w:pPr>
        <w:jc w:val="both"/>
      </w:pPr>
    </w:p>
    <w:p w:rsidRDefault="007B7EDC" w:rsidP="00A879C8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879C8" w:rsidRPr="00A879C8">
        <w:t>Žarko Timarac, Požega, Radnička 31, OIB 64124936540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5D7D56">
        <w:t>2</w:t>
      </w:r>
      <w:r w:rsidR="00BB762C">
        <w:t>7</w:t>
      </w:r>
      <w:r w:rsidR="00406F6D">
        <w:t>. listopada 2016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EE1ABF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EE1ABF" w:rsidRPr="00EE1ABF">
        <w:t>IBS STUDIO društvo s ograničenom odgovornošću za opremanje interijera, Đakovo, Nikole Tesle 104, MBS 030107522, OIB 79194368579</w:t>
      </w:r>
    </w:p>
    <w:p w:rsidRDefault="003C7EC1" w:rsidP="009365DD" w:rsidR="003C7EC1">
      <w:pPr>
        <w:jc w:val="both"/>
      </w:pPr>
    </w:p>
    <w:p w:rsidRDefault="00CE0C1F" w:rsidP="009365DD" w:rsidR="00CE0C1F">
      <w:pPr>
        <w:jc w:val="both"/>
      </w:pPr>
    </w:p>
    <w:p w:rsidRDefault="001866B6" w:rsidP="00A320F5" w:rsidR="00F12013">
      <w:pPr>
        <w:ind w:firstLine="720" w:left="2160"/>
      </w:pPr>
      <w:r>
        <w:t>3</w:t>
      </w:r>
      <w:r w:rsidR="00F12013">
        <w:t xml:space="preserve">. </w:t>
      </w:r>
      <w:r>
        <w:t>studenog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A879C8">
        <w:t>1</w:t>
      </w:r>
      <w:r w:rsidR="00EE1ABF">
        <w:t>1</w:t>
      </w:r>
      <w:r w:rsidR="00650092">
        <w:t>,</w:t>
      </w:r>
      <w:r w:rsidR="00691243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CE0C1F" w:rsidP="004E475E" w:rsidR="00CE0C1F">
      <w:pPr>
        <w:jc w:val="both"/>
      </w:pPr>
    </w:p>
    <w:p w:rsidRDefault="004F6A36" w:rsidP="004E475E" w:rsidR="004F6A3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CE0C1F" w:rsidP="004E475E" w:rsidR="00CE0C1F">
      <w:pPr>
        <w:jc w:val="both"/>
      </w:pPr>
    </w:p>
    <w:p w:rsidRDefault="004F6A36" w:rsidP="004E475E" w:rsidR="004F6A36">
      <w:pPr>
        <w:jc w:val="both"/>
      </w:pPr>
    </w:p>
    <w:p w:rsidRDefault="00A879C8" w:rsidP="00A879C8" w:rsidR="00A879C8">
      <w:pPr>
        <w:ind w:firstLine="720"/>
        <w:jc w:val="both"/>
      </w:pPr>
      <w:r>
        <w:t xml:space="preserve">Dana </w:t>
      </w:r>
      <w:r w:rsidR="00EE1ABF">
        <w:t>31</w:t>
      </w:r>
      <w:r>
        <w:t>.0</w:t>
      </w:r>
      <w:r w:rsidR="00EE1ABF">
        <w:t>8</w:t>
      </w:r>
      <w:r>
        <w:t>.2016. zaprimljen je na ovome sudu prijedlog FINE Regionalni centar Osijek, Podružnica Osijek, klasa: 110-07/16-01/04 Ur. broj 04-06-16-11</w:t>
      </w:r>
      <w:r w:rsidR="00EE1ABF">
        <w:t xml:space="preserve">554 </w:t>
      </w:r>
      <w:r>
        <w:t xml:space="preserve">od </w:t>
      </w:r>
      <w:r w:rsidR="0022393E">
        <w:t>30</w:t>
      </w:r>
      <w:r>
        <w:t>.0</w:t>
      </w:r>
      <w:r w:rsidR="0022393E">
        <w:t>8</w:t>
      </w:r>
      <w:r>
        <w:t xml:space="preserve">.2016. godine, za otvaranje stečajnog postupka nad dužnikom </w:t>
      </w:r>
      <w:r w:rsidR="00EE1ABF" w:rsidRPr="00EE1ABF">
        <w:t>IBS STUDIO društvo s ograničenom odgovornošću za opremanje interijera, Đakovo, Nikole Tesle 104, MBS 030107522, OIB 79194368579</w:t>
      </w:r>
      <w:r>
        <w:t>, temeljem odredbe čl. 110. st. 1. Stečajnog zakona (NN 71/15, dalje: SZ).</w:t>
      </w:r>
    </w:p>
    <w:p w:rsidRDefault="00A879C8" w:rsidP="00A879C8" w:rsidR="00A879C8">
      <w:pPr>
        <w:ind w:firstLine="720"/>
        <w:jc w:val="both"/>
      </w:pPr>
    </w:p>
    <w:p w:rsidRDefault="00A879C8" w:rsidP="00A879C8" w:rsidR="00A879C8">
      <w:pPr>
        <w:ind w:firstLine="720"/>
        <w:jc w:val="both"/>
      </w:pPr>
      <w:r>
        <w:t xml:space="preserve">U prijedlogu je navela da na dan </w:t>
      </w:r>
      <w:r w:rsidR="00326800">
        <w:t>29</w:t>
      </w:r>
      <w:r>
        <w:t>.0</w:t>
      </w:r>
      <w:r w:rsidR="00326800">
        <w:t>8</w:t>
      </w:r>
      <w:r>
        <w:t>.2016. dužnik u Očevidniku redoslijeda osnova za plaćanje ima evidentirane neizvršene osnove za plaćanje u neprekinutom razdoblju od 120 dana, u ukupnom iznosu od 3</w:t>
      </w:r>
      <w:r w:rsidR="00326800">
        <w:t>9</w:t>
      </w:r>
      <w:r>
        <w:t>.</w:t>
      </w:r>
      <w:r w:rsidR="00326800">
        <w:t>556</w:t>
      </w:r>
      <w:r>
        <w:t>,</w:t>
      </w:r>
      <w:r w:rsidR="00326800">
        <w:t>1</w:t>
      </w:r>
      <w:r>
        <w:t xml:space="preserve">6 kn, u koji iznos je uračunata kamata i naknada FINE za provedbe ovrhe na novčanim sredstvima dužnika. Navodi da dužnik ima </w:t>
      </w:r>
      <w:r w:rsidR="00326800">
        <w:t>5</w:t>
      </w:r>
      <w:r>
        <w:t xml:space="preserve"> zaposlen</w:t>
      </w:r>
      <w:r w:rsidR="00326800">
        <w:t>ih</w:t>
      </w:r>
      <w:r>
        <w:t xml:space="preserve"> radnika.</w:t>
      </w:r>
    </w:p>
    <w:p w:rsidRDefault="00A879C8" w:rsidP="00A879C8" w:rsidR="00A879C8">
      <w:pPr>
        <w:ind w:firstLine="720"/>
        <w:jc w:val="both"/>
      </w:pPr>
    </w:p>
    <w:p w:rsidRDefault="00A879C8" w:rsidP="00A879C8" w:rsidR="00A879C8">
      <w:pPr>
        <w:ind w:firstLine="720"/>
        <w:jc w:val="both"/>
      </w:pPr>
      <w:r>
        <w:t xml:space="preserve">Dostavlja popis računa i oročenih novčanih sredstava na dan </w:t>
      </w:r>
      <w:r w:rsidR="00326800">
        <w:t>29</w:t>
      </w:r>
      <w:r>
        <w:t>.0</w:t>
      </w:r>
      <w:r w:rsidR="00326800">
        <w:t>8</w:t>
      </w:r>
      <w:r>
        <w:t xml:space="preserve">.2016., te navodi da na temelju čl. 112. st. 5. SZ dužnik na ime predujma za namirenje troškova stečajnog postupka </w:t>
      </w:r>
      <w:r w:rsidR="00E41269">
        <w:t>i</w:t>
      </w:r>
      <w:r>
        <w:t>ma zaplijenjena novčana sredstva</w:t>
      </w:r>
      <w:r w:rsidR="00E41269">
        <w:t xml:space="preserve"> u iznosu od 5.000,00 kn</w:t>
      </w:r>
      <w:r>
        <w:t>.</w:t>
      </w:r>
    </w:p>
    <w:p w:rsidRDefault="004747C2" w:rsidP="004747C2" w:rsidR="004747C2">
      <w:pPr>
        <w:jc w:val="both"/>
      </w:pPr>
    </w:p>
    <w:p w:rsidRDefault="00DB416A" w:rsidP="004747C2" w:rsidR="008034D7">
      <w:pPr>
        <w:jc w:val="both"/>
      </w:pPr>
      <w:r>
        <w:tab/>
      </w:r>
      <w:r w:rsidR="008034D7"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 w:rsidR="008034D7">
        <w:t xml:space="preserve">Branko Penić </w:t>
      </w:r>
      <w:r w:rsidR="00007148">
        <w:t xml:space="preserve">i Zdenko Bešlić </w:t>
      </w:r>
      <w:r w:rsidR="008034D7">
        <w:t>iz Slavonskog Broda</w:t>
      </w:r>
      <w:r w:rsidR="00007148">
        <w:t>, Vinka Ivanković iz Vinkovaca i Šimo Bošnjak iz Osijek,</w:t>
      </w:r>
      <w:r w:rsidR="008034D7">
        <w:t xml:space="preserve"> pisanim podnescima suda zatražili da ih se iz zdravstvenih razloga do daljnjeg ne izabire i ne imenuje.</w:t>
      </w:r>
    </w:p>
    <w:p w:rsidRDefault="004F6A36" w:rsidP="0051072F" w:rsidR="004F6A36">
      <w:pPr>
        <w:ind w:firstLine="708"/>
        <w:jc w:val="both"/>
      </w:pPr>
    </w:p>
    <w:p w:rsidRDefault="00CE0C1F" w:rsidP="00CE0C1F" w:rsidR="00CE0C1F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4F6A36" w:rsidP="006F7B5B" w:rsidR="004F6A36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CE0C1F">
        <w:t>1</w:t>
      </w:r>
      <w:r w:rsidR="00E41269">
        <w:t>2</w:t>
      </w:r>
      <w:r>
        <w:t xml:space="preserve">. </w:t>
      </w:r>
      <w:r w:rsidR="002E6EEF">
        <w:t>listopad</w:t>
      </w:r>
      <w:r w:rsidR="006F7B5B">
        <w:t>a</w:t>
      </w:r>
      <w:r>
        <w:t xml:space="preserve"> 2016.</w:t>
      </w:r>
    </w:p>
    <w:p w:rsidRDefault="004F6A36" w:rsidP="005137EC" w:rsidR="004F6A36">
      <w:pPr>
        <w:jc w:val="center"/>
      </w:pPr>
    </w:p>
    <w:p w:rsidRDefault="004F6A36" w:rsidP="005137EC" w:rsidR="004F6A36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4F6A36" w:rsidP="00B246D8" w:rsidR="004F6A36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696667" w:rsidR="00DD2884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DD2884">
        <w:t>FINI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D32A89" w:rsidR="00F630EC">
      <w:pPr>
        <w:pStyle w:val="Odlomakpopisa"/>
        <w:numPr>
          <w:ilvl w:val="0"/>
          <w:numId w:val="6"/>
        </w:numPr>
        <w:jc w:val="both"/>
      </w:pPr>
      <w:r>
        <w:t xml:space="preserve">Zakonski zastupnik dužnika </w:t>
      </w:r>
      <w:r w:rsidR="00E41269">
        <w:t>Ivo Brdarić, Đakovo, Rapska 24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696667">
        <w:t>-2</w:t>
      </w:r>
      <w:r w:rsidR="00C60AF3">
        <w:t xml:space="preserve">, </w:t>
      </w:r>
      <w:r w:rsidR="00E41269">
        <w:t>8-9</w:t>
      </w:r>
      <w:r w:rsidR="00C039A2">
        <w:t xml:space="preserve">  i </w:t>
      </w:r>
      <w:r w:rsidR="00696667">
        <w:t>1</w:t>
      </w:r>
      <w:r w:rsidR="00E41269">
        <w:t>0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696667">
        <w:t>Osijek</w:t>
      </w:r>
    </w:p>
    <w:p w:rsidRDefault="00696667" w:rsidP="00DA4393" w:rsidR="00696667">
      <w:pPr>
        <w:numPr>
          <w:ilvl w:val="0"/>
          <w:numId w:val="6"/>
        </w:numPr>
        <w:jc w:val="both"/>
      </w:pPr>
      <w:r>
        <w:t>FINA 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C039A2">
        <w:t>3</w:t>
      </w:r>
      <w:r>
        <w:t>/</w:t>
      </w:r>
      <w:r w:rsidR="00AA55D3">
        <w:t>1</w:t>
      </w:r>
      <w:r w:rsidR="00C039A2">
        <w:t>1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219A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</w:r>
    <w:r w:rsidR="00B43699" w:rsidRPr="00B43699">
      <w:t>14 St-2195/16-8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649E5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47ECF"/>
    <w:rsid w:val="00172056"/>
    <w:rsid w:val="001757B4"/>
    <w:rsid w:val="001866B6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364E"/>
    <w:rsid w:val="0022393E"/>
    <w:rsid w:val="002257DF"/>
    <w:rsid w:val="0023483C"/>
    <w:rsid w:val="00234C2C"/>
    <w:rsid w:val="00237D77"/>
    <w:rsid w:val="00242314"/>
    <w:rsid w:val="00260090"/>
    <w:rsid w:val="00295F3E"/>
    <w:rsid w:val="002C458E"/>
    <w:rsid w:val="002C4C28"/>
    <w:rsid w:val="002D5B4E"/>
    <w:rsid w:val="002D75D8"/>
    <w:rsid w:val="002E6EEF"/>
    <w:rsid w:val="002F2E1F"/>
    <w:rsid w:val="002F66B0"/>
    <w:rsid w:val="00302F1C"/>
    <w:rsid w:val="00307662"/>
    <w:rsid w:val="003100CA"/>
    <w:rsid w:val="00326800"/>
    <w:rsid w:val="00333984"/>
    <w:rsid w:val="00336EEF"/>
    <w:rsid w:val="00354972"/>
    <w:rsid w:val="00383A81"/>
    <w:rsid w:val="00387F88"/>
    <w:rsid w:val="003927F2"/>
    <w:rsid w:val="00394CAB"/>
    <w:rsid w:val="00394D49"/>
    <w:rsid w:val="003A6151"/>
    <w:rsid w:val="003C7EC1"/>
    <w:rsid w:val="003D468C"/>
    <w:rsid w:val="003E3BDF"/>
    <w:rsid w:val="003F5291"/>
    <w:rsid w:val="003F637C"/>
    <w:rsid w:val="00406F6D"/>
    <w:rsid w:val="0041002D"/>
    <w:rsid w:val="0043315F"/>
    <w:rsid w:val="00440509"/>
    <w:rsid w:val="00443D03"/>
    <w:rsid w:val="00450C50"/>
    <w:rsid w:val="00451D0B"/>
    <w:rsid w:val="00465059"/>
    <w:rsid w:val="004747C2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6A36"/>
    <w:rsid w:val="00500F93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6CF2"/>
    <w:rsid w:val="00576460"/>
    <w:rsid w:val="005861A8"/>
    <w:rsid w:val="00591A22"/>
    <w:rsid w:val="005977E1"/>
    <w:rsid w:val="005A0866"/>
    <w:rsid w:val="005A74CE"/>
    <w:rsid w:val="005B28D3"/>
    <w:rsid w:val="005C0504"/>
    <w:rsid w:val="005D7D56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6219A"/>
    <w:rsid w:val="0068076F"/>
    <w:rsid w:val="00682A95"/>
    <w:rsid w:val="00682E92"/>
    <w:rsid w:val="00683E8D"/>
    <w:rsid w:val="00686E8C"/>
    <w:rsid w:val="00691243"/>
    <w:rsid w:val="00696667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105A"/>
    <w:rsid w:val="008034D7"/>
    <w:rsid w:val="00814644"/>
    <w:rsid w:val="00815C5D"/>
    <w:rsid w:val="0082770B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061E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1788"/>
    <w:rsid w:val="00A74041"/>
    <w:rsid w:val="00A86F62"/>
    <w:rsid w:val="00A879C8"/>
    <w:rsid w:val="00A87A94"/>
    <w:rsid w:val="00A92278"/>
    <w:rsid w:val="00AA2AA8"/>
    <w:rsid w:val="00AA55D3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3699"/>
    <w:rsid w:val="00B460FE"/>
    <w:rsid w:val="00B50218"/>
    <w:rsid w:val="00B60B69"/>
    <w:rsid w:val="00B700D9"/>
    <w:rsid w:val="00B81EBF"/>
    <w:rsid w:val="00B84963"/>
    <w:rsid w:val="00B95C5A"/>
    <w:rsid w:val="00BA13EB"/>
    <w:rsid w:val="00BA3359"/>
    <w:rsid w:val="00BA3984"/>
    <w:rsid w:val="00BB3ED9"/>
    <w:rsid w:val="00BB762C"/>
    <w:rsid w:val="00BC203B"/>
    <w:rsid w:val="00BE473B"/>
    <w:rsid w:val="00BF0F14"/>
    <w:rsid w:val="00BF7875"/>
    <w:rsid w:val="00C03878"/>
    <w:rsid w:val="00C039A2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E0C1F"/>
    <w:rsid w:val="00CF4B2A"/>
    <w:rsid w:val="00D02115"/>
    <w:rsid w:val="00D131ED"/>
    <w:rsid w:val="00D32A89"/>
    <w:rsid w:val="00D43995"/>
    <w:rsid w:val="00D45D6C"/>
    <w:rsid w:val="00D5401B"/>
    <w:rsid w:val="00D601D5"/>
    <w:rsid w:val="00D71D8F"/>
    <w:rsid w:val="00D754EF"/>
    <w:rsid w:val="00D76E41"/>
    <w:rsid w:val="00D85221"/>
    <w:rsid w:val="00D939E7"/>
    <w:rsid w:val="00D97346"/>
    <w:rsid w:val="00DA4393"/>
    <w:rsid w:val="00DA77E1"/>
    <w:rsid w:val="00DB01FB"/>
    <w:rsid w:val="00DB416A"/>
    <w:rsid w:val="00DB43E8"/>
    <w:rsid w:val="00DC032E"/>
    <w:rsid w:val="00DD25A3"/>
    <w:rsid w:val="00DD2884"/>
    <w:rsid w:val="00DD4BA9"/>
    <w:rsid w:val="00DF5840"/>
    <w:rsid w:val="00E039DC"/>
    <w:rsid w:val="00E05F2C"/>
    <w:rsid w:val="00E14899"/>
    <w:rsid w:val="00E15740"/>
    <w:rsid w:val="00E2021F"/>
    <w:rsid w:val="00E27673"/>
    <w:rsid w:val="00E41269"/>
    <w:rsid w:val="00E42141"/>
    <w:rsid w:val="00E51EF4"/>
    <w:rsid w:val="00E73FC0"/>
    <w:rsid w:val="00E82BC0"/>
    <w:rsid w:val="00E8650F"/>
    <w:rsid w:val="00E905B8"/>
    <w:rsid w:val="00E920FD"/>
    <w:rsid w:val="00EA070D"/>
    <w:rsid w:val="00EA7C38"/>
    <w:rsid w:val="00EB4B93"/>
    <w:rsid w:val="00EC3529"/>
    <w:rsid w:val="00EC4508"/>
    <w:rsid w:val="00EE1ABF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431B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St-2195/2016</izvorni_sadrzaj>
    <derivirana_varijabla naziv="DomainObject.Predmet.OznakaBroj_1">St-2195/2016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IBS STUDIO društvo s ograničenom odgovornošću za opremanje interijera</izvorni_sadrzaj>
    <derivirana_varijabla naziv="DomainObject.Predmet.ProtustrankaFormated_1">  IBS STUDIO društvo s ograničenom odgovornošću za opremanje interijera</derivirana_varijabla>
  </DomainObject.Predmet.ProtustrankaFormated>
  <DomainObject.Predmet.ProtustrankaFormatedOIB>
    <izvorni_sadrzaj>  IBS STUDIO društvo s ograničenom odgovornošću za opremanje interijera, OIB 79194368579</izvorni_sadrzaj>
    <derivirana_varijabla naziv="DomainObject.Predmet.ProtustrankaFormatedOIB_1">  IBS STUDIO društvo s ograničenom odgovornošću za opremanje interijera, OIB 79194368579</derivirana_varijabla>
  </DomainObject.Predmet.ProtustrankaFormatedOIB>
  <DomainObject.Predmet.ProtustrankaFormatedWithAdress>
    <izvorni_sadrzaj> IBS STUDIO društvo s ograničenom odgovornošću za opremanje interijera, Nikole Tesle 104, 31400 Đakovo</izvorni_sadrzaj>
    <derivirana_varijabla naziv="DomainObject.Predmet.ProtustrankaFormatedWithAdress_1"> IBS STUDIO društvo s ograničenom odgovornošću za opremanje interijera, Nikole Tesle 104, 31400 Đakovo</derivirana_varijabla>
  </DomainObject.Predmet.ProtustrankaFormatedWithAdress>
  <DomainObject.Predmet.ProtustrankaFormatedWithAdressOIB>
    <izvorni_sadrzaj> IBS STUDIO društvo s ograničenom odgovornošću za opremanje interijera, OIB 79194368579, Nikole Tesle 104, 31400 Đakovo</izvorni_sadrzaj>
    <derivirana_varijabla naziv="DomainObject.Predmet.ProtustrankaFormatedWithAdressOIB_1"> IBS STUDIO društvo s ograničenom odgovornošću za opremanje interijera, OIB 79194368579, Nikole Tesle 104, 31400 Đakovo</derivirana_varijabla>
  </DomainObject.Predmet.ProtustrankaFormatedWithAdressOIB>
  <DomainObject.Predmet.ProtustrankaWithAdress>
    <izvorni_sadrzaj>IBS STUDIO društvo s ograničenom odgovornošću za opremanje interijera Nikole Tesle 104, 31400 Đakovo</izvorni_sadrzaj>
    <derivirana_varijabla naziv="DomainObject.Predmet.ProtustrankaWithAdress_1">IBS STUDIO društvo s ograničenom odgovornošću za opremanje interijera Nikole Tesle 104, 31400 Đakovo</derivirana_varijabla>
  </DomainObject.Predmet.ProtustrankaWithAdress>
  <DomainObject.Predmet.ProtustrankaWithAdressOIB>
    <izvorni_sadrzaj>IBS STUDIO društvo s ograničenom odgovornošću za opremanje interijera, OIB 79194368579, Nikole Tesle 104, 31400 Đakovo</izvorni_sadrzaj>
    <derivirana_varijabla naziv="DomainObject.Predmet.ProtustrankaWithAdressOIB_1">IBS STUDIO društvo s ograničenom odgovornošću za opremanje interijera, OIB 79194368579, Nikole Tesle 104, 31400 Đakovo</derivirana_varijabla>
  </DomainObject.Predmet.ProtustrankaWithAdressOIB>
  <DomainObject.Predmet.ProtustrankaNazivFormated>
    <izvorni_sadrzaj>IBS STUDIO društvo s ograničenom odgovornošću za opremanje interijera</izvorni_sadrzaj>
    <derivirana_varijabla naziv="DomainObject.Predmet.ProtustrankaNazivFormated_1">IBS STUDIO društvo s ograničenom odgovornošću za opremanje interijera</derivirana_varijabla>
  </DomainObject.Predmet.ProtustrankaNazivFormated>
  <DomainObject.Predmet.ProtustrankaNazivFormatedOIB>
    <izvorni_sadrzaj>IBS STUDIO društvo s ograničenom odgovornošću za opremanje interijera, OIB 79194368579</izvorni_sadrzaj>
    <derivirana_varijabla naziv="DomainObject.Predmet.ProtustrankaNazivFormatedOIB_1">IBS STUDIO društvo s ograničenom odgovornošću za opremanje interijera, OIB 79194368579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IBS STUDIO društvo s ograničenom odgovornošću za opremanje interijera</item>
    </izvorni_sadrzaj>
    <derivirana_varijabla naziv="DomainObject.Predmet.ProtuStrankaListFormated_1">
      <item>IBS STUDIO društvo s ograničenom odgovornošću za opremanje interijera</item>
    </derivirana_varijabla>
  </DomainObject.Predmet.ProtuStrankaListFormated>
  <DomainObject.Predmet.ProtuStrankaListFormatedOIB>
    <izvorni_sadrzaj>
      <item>IBS STUDIO društvo s ograničenom odgovornošću za opremanje interijera, OIB 79194368579</item>
    </izvorni_sadrzaj>
    <derivirana_varijabla naziv="DomainObject.Predmet.ProtuStrankaListFormatedOIB_1">
      <item>IBS STUDIO društvo s ograničenom odgovornošću za opremanje interijera, OIB 79194368579</item>
    </derivirana_varijabla>
  </DomainObject.Predmet.ProtuStrankaListFormatedOIB>
  <DomainObject.Predmet.ProtuStrankaListFormatedWithAdress>
    <izvorni_sadrzaj>
      <item>IBS STUDIO društvo s ograničenom odgovornošću za opremanje interijera, Nikole Tesle 104, 31400 Đakovo</item>
    </izvorni_sadrzaj>
    <derivirana_varijabla naziv="DomainObject.Predmet.ProtuStrankaListFormatedWithAdress_1">
      <item>IBS STUDIO društvo s ograničenom odgovornošću za opremanje interijera, Nikole Tesle 104, 31400 Đakovo</item>
    </derivirana_varijabla>
  </DomainObject.Predmet.ProtuStrankaListFormatedWithAdress>
  <DomainObject.Predmet.ProtuStrankaListFormatedWithAdressOIB>
    <izvorni_sadrzaj>
      <item>IBS STUDIO društvo s ograničenom odgovornošću za opremanje interijera, OIB 79194368579, Nikole Tesle 104, 31400 Đakovo</item>
    </izvorni_sadrzaj>
    <derivirana_varijabla naziv="DomainObject.Predmet.ProtuStrankaListFormatedWithAdressOIB_1">
      <item>IBS STUDIO društvo s ograničenom odgovornošću za opremanje interijera, OIB 79194368579, Nikole Tesle 104, 31400 Đakovo</item>
    </derivirana_varijabla>
  </DomainObject.Predmet.ProtuStrankaListFormatedWithAdressOIB>
  <DomainObject.Predmet.ProtuStrankaListNazivFormated>
    <izvorni_sadrzaj>
      <item>IBS STUDIO društvo s ograničenom odgovornošću za opremanje interijera</item>
    </izvorni_sadrzaj>
    <derivirana_varijabla naziv="DomainObject.Predmet.ProtuStrankaListNazivFormated_1">
      <item>IBS STUDIO društvo s ograničenom odgovornošću za opremanje interijera</item>
    </derivirana_varijabla>
  </DomainObject.Predmet.ProtuStrankaListNazivFormated>
  <DomainObject.Predmet.ProtuStrankaListNazivFormatedOIB>
    <izvorni_sadrzaj>
      <item>IBS STUDIO društvo s ograničenom odgovornošću za opremanje interijera, OIB 79194368579</item>
    </izvorni_sadrzaj>
    <derivirana_varijabla naziv="DomainObject.Predmet.ProtuStrankaListNazivFormatedOIB_1">
      <item>IBS STUDIO društvo s ograničenom odgovornošću za opremanje interijera, OIB 79194368579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IBS STUDIO društvo s ograničenom odgovornošću za opremanje interijera</izvorni_sadrzaj>
    <derivirana_varijabla naziv="DomainObject.Predmet.ProtustrankaIDrugi_1">IBS STUDIO društvo s ograničenom odgovornošću za opremanje interijera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IBS STUDIO društvo s ograničenom odgovornošću za opremanje interijera, OIB 79194368579, Nikole Tesle 104, 31400 Đakovo</izvorni_sadrzaj>
    <derivirana_varijabla naziv="DomainObject.Predmet.ProtustrankaIDrugiAdressOIB_1">IBS STUDIO društvo s ograničenom odgovornošću za opremanje interijera, OIB 79194368579, Nikole Tesle 104,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IBS STUDIO društvo s ograničenom odgovornošću za opremanje interijera</item>
    </izvorni_sadrzaj>
    <derivirana_varijabla naziv="DomainObject.Predmet.SudioniciListNaziv_1">
      <item>FINA RC OSIJEK</item>
      <item>IBS STUDIO društvo s ograničenom odgovornošću za opremanje interijera</item>
    </derivirana_varijabla>
  </DomainObject.Predmet.SudioniciListNaziv>
  <DomainObject.Predmet.SudioniciListAdressOIB>
    <izvorni_sadrzaj>
      <item>FINA RC OSIJEK, OIB 85821130368</item>
      <item>IBS STUDIO društvo s ograničenom odgovornošću za opremanje interijera, OIB 79194368579, Nikole Tesle 104,31400 Đakovo</item>
    </izvorni_sadrzaj>
    <derivirana_varijabla naziv="DomainObject.Predmet.SudioniciListAdressOIB_1">
      <item>FINA RC OSIJEK, OIB 85821130368</item>
      <item>IBS STUDIO društvo s ograničenom odgovornošću za opremanje interijera, OIB 79194368579, Nikole Tesle 104,31400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79194368579</item>
    </izvorni_sadrzaj>
    <derivirana_varijabla naziv="DomainObject.Predmet.SudioniciListNazivOIB_1">
      <item>, OIB 85821130368</item>
      <item>, OIB 79194368579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4B1EA-918E-42F6-8ECF-74BF5EA23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3922</properties:Characters>
  <properties:Lines>118</properties:Lines>
  <properties:Paragraphs>39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2016-10-12T07:23:00Z</cp:lastPrinted>
  <dcterms:modified xmlns:xsi="http://www.w3.org/2001/XMLSchema-instance" xsi:type="dcterms:W3CDTF">2016-10-12T09:23:00Z</dcterms:modified>
  <cp:revision>23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