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43177D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C045E">
              <w:rPr>
                <w:noProof/>
              </w:rPr>
              <w:t>1</w:t>
            </w:r>
            <w:r w:rsidR="0043177D">
              <w:rPr>
                <w:noProof/>
              </w:rPr>
              <w:t>03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-5</w:t>
            </w:r>
          </w:p>
        </w:tc>
      </w:tr>
    </w:tbl>
    <w:p w14:textId="08a1f8b" w14:paraId="08a1f8b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43177D">
        <w:t>INTERNACIONALNI PARTNERI d.o.o., OIB: 79793378149, Split, Hrvatskih iseljenika 4</w:t>
      </w:r>
      <w:r w:rsidR="001C6440">
        <w:t>,</w:t>
      </w:r>
      <w:r w:rsidR="00E25E3D">
        <w:t xml:space="preserve"> </w:t>
      </w:r>
      <w:r w:rsidR="00F23000">
        <w:t>4. travnja</w:t>
      </w:r>
      <w:r w:rsidR="00ED0970">
        <w:t xml:space="preserve">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3177D" w:rsidRPr="0043177D">
        <w:t>INTERNACIONALNI PARTNERI d.o.o., OIB: 79793378149, Split, Hrvatskih iseljenika 4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43177D">
        <w:t>19</w:t>
      </w:r>
      <w:r w:rsidR="009856A3">
        <w:t xml:space="preserve">. </w:t>
      </w:r>
      <w:r w:rsidR="0043177D">
        <w:t>veljače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DC045E">
        <w:t xml:space="preserve">od </w:t>
      </w:r>
      <w:r w:rsidR="0043177D">
        <w:t xml:space="preserve">75.177,33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F23000">
        <w:t>4. travnja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23931"/>
    <w:rsid w:val="00D35183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St-103/2019</izvorni_sadrzaj>
    <derivirana_varijabla naziv="DomainObject.Predmet.OznakaBroj_1">St-103/2019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INTERNACIONALNI PARTNERI društvo s ograničenom odgovornošću za trgovinu i usluge</izvorni_sadrzaj>
    <derivirana_varijabla naziv="DomainObject.Predmet.ProtustrankaFormated_1">  INTERNACIONALNI PARTNERI društvo s ograničenom odgovornošću za trgovinu i usluge</derivirana_varijabla>
  </DomainObject.Predmet.ProtustrankaFormated>
  <DomainObject.Predmet.ProtustrankaFormatedOIB>
    <izvorni_sadrzaj>  INTERNACIONALNI PARTNERI društvo s ograničenom odgovornošću za trgovinu i usluge, OIB 79793378149</izvorni_sadrzaj>
    <derivirana_varijabla naziv="DomainObject.Predmet.ProtustrankaFormatedOIB_1">  INTERNACIONALNI PARTNERI društvo s ograničenom odgovornošću za trgovinu i usluge, OIB 79793378149</derivirana_varijabla>
  </DomainObject.Predmet.ProtustrankaFormatedOIB>
  <DomainObject.Predmet.ProtustrankaFormatedWithAdress>
    <izvorni_sadrzaj> INTERNACIONALNI PARTNERI društvo s ograničenom odgovornošću za trgovinu i usluge, Hrvatskih iseljenika 4, 21000 Split</izvorni_sadrzaj>
    <derivirana_varijabla naziv="DomainObject.Predmet.ProtustrankaFormatedWithAdress_1"> INTERNACIONALNI PARTNERI društvo s ograničenom odgovornošću za trgovinu i usluge, Hrvatskih iseljenika 4, 21000 Split</derivirana_varijabla>
  </DomainObject.Predmet.ProtustrankaFormatedWithAdress>
  <DomainObject.Predmet.ProtustrankaFormatedWithAdressOIB>
    <izvorni_sadrzaj> INTERNACIONALNI PARTNERI društvo s ograničenom odgovornošću za trgovinu i usluge, OIB 79793378149, Hrvatskih iseljenika 4, 21000 Split</izvorni_sadrzaj>
    <derivirana_varijabla naziv="DomainObject.Predmet.ProtustrankaFormatedWithAdressOIB_1"> INTERNACIONALNI PARTNERI društvo s ograničenom odgovornošću za trgovinu i usluge, OIB 79793378149, Hrvatskih iseljenika 4, 21000 Split</derivirana_varijabla>
  </DomainObject.Predmet.ProtustrankaFormatedWithAdressOIB>
  <DomainObject.Predmet.ProtustrankaWithAdress>
    <izvorni_sadrzaj>INTERNACIONALNI PARTNERI društvo s ograničenom odgovornošću za trgovinu i usluge Hrvatskih iseljenika 4, 21000 Split</izvorni_sadrzaj>
    <derivirana_varijabla naziv="DomainObject.Predmet.ProtustrankaWithAdress_1">INTERNACIONALNI PARTNERI društvo s ograničenom odgovornošću za trgovinu i usluge Hrvatskih iseljenika 4, 21000 Split</derivirana_varijabla>
  </DomainObject.Predmet.ProtustrankaWithAdress>
  <DomainObject.Predmet.ProtustrankaWithAdressOIB>
    <izvorni_sadrzaj>INTERNACIONALNI PARTNERI društvo s ograničenom odgovornošću za trgovinu i usluge, OIB 79793378149, Hrvatskih iseljenika 4, 21000 Split</izvorni_sadrzaj>
    <derivirana_varijabla naziv="DomainObject.Predmet.ProtustrankaWithAdressOIB_1">INTERNACIONALNI PARTNERI društvo s ograničenom odgovornošću za trgovinu i usluge, OIB 79793378149, Hrvatskih iseljenika 4, 21000 Split</derivirana_varijabla>
  </DomainObject.Predmet.ProtustrankaWithAdressOIB>
  <DomainObject.Predmet.ProtustrankaNazivFormated>
    <izvorni_sadrzaj>INTERNACIONALNI PARTNERI društvo s ograničenom odgovornošću za trgovinu i usluge</izvorni_sadrzaj>
    <derivirana_varijabla naziv="DomainObject.Predmet.ProtustrankaNazivFormated_1">INTERNACIONALNI PARTNERI društvo s ograničenom odgovornošću za trgovinu i usluge</derivirana_varijabla>
  </DomainObject.Predmet.ProtustrankaNazivFormated>
  <DomainObject.Predmet.ProtustrankaNazivFormatedOIB>
    <izvorni_sadrzaj>INTERNACIONALNI PARTNERI društvo s ograničenom odgovornošću za trgovinu i usluge, OIB 79793378149</izvorni_sadrzaj>
    <derivirana_varijabla naziv="DomainObject.Predmet.ProtustrankaNazivFormatedOIB_1">INTERNACIONALNI PARTNERI društvo s ograničenom odgovornošću za trgovinu i usluge, OIB 79793378149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75177.33</izvorni_sadrzaj>
    <derivirana_varijabla naziv="DomainObject.Predmet.TrenutnaVrijednost_1">75177.33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INTERNACIONALNI PARTNERI društvo s ograničenom odgovornošću za trgovinu i usluge</item>
    </izvorni_sadrzaj>
    <derivirana_varijabla naziv="DomainObject.Predmet.ProtuStrankaListFormated_1">
      <item>INTERNACIONALNI PARTNERI društvo s ograničenom odgovornošću za trgovinu i usluge</item>
    </derivirana_varijabla>
  </DomainObject.Predmet.ProtuStrankaListFormated>
  <DomainObject.Predmet.ProtuStrankaListFormatedOIB>
    <izvorni_sadrzaj>
      <item>INTERNACIONALNI PARTNERI društvo s ograničenom odgovornošću za trgovinu i usluge, OIB 79793378149</item>
    </izvorni_sadrzaj>
    <derivirana_varijabla naziv="DomainObject.Predmet.ProtuStrankaListFormatedOIB_1">
      <item>INTERNACIONALNI PARTNERI društvo s ograničenom odgovornošću za trgovinu i usluge, OIB 79793378149</item>
    </derivirana_varijabla>
  </DomainObject.Predmet.ProtuStrankaListFormatedOIB>
  <DomainObject.Predmet.ProtuStrankaListFormatedWithAdress>
    <izvorni_sadrzaj>
      <item>INTERNACIONALNI PARTNERI društvo s ograničenom odgovornošću za trgovinu i usluge, Hrvatskih iseljenika 4, 21000 Split</item>
    </izvorni_sadrzaj>
    <derivirana_varijabla naziv="DomainObject.Predmet.ProtuStrankaListFormatedWithAdress_1">
      <item>INTERNACIONALNI PARTNERI društvo s ograničenom odgovornošću za trgovinu i usluge, Hrvatskih iseljenika 4, 21000 Split</item>
    </derivirana_varijabla>
  </DomainObject.Predmet.ProtuStrankaListFormatedWithAdress>
  <DomainObject.Predmet.ProtuStrankaListFormatedWithAdressOIB>
    <izvorni_sadrzaj>
      <item>INTERNACIONALNI PARTNERI društvo s ograničenom odgovornošću za trgovinu i usluge, OIB 79793378149, Hrvatskih iseljenika 4, 21000 Split</item>
    </izvorni_sadrzaj>
    <derivirana_varijabla naziv="DomainObject.Predmet.ProtuStrankaListFormatedWithAdressOIB_1">
      <item>INTERNACIONALNI PARTNERI društvo s ograničenom odgovornošću za trgovinu i usluge, OIB 79793378149, Hrvatskih iseljenika 4, 21000 Split</item>
    </derivirana_varijabla>
  </DomainObject.Predmet.ProtuStrankaListFormatedWithAdressOIB>
  <DomainObject.Predmet.ProtuStrankaListNazivFormated>
    <izvorni_sadrzaj>
      <item>INTERNACIONALNI PARTNERI društvo s ograničenom odgovornošću za trgovinu i usluge</item>
    </izvorni_sadrzaj>
    <derivirana_varijabla naziv="DomainObject.Predmet.ProtuStrankaListNazivFormated_1">
      <item>INTERNACIONALNI PARTNERI društvo s ograničenom odgovornošću za trgovinu i usluge</item>
    </derivirana_varijabla>
  </DomainObject.Predmet.ProtuStrankaListNazivFormated>
  <DomainObject.Predmet.ProtuStrankaListNazivFormatedOIB>
    <izvorni_sadrzaj>
      <item>INTERNACIONALNI PARTNERI društvo s ograničenom odgovornošću za trgovinu i usluge, OIB 79793378149</item>
    </izvorni_sadrzaj>
    <derivirana_varijabla naziv="DomainObject.Predmet.ProtuStrankaListNazivFormatedOIB_1">
      <item>INTERNACIONALNI PARTNERI društvo s ograničenom odgovornošću za trgovinu i usluge, OIB 79793378149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INTERNACIONALNI PARTNERI društvo s ograničenom odgovornošću za trgovinu i usluge</izvorni_sadrzaj>
    <derivirana_varijabla naziv="DomainObject.Predmet.ProtustrankaIDrugi_1">INTERNACIONALNI PARTNERI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INTERNACIONALNI PARTNERI društvo s ograničenom odgovornošću za trgovinu i usluge, OIB 79793378149, Hrvatskih iseljenika 4, 21000 Split</izvorni_sadrzaj>
    <derivirana_varijabla naziv="DomainObject.Predmet.ProtustrankaIDrugiAdressOIB_1">INTERNACIONALNI PARTNERI društvo s ograničenom odgovornošću za trgovinu i usluge, OIB 79793378149,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INTERNACIONALNI PARTNERI društvo s ograničenom odgovornošću za trgovinu i usluge</item>
      <item>FINANCIJSKA AGENCIJA, RC SPLIT</item>
    </izvorni_sadrzaj>
    <derivirana_varijabla naziv="DomainObject.Predmet.SudioniciListNaziv_1">
      <item>INTERNACIONALNI PARTNERI društvo s ograničenom odgovornošću za trgovinu i usluge</item>
      <item>FINANCIJSKA AGENCIJA, RC SPLIT</item>
    </derivirana_varijabla>
  </DomainObject.Predmet.SudioniciListNaziv>
  <DomainObject.Predmet.SudioniciListAdressOIB>
    <izvorni_sadrzaj>
      <item>INTERNACIONALNI PARTNERI društvo s ograničenom odgovornošću za trgovinu i usluge, OIB 79793378149, Hrvatskih iseljenika 4,21000 Split</item>
      <item>FINANCIJSKA AGENCIJA, RC SPLIT, OIB 85821130368, Mažuranićevo šetalište 24 b,21000 Split</item>
    </izvorni_sadrzaj>
    <derivirana_varijabla naziv="DomainObject.Predmet.SudioniciListAdressOIB_1">
      <item>INTERNACIONALNI PARTNERI društvo s ograničenom odgovornošću za trgovinu i usluge, OIB 79793378149,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79793378149</item>
      <item>, OIB 85821130368</item>
    </izvorni_sadrzaj>
    <derivirana_varijabla naziv="DomainObject.Predmet.SudioniciListNazivOIB_1">
      <item>, OIB 79793378149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E3137-F87B-4F1F-BFA2-D22428BCC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1857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2019-04-03T13:04:00Z</cp:lastPrinted>
  <dcterms:modified xmlns:xsi="http://www.w3.org/2001/XMLSchema-instance" xsi:type="dcterms:W3CDTF">2019-04-04T09:35:00Z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(St-103-2019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