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18da" w14:paraId="3d618da" w:rsidRDefault="008F4C31" w:rsidP="00910611" w:rsidR="008F4C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C31" w:rsidP="00910611" w:rsidR="008F4C31">
      <w:r>
        <w:rPr>
          <w:rFonts w:eastAsia="MS Mincho"/>
        </w:rPr>
        <w:t>REPUBLIKA HRVATSKA</w:t>
      </w:r>
    </w:p>
    <w:p w:rsidRDefault="008F4C31" w:rsidP="00910611" w:rsidR="008F4C31">
      <w:r>
        <w:rPr>
          <w:rFonts w:eastAsia="MS Mincho"/>
        </w:rPr>
        <w:t>TRGOVAČKI SUD U RIJECI</w:t>
      </w:r>
    </w:p>
    <w:p w:rsidRDefault="008F4C31" w:rsidR="008F4C3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3A32" w:rsidP="00B64D87" w:rsidR="00573A32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5D520A" w:rsidP="005D520A" w:rsidR="005D520A" w:rsidRPr="005D520A">
      <w:pPr>
        <w:jc w:val="both"/>
        <w:rPr>
          <w:bCs/>
        </w:rPr>
      </w:pPr>
      <w:r w:rsidRPr="005D520A">
        <w:tab/>
      </w:r>
      <w:r w:rsidRPr="005D520A"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 w:rsidR="00B164F7">
        <w:t>6. rujna</w:t>
      </w:r>
      <w:r w:rsidR="000F0FFA">
        <w:t xml:space="preserve"> 2017</w:t>
      </w:r>
      <w:r w:rsidRPr="005D520A">
        <w:t>. godine</w:t>
      </w:r>
    </w:p>
    <w:p w:rsidRDefault="000119E8" w:rsidP="00B64D87" w:rsidR="000119E8" w:rsidRPr="005D520A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DD7DAF">
        <w:t xml:space="preserve">1. </w:t>
      </w:r>
      <w:r w:rsidR="00B164F7">
        <w:t>travnj</w:t>
      </w:r>
      <w:r w:rsidR="001A6B73">
        <w:t xml:space="preserve">a </w:t>
      </w:r>
      <w:r w:rsidR="001A2312">
        <w:t>201</w:t>
      </w:r>
      <w:r w:rsidR="001A6B73">
        <w:t>7</w:t>
      </w:r>
      <w:r w:rsidR="001A2312">
        <w:t>. godine</w:t>
      </w:r>
      <w:r w:rsidR="005D520A">
        <w:t xml:space="preserve"> do </w:t>
      </w:r>
      <w:r w:rsidR="00B164F7">
        <w:t>30. lipnja</w:t>
      </w:r>
      <w:r w:rsidR="001A6B73">
        <w:t xml:space="preserve"> 2017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B164F7">
        <w:t>1.799,22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B164F7">
        <w:rPr>
          <w:bCs/>
        </w:rPr>
        <w:t>4. rujna</w:t>
      </w:r>
      <w:r w:rsidR="005D520A">
        <w:rPr>
          <w:bCs/>
        </w:rPr>
        <w:t xml:space="preserve"> 201</w:t>
      </w:r>
      <w:r w:rsidR="009E28D2">
        <w:rPr>
          <w:bCs/>
        </w:rPr>
        <w:t>7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B164F7">
        <w:t>1.799,22</w:t>
      </w:r>
      <w:r w:rsidR="00B164F7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B164F7">
        <w:t>1. travnja 2017. godine do 30. lipnja</w:t>
      </w:r>
      <w:r w:rsidR="001A6B73">
        <w:t xml:space="preserve"> 2017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</w:t>
      </w:r>
      <w:r w:rsidR="005F7B5A">
        <w:rPr>
          <w:bCs/>
        </w:rPr>
        <w:t xml:space="preserve">, </w:t>
      </w:r>
      <w:r w:rsidR="005D520A">
        <w:rPr>
          <w:bCs/>
        </w:rPr>
        <w:t>te telefona i interneta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5F7B5A">
        <w:t>obračun naknade za korištenje osobnog vozila u službene svrhe</w:t>
      </w:r>
      <w:r w:rsidR="00DD7DAF">
        <w:t xml:space="preserve"> </w:t>
      </w:r>
      <w:r w:rsidR="001A6B73">
        <w:t>s parkirnim kartama</w:t>
      </w:r>
      <w:r w:rsidR="00B164F7">
        <w:t xml:space="preserve"> i računima za cestarine</w:t>
      </w:r>
      <w:r w:rsidR="001A6B73">
        <w:t xml:space="preserve"> (list 7</w:t>
      </w:r>
      <w:r w:rsidR="00B164F7">
        <w:t>6</w:t>
      </w:r>
      <w:r w:rsidR="001A6B73">
        <w:t>6</w:t>
      </w:r>
      <w:r w:rsidR="00B164F7">
        <w:t>-772</w:t>
      </w:r>
      <w:r w:rsidR="001A6B73">
        <w:t xml:space="preserve"> spisa)</w:t>
      </w:r>
      <w:r w:rsidR="005F7B5A">
        <w:t xml:space="preserve">, </w:t>
      </w:r>
      <w:r w:rsidR="001E5BC6">
        <w:t>račun</w:t>
      </w:r>
      <w:r w:rsidR="00F009C5">
        <w:t>e</w:t>
      </w:r>
      <w:r w:rsidR="001E5BC6">
        <w:t xml:space="preserve"> </w:t>
      </w:r>
      <w:r w:rsidR="005D520A">
        <w:t xml:space="preserve">VIPnet d.o.o. Zagreb za mjesece </w:t>
      </w:r>
      <w:r w:rsidR="00B164F7">
        <w:t xml:space="preserve">travanj do lipanj </w:t>
      </w:r>
      <w:r w:rsidR="00145576">
        <w:t xml:space="preserve"> </w:t>
      </w:r>
      <w:r w:rsidR="00DD7DAF">
        <w:t>2016</w:t>
      </w:r>
      <w:r w:rsidR="005D520A">
        <w:t>. godine</w:t>
      </w:r>
      <w:r w:rsidR="00DD7DAF">
        <w:t xml:space="preserve"> (list </w:t>
      </w:r>
      <w:r w:rsidR="001A6B73">
        <w:t>7</w:t>
      </w:r>
      <w:r w:rsidR="00B164F7">
        <w:t>77</w:t>
      </w:r>
      <w:r w:rsidR="001A6B73">
        <w:t>-7</w:t>
      </w:r>
      <w:r w:rsidR="00B164F7">
        <w:t>79</w:t>
      </w:r>
      <w:r w:rsidR="00145576">
        <w:t xml:space="preserve"> </w:t>
      </w:r>
      <w:r w:rsidR="00DD7DAF">
        <w:t>spisa)</w:t>
      </w:r>
      <w:r w:rsidR="005D520A">
        <w:t xml:space="preserve">, te račune za usluge u fiksnoj mreži Hrvatskog telekoma za mjesece </w:t>
      </w:r>
      <w:r w:rsidR="00B164F7">
        <w:t>travanj do lipanj</w:t>
      </w:r>
      <w:r w:rsidR="001A6B73">
        <w:t xml:space="preserve"> 2017</w:t>
      </w:r>
      <w:r w:rsidR="00DD7DAF">
        <w:t xml:space="preserve">. godine (list </w:t>
      </w:r>
      <w:r w:rsidR="001A6B73">
        <w:t>77</w:t>
      </w:r>
      <w:r w:rsidR="00B164F7">
        <w:t>4</w:t>
      </w:r>
      <w:r w:rsidR="001A6B73">
        <w:t>-7</w:t>
      </w:r>
      <w:r w:rsidR="00B164F7">
        <w:t>76</w:t>
      </w:r>
      <w:r w:rsidR="00DD7DAF">
        <w:t xml:space="preserve"> spisa) </w:t>
      </w:r>
      <w:r w:rsidR="00B164F7">
        <w:t xml:space="preserve">s obračunom interneta (list 773 spisa)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B164F7">
        <w:t>1. travnja 2017. godine do 30. lipnja</w:t>
      </w:r>
      <w:r w:rsidR="001A6B73">
        <w:t xml:space="preserve"> 2017</w:t>
      </w:r>
      <w:r w:rsidR="001A6B73" w:rsidRPr="00EA4322">
        <w:t xml:space="preserve">. godine u iznosu od </w:t>
      </w:r>
      <w:r w:rsidR="00B164F7">
        <w:t>1.799,22</w:t>
      </w:r>
      <w:r w:rsidR="00B164F7" w:rsidRPr="00EA4322">
        <w:t xml:space="preserve"> </w:t>
      </w:r>
      <w:r w:rsidR="00E4780C" w:rsidRPr="00EA4322">
        <w:t xml:space="preserve">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E303B9" w:rsidP="00B64D87" w:rsidR="00E303B9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B164F7">
        <w:rPr>
          <w:bCs/>
        </w:rPr>
        <w:t>6. rujna</w:t>
      </w:r>
      <w:r w:rsidR="000119E8" w:rsidRPr="00EA4322">
        <w:rPr>
          <w:bCs/>
        </w:rPr>
        <w:t xml:space="preserve"> 201</w:t>
      </w:r>
      <w:r w:rsidR="00E4780C">
        <w:rPr>
          <w:bCs/>
        </w:rPr>
        <w:t>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F58B3" w:rsidP="00B64D87" w:rsidR="00DF58B3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B164F7">
        <w:t>6. rujna</w:t>
      </w:r>
      <w:r w:rsidR="00E4780C">
        <w:t xml:space="preserve">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DC3" w:rsidR="00A97DC3">
      <w:r>
        <w:separator/>
      </w:r>
    </w:p>
  </w:endnote>
  <w:endnote w:id="0" w:type="continuationSeparator">
    <w:p w:rsidRDefault="00A97DC3" w:rsidR="00A97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C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DC3" w:rsidR="00A97DC3">
      <w:r>
        <w:separator/>
      </w:r>
    </w:p>
  </w:footnote>
  <w:footnote w:id="0" w:type="continuationSeparator">
    <w:p w:rsidRDefault="00A97DC3" w:rsidR="00A97D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5D520A">
      <w:t>4/2015</w:t>
    </w:r>
    <w:r w:rsidR="00573A32">
      <w:t>-98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0FFA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9DE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576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6B73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C86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3A32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20A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7B5A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85AEA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17FFE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C31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A2A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28D2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BC9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97DC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164F7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6AF6"/>
    <w:rsid w:val="00DC73CF"/>
    <w:rsid w:val="00DD05A6"/>
    <w:rsid w:val="00DD299E"/>
    <w:rsid w:val="00DD50DF"/>
    <w:rsid w:val="00DD7DA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8B3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80C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8F4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C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C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C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8F4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C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C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C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352</properties:Words>
  <properties:Characters>1703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2017-09-06T06:35:00Z</dcterms:created>
  <dc:creator>korlevicd</dc:creator>
  <cp:lastModifiedBy>Danijela Fumić</cp:lastModifiedBy>
  <cp:lastPrinted>2017-09-06T06:35:00Z</cp:lastPrinted>
  <dcterms:modified xmlns:xsi="http://www.w3.org/2001/XMLSchema-instance" xsi:type="dcterms:W3CDTF">2017-09-06T06:35:00Z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