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8e14" w14:paraId="cb18e14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2338A8">
        <w:t>441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92DCF">
        <w:t>0</w:t>
      </w:r>
      <w:r w:rsidR="00592BEA">
        <w:t>3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F215B">
        <w:t>ROBNI MAGAZIN STIL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592BEA">
        <w:t>Zadru</w:t>
      </w:r>
      <w:r w:rsidR="00192DCF">
        <w:t xml:space="preserve"> (</w:t>
      </w:r>
      <w:r w:rsidR="00592BEA">
        <w:t>Grad Zadar</w:t>
      </w:r>
      <w:r w:rsidR="00192DCF">
        <w:t xml:space="preserve">), </w:t>
      </w:r>
      <w:r w:rsidR="003F215B">
        <w:t>Ulica Jurja Šižgorića 7</w:t>
      </w:r>
      <w:r w:rsidR="00912002">
        <w:t>,</w:t>
      </w:r>
      <w:r w:rsidR="00A01095">
        <w:t xml:space="preserve"> OIB: </w:t>
      </w:r>
      <w:r w:rsidR="003F215B">
        <w:t>03000783869</w:t>
      </w:r>
      <w:r>
        <w:t xml:space="preserve">, </w:t>
      </w:r>
      <w:r w:rsidR="00715381">
        <w:t>26</w:t>
      </w:r>
      <w:r w:rsidR="00CB2196">
        <w:t xml:space="preserve">. travnja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F215B">
        <w:t>ROBNI MAGAZIN STIL d.o.o. sa sjedištem u Zadru (Grad Zadar), Ulica Jurja Šižgorića 7, OIB: 03000783869</w:t>
      </w:r>
      <w:r w:rsidR="001322CF">
        <w:t xml:space="preserve"> </w:t>
      </w:r>
      <w:r>
        <w:t xml:space="preserve">s danom </w:t>
      </w:r>
      <w:r w:rsidR="00715381">
        <w:t>26</w:t>
      </w:r>
      <w:r w:rsidR="00CB2196">
        <w:t xml:space="preserve">. travnja </w:t>
      </w:r>
      <w:r>
        <w:t>2016. u 14,</w:t>
      </w:r>
      <w:r w:rsidR="00715381">
        <w:t>50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715381" w:rsidR="00E41244" w:rsidRPr="00715381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715381">
        <w:t>II</w:t>
      </w:r>
      <w:r w:rsidR="00386298" w:rsidRPr="00715381">
        <w:t xml:space="preserve">. </w:t>
      </w:r>
      <w:r w:rsidR="00193657" w:rsidRPr="00715381">
        <w:t>Stečajnim upraviteljem</w:t>
      </w:r>
      <w:r w:rsidRPr="00715381">
        <w:t xml:space="preserve"> dužnika </w:t>
      </w:r>
      <w:r w:rsidR="00193657" w:rsidRPr="00715381">
        <w:t xml:space="preserve">imenuje se </w:t>
      </w:r>
      <w:r w:rsidR="00715381" w:rsidRPr="00715381">
        <w:t>ČULJAK VENCEL iz Osijeka,</w:t>
      </w:r>
      <w:r w:rsidR="00715381" w:rsidRPr="008E37E9">
        <w:t xml:space="preserve"> Plješevička 16E, OIB: 60951188779</w:t>
      </w:r>
      <w:r w:rsidR="00715381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F215B">
        <w:t>ROBNI MAGAZIN STIL d.o.o. sa sjedištem u Zadru (Grad Zadar), Ulica Jurja Šižgorića 7, OIB: 03000783869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92BEA">
        <w:t>03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3F215B">
        <w:t>607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3F215B">
        <w:t>11.582,79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</w:t>
      </w:r>
      <w:r w:rsidR="003F215B">
        <w:t>e</w:t>
      </w:r>
      <w:r w:rsidR="001E74F1" w:rsidRPr="00CF7AC9">
        <w:t xml:space="preserve"> račun</w:t>
      </w:r>
      <w:r w:rsidR="003F215B">
        <w:t>e</w:t>
      </w:r>
      <w:r w:rsidR="00920BCD">
        <w:t xml:space="preserve"> kod </w:t>
      </w:r>
      <w:r w:rsidR="003F215B">
        <w:t>Hypo Alpe-Adria-Bank d.d. i Imex banke d.d</w:t>
      </w:r>
      <w:r w:rsidR="00192DCF">
        <w:t>.,</w:t>
      </w:r>
      <w:r w:rsidR="001E74F1" w:rsidRPr="00CF7AC9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192DCF">
        <w:t>2</w:t>
      </w:r>
      <w:r w:rsidR="00592BEA">
        <w:t>5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715381">
        <w:t>26</w:t>
      </w:r>
      <w:r w:rsidR="00CB2196">
        <w:t xml:space="preserve">. travnja </w:t>
      </w:r>
      <w:r w:rsidR="001B47CD">
        <w:t xml:space="preserve">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5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2338A8">
      <w:t>441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338A8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538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B2196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15E9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5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5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5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5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1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5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5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5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5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ROBNI MAGAZIN STIL d.o.o. za ugostiteljstvo i turizam</izvorni_sadrzaj>
    <derivirana_varijabla naziv="DomainObject.Predmet.ProtustrankaFormated_1">  ROBNI MAGAZIN STIL d.o.o. za ugostiteljstvo i turizam</derivirana_varijabla>
  </DomainObject.Predmet.ProtustrankaFormated>
  <DomainObject.Predmet.ProtustrankaFormatedOIB>
    <izvorni_sadrzaj>  ROBNI MAGAZIN STIL d.o.o. za ugostiteljstvo i turizam, OIB 03000783869</izvorni_sadrzaj>
    <derivirana_varijabla naziv="DomainObject.Predmet.ProtustrankaFormatedOIB_1">  ROBNI MAGAZIN STIL d.o.o. za ugostiteljstvo i turizam, OIB 03000783869</derivirana_varijabla>
  </DomainObject.Predmet.ProtustrankaFormatedOIB>
  <DomainObject.Predmet.ProtustrankaFormatedWithAdress>
    <izvorni_sadrzaj> ROBNI MAGAZIN STIL d.o.o. za ugostiteljstvo i turizam, Ulica Jurja Šižgorića 7, 23000 Zadar</izvorni_sadrzaj>
    <derivirana_varijabla naziv="DomainObject.Predmet.ProtustrankaFormatedWithAdress_1"> ROBNI MAGAZIN STIL d.o.o. za ugostiteljstvo i turizam, Ulica Jurja Šižgorića 7, 23000 Zadar</derivirana_varijabla>
  </DomainObject.Predmet.ProtustrankaFormatedWithAdress>
  <DomainObject.Predmet.ProtustrankaFormatedWithAdressOIB>
    <izvorni_sadrzaj> ROBNI MAGAZIN STIL d.o.o. za ugostiteljstvo i turizam, OIB 03000783869, Ulica Jurja Šižgorića 7, 23000 Zadar</izvorni_sadrzaj>
    <derivirana_varijabla naziv="DomainObject.Predmet.ProtustrankaFormatedWithAdressOIB_1"> ROBNI MAGAZIN STIL d.o.o. za ugostiteljstvo i turizam, OIB 03000783869, Ulica Jurja Šižgorića 7, 23000 Zadar</derivirana_varijabla>
  </DomainObject.Predmet.ProtustrankaFormatedWithAdressOIB>
  <DomainObject.Predmet.ProtustrankaWithAdress>
    <izvorni_sadrzaj>ROBNI MAGAZIN STIL d.o.o. za ugostiteljstvo i turizam Ulica Jurja Šižgorića 7, 23000 Zadar</izvorni_sadrzaj>
    <derivirana_varijabla naziv="DomainObject.Predmet.ProtustrankaWithAdress_1">ROBNI MAGAZIN STIL d.o.o. za ugostiteljstvo i turizam Ulica Jurja Šižgorića 7, 23000 Zadar</derivirana_varijabla>
  </DomainObject.Predmet.ProtustrankaWithAdress>
  <DomainObject.Predmet.ProtustrankaWithAdressOIB>
    <izvorni_sadrzaj>ROBNI MAGAZIN STIL d.o.o. za ugostiteljstvo i turizam, OIB 03000783869, Ulica Jurja Šižgorića 7, 23000 Zadar</izvorni_sadrzaj>
    <derivirana_varijabla naziv="DomainObject.Predmet.ProtustrankaWithAdressOIB_1">ROBNI MAGAZIN STIL d.o.o. za ugostiteljstvo i turizam, OIB 03000783869, Ulica Jurja Šižgorića 7, 23000 Zadar</derivirana_varijabla>
  </DomainObject.Predmet.ProtustrankaWithAdressOIB>
  <DomainObject.Predmet.ProtustrankaNazivFormated>
    <izvorni_sadrzaj>ROBNI MAGAZIN STIL d.o.o. za ugostiteljstvo i turizam</izvorni_sadrzaj>
    <derivirana_varijabla naziv="DomainObject.Predmet.ProtustrankaNazivFormated_1">ROBNI MAGAZIN STIL d.o.o. za ugostiteljstvo i turizam</derivirana_varijabla>
  </DomainObject.Predmet.ProtustrankaNazivFormated>
  <DomainObject.Predmet.ProtustrankaNazivFormatedOIB>
    <izvorni_sadrzaj>ROBNI MAGAZIN STIL d.o.o. za ugostiteljstvo i turizam, OIB 03000783869</izvorni_sadrzaj>
    <derivirana_varijabla naziv="DomainObject.Predmet.ProtustrankaNazivFormatedOIB_1">ROBNI MAGAZIN STIL d.o.o. za ugostiteljstvo i turizam, OIB 03000783869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11582.79</izvorni_sadrzaj>
    <derivirana_varijabla naziv="DomainObject.Predmet.TrenutnaVrijednost_1">11582.79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ROBNI MAGAZIN STIL d.o.o. za ugostiteljstvo i turizam</item>
    </izvorni_sadrzaj>
    <derivirana_varijabla naziv="DomainObject.Predmet.ProtuStrankaListFormated_1">
      <item>ROBNI MAGAZIN STIL d.o.o. za ugostiteljstvo i turizam</item>
    </derivirana_varijabla>
  </DomainObject.Predmet.ProtuStrankaListFormated>
  <DomainObject.Predmet.ProtuStrankaListFormatedOIB>
    <izvorni_sadrzaj>
      <item>ROBNI MAGAZIN STIL d.o.o. za ugostiteljstvo i turizam, OIB 03000783869</item>
    </izvorni_sadrzaj>
    <derivirana_varijabla naziv="DomainObject.Predmet.ProtuStrankaListFormatedOIB_1">
      <item>ROBNI MAGAZIN STIL d.o.o. za ugostiteljstvo i turizam, OIB 03000783869</item>
    </derivirana_varijabla>
  </DomainObject.Predmet.ProtuStrankaListFormatedOIB>
  <DomainObject.Predmet.ProtuStrankaListFormatedWithAdress>
    <izvorni_sadrzaj>
      <item>ROBNI MAGAZIN STIL d.o.o. za ugostiteljstvo i turizam, Ulica Jurja Šižgorića 7, 23000 Zadar</item>
    </izvorni_sadrzaj>
    <derivirana_varijabla naziv="DomainObject.Predmet.ProtuStrankaListFormatedWithAdress_1">
      <item>ROBNI MAGAZIN STIL d.o.o. za ugostiteljstvo i turizam, Ulica Jurja Šižgorića 7, 23000 Zadar</item>
    </derivirana_varijabla>
  </DomainObject.Predmet.ProtuStrankaListFormatedWithAdress>
  <DomainObject.Predmet.ProtuStrankaListFormatedWithAdressOIB>
    <izvorni_sadrzaj>
      <item>ROBNI MAGAZIN STIL d.o.o. za ugostiteljstvo i turizam, OIB 03000783869, Ulica Jurja Šižgorića 7, 23000 Zadar</item>
    </izvorni_sadrzaj>
    <derivirana_varijabla naziv="DomainObject.Predmet.ProtuStrankaListFormatedWithAdressOIB_1">
      <item>ROBNI MAGAZIN STIL d.o.o. za ugostiteljstvo i turizam, OIB 03000783869, Ulica Jurja Šižgorića 7, 23000 Zadar</item>
    </derivirana_varijabla>
  </DomainObject.Predmet.ProtuStrankaListFormatedWithAdressOIB>
  <DomainObject.Predmet.ProtuStrankaListNazivFormated>
    <izvorni_sadrzaj>
      <item>ROBNI MAGAZIN STIL d.o.o. za ugostiteljstvo i turizam</item>
    </izvorni_sadrzaj>
    <derivirana_varijabla naziv="DomainObject.Predmet.ProtuStrankaListNazivFormated_1">
      <item>ROBNI MAGAZIN STIL d.o.o. za ugostiteljstvo i turizam</item>
    </derivirana_varijabla>
  </DomainObject.Predmet.ProtuStrankaListNazivFormated>
  <DomainObject.Predmet.ProtuStrankaListNazivFormatedOIB>
    <izvorni_sadrzaj>
      <item>ROBNI MAGAZIN STIL d.o.o. za ugostiteljstvo i turizam, OIB 03000783869</item>
    </izvorni_sadrzaj>
    <derivirana_varijabla naziv="DomainObject.Predmet.ProtuStrankaListNazivFormatedOIB_1">
      <item>ROBNI MAGAZIN STIL d.o.o. za ugostiteljstvo i turizam, OIB 03000783869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ROBNI MAGAZIN STIL d.o.o. za ugostiteljstvo i turizam</izvorni_sadrzaj>
    <derivirana_varijabla naziv="DomainObject.Predmet.ProtustrankaIDrugi_1">ROBNI MAGAZIN STIL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ROBNI MAGAZIN STIL d.o.o. za ugostiteljstvo i turizam, OIB 03000783869, Ulica Jurja Šižgorića 7, 23000 Zadar</izvorni_sadrzaj>
    <derivirana_varijabla naziv="DomainObject.Predmet.ProtustrankaIDrugiAdressOIB_1">ROBNI MAGAZIN STIL d.o.o. za ugostiteljstvo i turizam, OIB 03000783869, Ulica Jurja Šižgorića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ROBNI MAGAZIN STIL d.o.o. za ugostiteljstvo i turizam</item>
    </izvorni_sadrzaj>
    <derivirana_varijabla naziv="DomainObject.Predmet.SudioniciListNaziv_1">
      <item>FINA</item>
      <item>ROBNI MAGAZIN STIL d.o.o. za ugostiteljstvo i turizam</item>
    </derivirana_varijabla>
  </DomainObject.Predmet.SudioniciListNaziv>
  <DomainObject.Predmet.SudioniciListAdressOIB>
    <izvorni_sadrzaj>
      <item>FINA, OIB 85821130368</item>
      <item>ROBNI MAGAZIN STIL d.o.o. za ugostiteljstvo i turizam, OIB 03000783869, Ulica Jurja Šižgorića 7,23000 Zadar</item>
    </izvorni_sadrzaj>
    <derivirana_varijabla naziv="DomainObject.Predmet.SudioniciListAdressOIB_1">
      <item>FINA, OIB 85821130368</item>
      <item>ROBNI MAGAZIN STIL d.o.o. za ugostiteljstvo i turizam, OIB 03000783869, Ulica Jurja Šižgorića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03000783869</item>
    </izvorni_sadrzaj>
    <derivirana_varijabla naziv="DomainObject.Predmet.SudioniciListNazivOIB_1">
      <item>, OIB 85821130368</item>
      <item>, OIB 03000783869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4834</properties:Characters>
  <properties:Lines>122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2016-03-21T08:28:00Z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2016-04-26T12:48:00Z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