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a083" w14:paraId="cd0a083" w:rsidRDefault="00B86BF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6BF0" w:rsidP="00B86BF0" w:rsidR="00B86BF0">
      <w:pPr>
        <w:pStyle w:val="Bezproreda"/>
      </w:pPr>
    </w:p>
    <w:p w:rsidRDefault="00B86BF0" w:rsidP="00B86BF0" w:rsidR="00B86BF0">
      <w:pPr>
        <w:pStyle w:val="Bezproreda"/>
      </w:pPr>
    </w:p>
    <w:p w:rsidRDefault="00B86BF0" w:rsidP="00B86BF0" w:rsidR="00AE649C">
      <w:pPr>
        <w:pStyle w:val="Bezproreda"/>
      </w:pPr>
      <w:r>
        <w:t xml:space="preserve">     Republika Hrvatska</w:t>
      </w:r>
    </w:p>
    <w:p w:rsidRDefault="00B86BF0" w:rsidP="00B86BF0" w:rsidR="00B86BF0">
      <w:pPr>
        <w:pStyle w:val="Bezproreda"/>
      </w:pPr>
      <w:r>
        <w:t>Trgovački sud u Bjelovaru</w:t>
      </w:r>
    </w:p>
    <w:p w:rsidRDefault="00B86BF0" w:rsidP="00B86BF0" w:rsidR="00B86BF0">
      <w:pPr>
        <w:pStyle w:val="Bezproreda"/>
      </w:pPr>
      <w:r>
        <w:t>Bjelovar, Dr. I. Lebovića 42.</w:t>
      </w:r>
    </w:p>
    <w:p w:rsidRDefault="00B86BF0" w:rsidP="00B86BF0" w:rsidR="00B86BF0">
      <w:pPr>
        <w:pStyle w:val="Bezproreda"/>
      </w:pPr>
    </w:p>
    <w:p w:rsidRDefault="00B86BF0" w:rsidP="00B86BF0" w:rsidR="00B86BF0">
      <w:pPr>
        <w:pStyle w:val="Bezproreda"/>
        <w:jc w:val="center"/>
      </w:pPr>
    </w:p>
    <w:p w:rsidRDefault="00B86BF0" w:rsidP="00B86BF0" w:rsidR="00B86BF0">
      <w:pPr>
        <w:pStyle w:val="Bezproreda"/>
      </w:pPr>
    </w:p>
    <w:p w:rsidRDefault="00B86BF0" w:rsidP="00B86BF0" w:rsidR="00B86BF0">
      <w:pPr>
        <w:pStyle w:val="Bezproreda"/>
        <w:jc w:val="center"/>
      </w:pPr>
      <w:r>
        <w:t>R E P U B L I K A  H R V A T S K A</w:t>
      </w:r>
    </w:p>
    <w:p w:rsidRDefault="00B86BF0" w:rsidP="00B86BF0" w:rsidR="00B86BF0">
      <w:pPr>
        <w:pStyle w:val="Bezproreda"/>
        <w:jc w:val="center"/>
      </w:pPr>
    </w:p>
    <w:p w:rsidRDefault="00B86BF0" w:rsidP="00B86BF0" w:rsidR="00B86BF0">
      <w:pPr>
        <w:pStyle w:val="Bezproreda"/>
        <w:jc w:val="center"/>
      </w:pPr>
      <w:r>
        <w:t>R J E Š E N J E</w:t>
      </w:r>
    </w:p>
    <w:p w:rsidRDefault="00B86BF0" w:rsidP="00B86BF0" w:rsidR="00B86BF0">
      <w:pPr>
        <w:pStyle w:val="Bezproreda"/>
        <w:jc w:val="center"/>
      </w:pP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KIMY j.d.o.o. za građevinu i usluge Bjelovar, Naselje kralja Zvonimira 5/3, OIB: 17743922316, 2. ožujka 2018. </w:t>
      </w:r>
    </w:p>
    <w:p w:rsidRDefault="00B86BF0" w:rsidP="00B86BF0" w:rsidR="00B86BF0">
      <w:pPr>
        <w:pStyle w:val="Bezproreda"/>
        <w:jc w:val="both"/>
        <w:rPr>
          <w:noProof/>
        </w:rPr>
      </w:pPr>
    </w:p>
    <w:p w:rsidRDefault="00B86BF0" w:rsidP="00B86BF0" w:rsidR="00B86BF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KIMY j.d.o.o. za građevinu i usluge Bjelovar, Naselje kralja Zvonimira 5/3, OIB: 17743922316,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50-93-18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HR05 540-93-18.</w:t>
      </w:r>
    </w:p>
    <w:p w:rsidRDefault="00B86BF0" w:rsidP="00B86BF0" w:rsidR="00B86BF0">
      <w:pPr>
        <w:pStyle w:val="Bezproreda"/>
        <w:jc w:val="both"/>
        <w:rPr>
          <w:lang w:val="en-GB"/>
        </w:rPr>
      </w:pPr>
    </w:p>
    <w:p w:rsidRDefault="00B86BF0" w:rsidP="00B86BF0" w:rsidR="00B86BF0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jc w:val="center"/>
      </w:pPr>
      <w:r>
        <w:t>Obrazloženje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</w:pPr>
      <w:r>
        <w:t xml:space="preserve">Dana 9.  siječnja  2018.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</w:pPr>
      <w:r>
        <w:t xml:space="preserve">Sud je rješenjem od 23. siječnja 2018. pokrenuo postupak radi utvrđivanja uvjeta za otvaranje stečajnog postupka nad dužnikom </w:t>
      </w:r>
      <w:r>
        <w:rPr>
          <w:noProof/>
        </w:rPr>
        <w:t>KIMY j.d.o.o. za građevinu i usluge Bjelovar, Naselje kralja Zvonimira 5/3, OIB: 17743922316.</w:t>
      </w:r>
      <w:r>
        <w:t xml:space="preserve"> Istim rješenjem sazvano je ročište radi izjašnjenja o prijedlogu i raspravi o uvjetima za otvaranje stečajnog postupka.</w:t>
      </w:r>
    </w:p>
    <w:p w:rsidRDefault="00B86BF0" w:rsidP="00B86BF0" w:rsidR="00B86BF0">
      <w:pPr>
        <w:pStyle w:val="Bezproreda"/>
        <w:jc w:val="both"/>
      </w:pPr>
      <w:r>
        <w:t xml:space="preserve"> </w:t>
      </w:r>
    </w:p>
    <w:p w:rsidRDefault="00B86BF0" w:rsidP="00B86BF0" w:rsidR="00B86BF0">
      <w:pPr>
        <w:pStyle w:val="Bezproreda"/>
        <w:ind w:firstLine="708"/>
        <w:jc w:val="both"/>
      </w:pPr>
      <w:r>
        <w:t>Na ročištu održanom dana 1. ožujka 2018. godine sud zaključuje da dužnik ne raspolaže imovinom koja bi bila dovoljna za namirenje troškova prethodnog i stečajnog postupka.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</w:pPr>
      <w:r>
        <w:t>U Bjelovaru 2. ožujka 2018.</w:t>
      </w: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 w:left="708"/>
        <w:jc w:val="center"/>
      </w:pPr>
      <w:r>
        <w:t>S u d a c</w:t>
      </w:r>
    </w:p>
    <w:p w:rsidRDefault="00B86BF0" w:rsidP="00B86BF0" w:rsidR="00B86BF0">
      <w:pPr>
        <w:pStyle w:val="Bezproreda"/>
        <w:jc w:val="center"/>
      </w:pPr>
    </w:p>
    <w:p w:rsidRDefault="00B86BF0" w:rsidP="00B86BF0" w:rsidR="00B86BF0">
      <w:pPr>
        <w:pStyle w:val="Bezproreda"/>
        <w:ind w:firstLine="708" w:left="708"/>
        <w:jc w:val="center"/>
      </w:pPr>
      <w:r>
        <w:t>Branka Pleskalt v.r.</w:t>
      </w:r>
    </w:p>
    <w:p w:rsidRDefault="00B86BF0" w:rsidP="00B86BF0" w:rsidR="00B86BF0">
      <w:pPr>
        <w:pStyle w:val="Bezproreda"/>
        <w:ind w:firstLine="708" w:left="708"/>
        <w:jc w:val="center"/>
      </w:pPr>
    </w:p>
    <w:p w:rsidRDefault="00B86BF0" w:rsidP="00B86BF0" w:rsidR="00B86BF0">
      <w:pPr>
        <w:pStyle w:val="Bezproreda"/>
        <w:ind w:firstLine="708" w:left="708"/>
        <w:jc w:val="center"/>
      </w:pPr>
      <w:r>
        <w:t>Za točnost otpravka-ovlašteni službenik</w:t>
      </w:r>
    </w:p>
    <w:p w:rsidRDefault="00B86BF0" w:rsidP="00B86BF0" w:rsidR="00B86BF0">
      <w:pPr>
        <w:pStyle w:val="Bezproreda"/>
        <w:ind w:firstLine="708" w:left="708"/>
        <w:jc w:val="center"/>
      </w:pPr>
      <w:r>
        <w:t>Vesna Dragišić</w:t>
      </w:r>
    </w:p>
    <w:p w:rsidRDefault="00B86BF0" w:rsidP="00B86BF0" w:rsidR="00B86BF0">
      <w:pPr>
        <w:pStyle w:val="Bezproreda"/>
        <w:ind w:firstLine="708" w:left="708"/>
        <w:jc w:val="center"/>
      </w:pPr>
    </w:p>
    <w:p w:rsidRDefault="00B86BF0" w:rsidP="00B86BF0" w:rsidR="00B86BF0">
      <w:pPr>
        <w:pStyle w:val="Bezproreda"/>
        <w:jc w:val="both"/>
      </w:pPr>
    </w:p>
    <w:p w:rsidRDefault="00B86BF0" w:rsidP="00B86BF0" w:rsidR="00B86BF0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86BF0" w:rsidP="00B86BF0" w:rsidR="00B86BF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86BF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621935"/>
      <w:docPartObj>
        <w:docPartGallery w:val="Page Numbers (Top of Page)"/>
        <w:docPartUnique/>
      </w:docPartObj>
    </w:sdtPr>
    <w:sdtEndPr/>
    <w:sdtContent>
      <w:p w:rsidRDefault="00B86BF0" w:rsidR="00B86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930">
          <w:t>2</w:t>
        </w:r>
        <w:r>
          <w:fldChar w:fldCharType="end"/>
        </w:r>
      </w:p>
    </w:sdtContent>
  </w:sdt>
  <w:p w:rsidRDefault="00B86BF0" w:rsidR="008333A9">
    <w:pPr>
      <w:pStyle w:val="Zaglavlje"/>
    </w:pPr>
    <w:r>
      <w:t>Poslovni broj: 1 St-93/2018-5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930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BF0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57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St-93/2018-5</izvorni_sadrzaj>
    <derivirana_varijabla naziv="DomainObject.Oznaka_1">St-93/2018-5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KIMY jednostavno društvo s ograničenom odgovornošću za građevinu i usluge</izvorni_sadrzaj>
    <derivirana_varijabla naziv="DomainObject.Predmet.ProtustrankaFormated_1">  KIMY jednostavno društvo s ograničenom odgovornošću za građevinu i usluge</derivirana_varijabla>
  </DomainObject.Predmet.ProtustrankaFormated>
  <DomainObject.Predmet.ProtustrankaFormatedOIB>
    <izvorni_sadrzaj>  KIMY jednostavno društvo s ograničenom odgovornošću za građevinu i usluge, OIB 17743922316</izvorni_sadrzaj>
    <derivirana_varijabla naziv="DomainObject.Predmet.ProtustrankaFormatedOIB_1">  KIMY jednostavno društvo s ograničenom odgovornošću za građevinu i usluge, OIB 17743922316</derivirana_varijabla>
  </DomainObject.Predmet.ProtustrankaFormatedOIB>
  <DomainObject.Predmet.ProtustrankaFormatedWithAdress>
    <izvorni_sadrzaj> KIMY jednostavno društvo s ograničenom odgovornošću za građevinu i usluge, Naselje kralja Zvonimira 5/3, 43000 Bjelovar</izvorni_sadrzaj>
    <derivirana_varijabla naziv="DomainObject.Predmet.ProtustrankaFormatedWithAdress_1"> KIMY jednostavno društvo s ograničenom odgovornošću za građevinu i usluge, Naselje kralja Zvonimira 5/3, 43000 Bjelovar</derivirana_varijabla>
  </DomainObject.Predmet.ProtustrankaFormatedWithAdress>
  <DomainObject.Predmet.ProtustrankaFormatedWithAdressOIB>
    <izvorni_sadrzaj> KIMY jednostavno društvo s ograničenom odgovornošću za građevinu i usluge, OIB 17743922316, Naselje kralja Zvonimira 5/3, 43000 Bjelovar</izvorni_sadrzaj>
    <derivirana_varijabla naziv="DomainObject.Predmet.ProtustrankaFormatedWithAdressOIB_1"> KIMY jednostavno društvo s ograničenom odgovornošću za građevinu i usluge, OIB 17743922316, Naselje kralja Zvonimira 5/3, 43000 Bjelovar</derivirana_varijabla>
  </DomainObject.Predmet.ProtustrankaFormatedWithAdressOIB>
  <DomainObject.Predmet.ProtustrankaWithAdress>
    <izvorni_sadrzaj>KIMY jednostavno društvo s ograničenom odgovornošću za građevinu i usluge Naselje kralja Zvonimira 5/3, 43000 Bjelovar</izvorni_sadrzaj>
    <derivirana_varijabla naziv="DomainObject.Predmet.ProtustrankaWithAdress_1">KIMY jednostavno društvo s ograničenom odgovornošću za građevinu i usluge Naselje kralja Zvonimira 5/3, 43000 Bjelovar</derivirana_varijabla>
  </DomainObject.Predmet.ProtustrankaWithAdress>
  <DomainObject.Predmet.ProtustrankaWithAdressOIB>
    <izvorni_sadrzaj>KIMY jednostavno društvo s ograničenom odgovornošću za građevinu i usluge, OIB 17743922316, Naselje kralja Zvonimira 5/3, 43000 Bjelovar</izvorni_sadrzaj>
    <derivirana_varijabla naziv="DomainObject.Predmet.ProtustrankaWithAdressOIB_1">KIMY jednostavno društvo s ograničenom odgovornošću za građevinu i usluge, OIB 17743922316, Naselje kralja Zvonimira 5/3, 43000 Bjelovar</derivirana_varijabla>
  </DomainObject.Predmet.ProtustrankaWithAdressOIB>
  <DomainObject.Predmet.ProtustrankaNazivFormated>
    <izvorni_sadrzaj>KIMY jednostavno društvo s ograničenom odgovornošću za građevinu i usluge</izvorni_sadrzaj>
    <derivirana_varijabla naziv="DomainObject.Predmet.ProtustrankaNazivFormated_1">KIMY jednostavno društvo s ograničenom odgovornošću za građevinu i usluge</derivirana_varijabla>
  </DomainObject.Predmet.ProtustrankaNazivFormated>
  <DomainObject.Predmet.ProtustrankaNazivFormatedOIB>
    <izvorni_sadrzaj>KIMY jednostavno društvo s ograničenom odgovornošću za građevinu i usluge, OIB 17743922316</izvorni_sadrzaj>
    <derivirana_varijabla naziv="DomainObject.Predmet.ProtustrankaNazivFormatedOIB_1">KIMY jednostavno društvo s ograničenom odgovornošću za građevinu i usluge, OIB 17743922316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KIMY jednostavno društvo s ograničenom odgovornošću za građevinu i usluge</item>
    </izvorni_sadrzaj>
    <derivirana_varijabla naziv="DomainObject.Predmet.ProtuStrankaListFormated_1">
      <item>KIMY jednostavno društvo s ograničenom odgovornošću za građevinu i usluge</item>
    </derivirana_varijabla>
  </DomainObject.Predmet.ProtuStrankaListFormated>
  <DomainObject.Predmet.ProtuStrankaListFormatedOIB>
    <izvorni_sadrzaj>
      <item>KIMY jednostavno društvo s ograničenom odgovornošću za građevinu i usluge, OIB 17743922316</item>
    </izvorni_sadrzaj>
    <derivirana_varijabla naziv="DomainObject.Predmet.ProtuStrankaListFormatedOIB_1">
      <item>KIMY jednostavno društvo s ograničenom odgovornošću za građevinu i usluge, OIB 17743922316</item>
    </derivirana_varijabla>
  </DomainObject.Predmet.ProtuStrankaListFormatedOIB>
  <DomainObject.Predmet.ProtuStrankaListFormatedWithAdress>
    <izvorni_sadrzaj>
      <item>KIMY jednostavno društvo s ograničenom odgovornošću za građevinu i usluge, Naselje kralja Zvonimira 5/3, 43000 Bjelovar</item>
    </izvorni_sadrzaj>
    <derivirana_varijabla naziv="DomainObject.Predmet.ProtuStrankaListFormatedWithAdress_1">
      <item>KIMY jednostavno društvo s ograničenom odgovornošću za građevinu i usluge, Naselje kralja Zvonimira 5/3, 43000 Bjelovar</item>
    </derivirana_varijabla>
  </DomainObject.Predmet.ProtuStrankaListFormatedWithAdress>
  <DomainObject.Predmet.ProtuStrankaListFormatedWithAdressOIB>
    <izvorni_sadrzaj>
      <item>KIMY jednostavno društvo s ograničenom odgovornošću za građevinu i usluge, OIB 17743922316, Naselje kralja Zvonimira 5/3, 43000 Bjelovar</item>
    </izvorni_sadrzaj>
    <derivirana_varijabla naziv="DomainObject.Predmet.ProtuStrankaListFormatedWithAdressOIB_1">
      <item>KIMY jednostavno društvo s ograničenom odgovornošću za građevinu i usluge, OIB 17743922316, Naselje kralja Zvonimira 5/3, 43000 Bjelovar</item>
    </derivirana_varijabla>
  </DomainObject.Predmet.ProtuStrankaListFormatedWithAdressOIB>
  <DomainObject.Predmet.ProtuStrankaListNazivFormated>
    <izvorni_sadrzaj>
      <item>KIMY jednostavno društvo s ograničenom odgovornošću za građevinu i usluge</item>
    </izvorni_sadrzaj>
    <derivirana_varijabla naziv="DomainObject.Predmet.ProtuStrankaListNazivFormated_1">
      <item>KIMY jednostavno društvo s ograničenom odgovornošću za građevinu i usluge</item>
    </derivirana_varijabla>
  </DomainObject.Predmet.ProtuStrankaListNazivFormated>
  <DomainObject.Predmet.ProtuStrankaListNazivFormatedOIB>
    <izvorni_sadrzaj>
      <item>KIMY jednostavno društvo s ograničenom odgovornošću za građevinu i usluge, OIB 17743922316</item>
    </izvorni_sadrzaj>
    <derivirana_varijabla naziv="DomainObject.Predmet.ProtuStrankaListNazivFormatedOIB_1">
      <item>KIMY jednostavno društvo s ograničenom odgovornošću za građevinu i usluge, OIB 17743922316</item>
    </derivirana_varijabla>
  </DomainObject.Predmet.ProtuStrankaListNazivFormatedOIB>
  <DomainObject.Predmet.OstaliListFormated>
    <izvorni_sadrzaj>
      <item>Mirko Kljunić</item>
    </izvorni_sadrzaj>
    <derivirana_varijabla naziv="DomainObject.Predmet.OstaliListFormated_1">
      <item>Mirko Kljunić</item>
    </derivirana_varijabla>
  </DomainObject.Predmet.OstaliListFormated>
  <DomainObject.Predmet.OstaliListFormatedOIB>
    <izvorni_sadrzaj>
      <item>Mirko Kljunić, OIB 65017403137</item>
    </izvorni_sadrzaj>
    <derivirana_varijabla naziv="DomainObject.Predmet.OstaliListFormatedOIB_1">
      <item>Mirko Kljunić, OIB 65017403137</item>
    </derivirana_varijabla>
  </DomainObject.Predmet.OstaliListFormatedOIB>
  <DomainObject.Predmet.OstaliListFormatedWithAdress>
    <izvorni_sadrzaj>
      <item>Mirko Kljunić, Veliko Korenovo 7., 43000 Veliko Korenovo</item>
    </izvorni_sadrzaj>
    <derivirana_varijabla naziv="DomainObject.Predmet.OstaliListFormatedWithAdress_1">
      <item>Mirko Kljunić, Veliko Korenovo 7., 43000 Veliko Korenovo</item>
    </derivirana_varijabla>
  </DomainObject.Predmet.OstaliListFormatedWithAdress>
  <DomainObject.Predmet.OstaliListFormatedWithAdressOIB>
    <izvorni_sadrzaj>
      <item>Mirko Kljunić, OIB 65017403137, Veliko Korenovo 7., 43000 Veliko Korenovo</item>
    </izvorni_sadrzaj>
    <derivirana_varijabla naziv="DomainObject.Predmet.OstaliListFormatedWithAdressOIB_1">
      <item>Mirko Kljunić, OIB 65017403137, Veliko Korenovo 7., 43000 Veliko Korenovo</item>
    </derivirana_varijabla>
  </DomainObject.Predmet.OstaliListFormatedWithAdressOIB>
  <DomainObject.Predmet.OstaliListNazivFormated>
    <izvorni_sadrzaj>
      <item>Mirko Kljunić</item>
    </izvorni_sadrzaj>
    <derivirana_varijabla naziv="DomainObject.Predmet.OstaliListNazivFormated_1">
      <item>Mirko Kljunić</item>
    </derivirana_varijabla>
  </DomainObject.Predmet.OstaliListNazivFormated>
  <DomainObject.Predmet.OstaliListNazivFormatedOIB>
    <izvorni_sadrzaj>
      <item>Mirko Kljunić, OIB 65017403137</item>
    </izvorni_sadrzaj>
    <derivirana_varijabla naziv="DomainObject.Predmet.OstaliListNazivFormatedOIB_1">
      <item>Mirko Kljunić, OIB 65017403137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St-93/2018-5</izvorni_sadrzaj>
    <derivirana_varijabla naziv="DomainObject.PoslovniBrojDokumenta_1">St-93/2018-5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KIMY jednostavno društvo s ograničenom odgovornošću za građevinu i usluge</izvorni_sadrzaj>
    <derivirana_varijabla naziv="DomainObject.Predmet.ProtustrankaIDrugi_1">KIMY jednostavno društvo s ograničenom odgovornošću za građevinu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KIMY jednostavno društvo s ograničenom odgovornošću za građevinu i usluge, OIB 17743922316, Naselje kralja Zvonimira 5/3, 43000 Bjelovar</izvorni_sadrzaj>
    <derivirana_varijabla naziv="DomainObject.Predmet.ProtustrankaIDrugiAdressOIB_1">KIMY jednostavno društvo s ograničenom odgovornošću za građevinu i usluge, OIB 17743922316, Naselje kralja Zvonimira 5/3,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KIMY jednostavno društvo s ograničenom odgovornošću za građevinu i usluge</item>
      <item>Mirko Kljunić</item>
    </izvorni_sadrzaj>
    <derivirana_varijabla naziv="DomainObject.Predmet.SudioniciListNaziv_1">
      <item>FINA, RC ZAGREB, Podružnica BJELOVAR</item>
      <item>KIMY jednostavno društvo s ograničenom odgovornošću za građevinu i usluge</item>
      <item>Mirko Kljunić</item>
    </derivirana_varijabla>
  </DomainObject.Predmet.SudioniciListNaziv>
  <DomainObject.Predmet.SudioniciListAdressOIB>
    <izvorni_sadrzaj>
      <item>FINA, RC ZAGREB, Podružnica BJELOVAR, OIB 85821130368, F. Supila 4,43000 Bjelovar</item>
      <item>KIMY jednostavno društvo s ograničenom odgovornošću za građevinu i usluge, OIB 17743922316, Naselje kralja Zvonimira 5/3,43000 Bjelovar</item>
      <item>Mirko Kljunić, OIB 65017403137, Veliko Korenovo 7.,43000 Veliko Korenovo</item>
    </izvorni_sadrzaj>
    <derivirana_varijabla naziv="DomainObject.Predmet.SudioniciListAdressOIB_1">
      <item>FINA, RC ZAGREB, Podružnica BJELOVAR, OIB 85821130368, F. Supila 4,43000 Bjelovar</item>
      <item>KIMY jednostavno društvo s ograničenom odgovornošću za građevinu i usluge, OIB 17743922316, Naselje kralja Zvonimira 5/3,43000 Bjelovar</item>
      <item>Mirko Kljunić, OIB 65017403137, Veliko Korenovo 7.,43000 Veliko Korenovo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C0E53-D2E0-4C95-8C0D-39C4CB130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2493</properties:Characters>
  <properties:Lines>74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2018-03-02T10:22:00Z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St-93/2018-5 / Odluka - Rješenje (odluka_St-93_2018-5.docx)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