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a344" w14:paraId="5d2a344" w:rsidRDefault="00EC4A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4AA3" w:rsidP="00EC4AA3" w:rsidR="00AE649C">
      <w:pPr>
        <w:pStyle w:val="NormaleSPIS"/>
        <w:spacing w:after="0"/>
      </w:pPr>
      <w:r>
        <w:t xml:space="preserve">         Republika Hrvatska</w:t>
      </w:r>
    </w:p>
    <w:p w:rsidRDefault="00EC4AA3" w:rsidP="00EC4AA3" w:rsidR="00EC4AA3">
      <w:pPr>
        <w:pStyle w:val="NormaleSPIS"/>
        <w:spacing w:after="0"/>
      </w:pPr>
      <w:r>
        <w:t xml:space="preserve">     Trgovački sud u Bjelovaru</w:t>
      </w:r>
    </w:p>
    <w:p w:rsidRDefault="00EC4AA3" w:rsidP="00EC4AA3" w:rsidR="00EC4AA3" w:rsidRPr="00B76F3C">
      <w:pPr>
        <w:pStyle w:val="NormaleSPIS"/>
        <w:spacing w:after="0"/>
      </w:pPr>
      <w:r>
        <w:t>Bjelovar, Šetalište dr.I.Lebovića 42.</w:t>
      </w:r>
    </w:p>
    <w:p w:rsidRDefault="00EC4AA3" w:rsidP="00EC4AA3" w:rsidR="00EC4AA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St-191/2018-2</w:t>
      </w:r>
    </w:p>
    <w:p w:rsidRDefault="00EC4AA3" w:rsidP="00EC4AA3" w:rsidR="00EC4AA3">
      <w:pPr>
        <w:jc w:val="right"/>
        <w:outlineLvl w:val="0"/>
        <w:rPr>
          <w:rFonts w:cs="Arial" w:hAnsi="Arial" w:ascii="Arial"/>
          <w:b/>
          <w:noProof/>
        </w:rPr>
      </w:pPr>
    </w:p>
    <w:p w:rsidRDefault="00EC4AA3" w:rsidP="00EC4AA3" w:rsidR="00EC4AA3">
      <w:pPr>
        <w:overflowPunct w:val="false"/>
        <w:autoSpaceDE w:val="false"/>
        <w:autoSpaceDN w:val="false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EC4AA3" w:rsidP="00EC4AA3" w:rsidR="00EC4AA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EC4AA3" w:rsidP="00EC4AA3" w:rsidR="00EC4AA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EC4AA3" w:rsidP="00EC4AA3" w:rsidR="00EC4AA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INTERIJERI GALIĆ j.d.o.o. za graditeljstvo, trgovinu i usluge iz Sesveta, Carići 4, MBS 080975561, OIB 11169134026, 19. lipnja 2018.    </w:t>
      </w:r>
    </w:p>
    <w:p w:rsidRDefault="00EC4AA3" w:rsidP="00EC4AA3" w:rsidR="00EC4AA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EC4AA3" w:rsidP="00EC4AA3" w:rsidR="00EC4AA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Josipu Galić iz Sesveta, Carići 4, OIB 07277793734, kao osobi ovlaštenoj za zastupanje dužnika po zakonu, da u roku od 8 dana plati predujam za namirenje troškova stečajnog postupka i to iznos od 1.000,00 kn u Fond za namirenje troškova postupka koji se vodi kod ovog suda, IBAN: HR6123900011300000630 model HR00 50-191-18 i dodatni iznos predujma od 4.713,00 kuna na račun ovog suda br. IBAN:HR6123900011300000630 model HR05 540-191-18. Rok od 8 dana počinje teći istekom osmog dana od objave ovog rješenja na e-oglasnoj ploči ovog suda.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Josip Galić iz Sesveta, Carići 4, OIB 07277793734,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EC4AA3" w:rsidP="00EC4AA3" w:rsidR="00EC4AA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INTERIJERI GALIĆ j.d.o.o. za graditeljstvo, trgovinu i usluge iz Sesveta, Carići 4, MBS 080975561, OIB 11169134026,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50-191-18 i dodatni iznos predujma od 4.713,00 kuna na račun ovog suda br. IBAN:HR6123900011300000630 model HR05 540-191-18. 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EC4AA3" w:rsidP="00EC4AA3" w:rsidR="00EC4AA3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St-191/2018-2</w:t>
      </w:r>
    </w:p>
    <w:p w:rsidRDefault="00EC4AA3" w:rsidP="00EC4AA3" w:rsidR="00EC4AA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EC4AA3" w:rsidP="00EC4AA3" w:rsidR="00EC4AA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EC4AA3" w:rsidP="00EC4AA3" w:rsidR="00EC4AA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INTERIJERI GALIĆ j.d.o.o. za graditeljstvo, trgovinu i usluge iz Sesveta, Carići 4, MBS 080975561, OIB 11169134026. U prijedlogu navodi da na dan 24.07.2017. godine dužnik u očevidniku redoslijeda osnova za plaćanje ima evidentirane neizvršene osnove za plaćanje u neprekidnom razdoblju od 120 dana u ukupnom iznosu od 61.797,95 kuna.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</w:t>
      </w:r>
      <w:bookmarkStart w:name="_GoBack" w:id="0"/>
      <w:bookmarkEnd w:id="0"/>
      <w:r>
        <w:rPr>
          <w:lang w:eastAsia="hr-HR"/>
        </w:rPr>
        <w:t xml:space="preserve">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 Iz sudskog registra proizlazi da je osoba ovlaštena za zastupanje dužnika po zakonu Josip Galić iz Sesveta, Carići 4, OIB 07277793734.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Josipu Galiću, postojala istekom razdoblja od 60 dana i on je najkasnije u daljnjem roku od 21 dan bio dužan podnijeti prijedlog za pokretanje stečajnog postupka, što nije učinio.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EC4AA3" w:rsidP="00EC4AA3" w:rsidR="00EC4AA3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EC4AA3" w:rsidP="00EC4AA3" w:rsidR="00EC4AA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St-191/2018-2</w:t>
      </w:r>
    </w:p>
    <w:p w:rsidRDefault="00EC4AA3" w:rsidP="00EC4AA3" w:rsidR="00EC4AA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EC4AA3" w:rsidP="00EC4AA3" w:rsidR="00EC4AA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</w:p>
    <w:p w:rsidRDefault="00EC4AA3" w:rsidP="00EC4AA3" w:rsidR="00EC4AA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S u d a c</w:t>
      </w:r>
    </w:p>
    <w:p w:rsidRDefault="00EC4AA3" w:rsidP="00EC4AA3" w:rsidR="00EC4AA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EC4AA3" w:rsidP="00EC4AA3" w:rsidR="00EC4AA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EC4AA3" w:rsidP="00EC4AA3" w:rsidR="00EC4AA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EC4AA3" w:rsidP="00EC4AA3" w:rsidR="00EC4AA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EC4AA3" w:rsidP="00EC4AA3" w:rsidR="00EC4AA3">
      <w:pPr>
        <w:autoSpaceDN w:val="false"/>
        <w:jc w:val="both"/>
      </w:pPr>
    </w:p>
    <w:p w:rsidRDefault="00EC4AA3" w:rsidP="00EC4AA3" w:rsidR="00EC4AA3">
      <w:pPr>
        <w:autoSpaceDN w:val="false"/>
        <w:jc w:val="both"/>
      </w:pPr>
    </w:p>
    <w:p w:rsidRDefault="00EC4AA3" w:rsidP="00EC4AA3" w:rsidR="00EC4AA3">
      <w:pPr>
        <w:autoSpaceDN w:val="false"/>
        <w:jc w:val="both"/>
      </w:pPr>
    </w:p>
    <w:p w:rsidRDefault="00EC4AA3" w:rsidP="00EC4AA3" w:rsidR="00EC4AA3">
      <w:pPr>
        <w:jc w:val="both"/>
      </w:pPr>
    </w:p>
    <w:p w:rsidRDefault="00EC4AA3" w:rsidP="00EC4AA3" w:rsidR="00EC4AA3">
      <w:pPr>
        <w:autoSpaceDN w:val="false"/>
        <w:jc w:val="both"/>
      </w:pPr>
    </w:p>
    <w:p w:rsidRDefault="00EC4AA3" w:rsidP="00EC4AA3" w:rsidR="00EC4AA3">
      <w:pPr>
        <w:jc w:val="both"/>
        <w:rPr>
          <w:sz w:val="22"/>
          <w:szCs w:val="22"/>
        </w:rPr>
      </w:pPr>
    </w:p>
    <w:p w:rsidRDefault="00EC4AA3" w:rsidP="00EC4AA3" w:rsidR="00EC4AA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AA3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8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St-191/2018-2</izvorni_sadrzaj>
    <derivirana_varijabla naziv="DomainObject.Oznaka_1">St-191/2018-2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GALIĆ j.d.o.o. za graditeljstvo, trgovinu i usluge</izvorni_sadrzaj>
    <derivirana_varijabla naziv="DomainObject.Predmet.ProtustrankaFormated_1">  INTERIJERI GALIĆ j.d.o.o. za graditeljstvo, trgovinu i usluge</derivirana_varijabla>
  </DomainObject.Predmet.ProtustrankaFormated>
  <DomainObject.Predmet.ProtustrankaFormatedOIB>
    <izvorni_sadrzaj>  INTERIJERI GALIĆ j.d.o.o. za graditeljstvo, trgovinu i usluge, OIB 11169134026</izvorni_sadrzaj>
    <derivirana_varijabla naziv="DomainObject.Predmet.ProtustrankaFormatedOIB_1">  INTERIJERI GALIĆ j.d.o.o. za graditeljstvo, trgovinu i usluge, OIB 11169134026</derivirana_varijabla>
  </DomainObject.Predmet.ProtustrankaFormatedOIB>
  <DomainObject.Predmet.ProtustrankaFormatedWithAdress>
    <izvorni_sadrzaj> INTERIJERI GALIĆ j.d.o.o. za graditeljstvo, trgovinu i usluge, Carići 4 , 10360 Sesvete</izvorni_sadrzaj>
    <derivirana_varijabla naziv="DomainObject.Predmet.ProtustrankaFormatedWithAdress_1"> INTERIJERI GALIĆ j.d.o.o. za graditeljstvo, trgovinu i usluge, Carići 4 , 10360 Sesvete</derivirana_varijabla>
  </DomainObject.Predmet.ProtustrankaFormatedWithAdress>
  <DomainObject.Predmet.ProtustrankaFormatedWithAdressOIB>
    <izvorni_sadrzaj> INTERIJERI GALIĆ j.d.o.o. za graditeljstvo, trgovinu i usluge, OIB 11169134026, Carići 4 , 10360 Sesvete</izvorni_sadrzaj>
    <derivirana_varijabla naziv="DomainObject.Predmet.ProtustrankaFormatedWithAdressOIB_1"> INTERIJERI GALIĆ j.d.o.o. za graditeljstvo, trgovinu i usluge, OIB 11169134026, Carići 4 , 10360 Sesvete</derivirana_varijabla>
  </DomainObject.Predmet.ProtustrankaFormatedWithAdressOIB>
  <DomainObject.Predmet.ProtustrankaWithAdress>
    <izvorni_sadrzaj>INTERIJERI GALIĆ j.d.o.o. za graditeljstvo, trgovinu i usluge Carići 4 , 10360 Sesvete</izvorni_sadrzaj>
    <derivirana_varijabla naziv="DomainObject.Predmet.ProtustrankaWithAdress_1">INTERIJERI GALIĆ j.d.o.o. za graditeljstvo, trgovinu i usluge Carići 4 , 10360 Sesvete</derivirana_varijabla>
  </DomainObject.Predmet.ProtustrankaWithAdress>
  <DomainObject.Predmet.ProtustrankaWithAdressOIB>
    <izvorni_sadrzaj>INTERIJERI GALIĆ j.d.o.o. za graditeljstvo, trgovinu i usluge, OIB 11169134026, Carići 4 , 10360 Sesvete</izvorni_sadrzaj>
    <derivirana_varijabla naziv="DomainObject.Predmet.ProtustrankaWithAdressOIB_1">INTERIJERI GALIĆ j.d.o.o. za graditeljstvo, trgovinu i usluge, OIB 11169134026, Carići 4 , 10360 Sesvete</derivirana_varijabla>
  </DomainObject.Predmet.ProtustrankaWithAdressOIB>
  <DomainObject.Predmet.ProtustrankaNazivFormated>
    <izvorni_sadrzaj>INTERIJERI GALIĆ j.d.o.o. za graditeljstvo, trgovinu i usluge</izvorni_sadrzaj>
    <derivirana_varijabla naziv="DomainObject.Predmet.ProtustrankaNazivFormated_1">INTERIJERI GALIĆ j.d.o.o. za graditeljstvo, trgovinu i usluge</derivirana_varijabla>
  </DomainObject.Predmet.ProtustrankaNazivFormated>
  <DomainObject.Predmet.ProtustrankaNazivFormatedOIB>
    <izvorni_sadrzaj>INTERIJERI GALIĆ j.d.o.o. za graditeljstvo, trgovinu i usluge, OIB 11169134026</izvorni_sadrzaj>
    <derivirana_varijabla naziv="DomainObject.Predmet.ProtustrankaNazivFormatedOIB_1">INTERIJERI GALIĆ j.d.o.o. za graditeljstvo, trgovinu i usluge, OIB 11169134026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GALIĆ j.d.o.o. za graditeljstvo, trgovinu i usluge</item>
    </izvorni_sadrzaj>
    <derivirana_varijabla naziv="DomainObject.Predmet.ProtuStrankaListFormated_1">
      <item>INTERIJERI GALIĆ j.d.o.o. za graditeljstvo, trgovinu i usluge</item>
    </derivirana_varijabla>
  </DomainObject.Predmet.ProtuStrankaListFormated>
  <DomainObject.Predmet.ProtuStrankaListFormatedOIB>
    <izvorni_sadrzaj>
      <item>INTERIJERI GALIĆ j.d.o.o. za graditeljstvo, trgovinu i usluge, OIB 11169134026</item>
    </izvorni_sadrzaj>
    <derivirana_varijabla naziv="DomainObject.Predmet.ProtuStrankaListFormatedOIB_1">
      <item>INTERIJERI GALIĆ j.d.o.o. za graditeljstvo, trgovinu i usluge, OIB 11169134026</item>
    </derivirana_varijabla>
  </DomainObject.Predmet.ProtuStrankaListFormatedOIB>
  <DomainObject.Predmet.ProtuStrankaListFormatedWithAdress>
    <izvorni_sadrzaj>
      <item>INTERIJERI GALIĆ j.d.o.o. za graditeljstvo, trgovinu i usluge, Carići 4 , 10360 Sesvete</item>
    </izvorni_sadrzaj>
    <derivirana_varijabla naziv="DomainObject.Predmet.ProtuStrankaListFormatedWithAdress_1">
      <item>INTERIJERI GALIĆ j.d.o.o. za graditeljstvo, trgovinu i usluge, Carići 4 , 10360 Sesvete</item>
    </derivirana_varijabla>
  </DomainObject.Predmet.ProtuStrankaListFormatedWithAdress>
  <DomainObject.Predmet.ProtuStrankaListFormatedWithAdressOIB>
    <izvorni_sadrzaj>
      <item>INTERIJERI GALIĆ j.d.o.o. za graditeljstvo, trgovinu i usluge, OIB 11169134026, Carići 4 , 10360 Sesvete</item>
    </izvorni_sadrzaj>
    <derivirana_varijabla naziv="DomainObject.Predmet.ProtuStrankaListFormatedWithAdressOIB_1">
      <item>INTERIJERI GALIĆ j.d.o.o. za graditeljstvo, trgovinu i usluge, OIB 11169134026, Carići 4 , 10360 Sesvete</item>
    </derivirana_varijabla>
  </DomainObject.Predmet.ProtuStrankaListFormatedWithAdressOIB>
  <DomainObject.Predmet.ProtuStrankaListNazivFormated>
    <izvorni_sadrzaj>
      <item>INTERIJERI GALIĆ j.d.o.o. za graditeljstvo, trgovinu i usluge</item>
    </izvorni_sadrzaj>
    <derivirana_varijabla naziv="DomainObject.Predmet.ProtuStrankaListNazivFormated_1">
      <item>INTERIJERI GALIĆ j.d.o.o. za graditeljstvo, trgovinu i usluge</item>
    </derivirana_varijabla>
  </DomainObject.Predmet.ProtuStrankaListNazivFormated>
  <DomainObject.Predmet.ProtuStrankaListNazivFormatedOIB>
    <izvorni_sadrzaj>
      <item>INTERIJERI GALIĆ j.d.o.o. za graditeljstvo, trgovinu i usluge, OIB 11169134026</item>
    </izvorni_sadrzaj>
    <derivirana_varijabla naziv="DomainObject.Predmet.ProtuStrankaListNazivFormatedOIB_1">
      <item>INTERIJERI GALIĆ j.d.o.o. za graditeljstvo, trgovinu i usluge, OIB 11169134026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St-191/2018-2</izvorni_sadrzaj>
    <derivirana_varijabla naziv="DomainObject.PoslovniBrojDokumenta_1">St-191/2018-2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GALIĆ j.d.o.o. za graditeljstvo, trgovinu i usluge</izvorni_sadrzaj>
    <derivirana_varijabla naziv="DomainObject.Predmet.ProtustrankaIDrugi_1">INTERIJERI GALIĆ j.d.o.o.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GALIĆ j.d.o.o. za graditeljstvo, trgovinu i usluge, OIB 11169134026, Carići 4 , 10360 Sesvete</izvorni_sadrzaj>
    <derivirana_varijabla naziv="DomainObject.Predmet.ProtustrankaIDrugiAdressOIB_1">INTERIJERI GALIĆ j.d.o.o. za graditeljstvo, trgovinu i usluge, OIB 11169134026, Carići 4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GALIĆ j.d.o.o. za graditeljstvo, trgovinu i usluge</item>
      <item>FINA Regionalni centar Zagreb</item>
    </izvorni_sadrzaj>
    <derivirana_varijabla naziv="DomainObject.Predmet.SudioniciListNaziv_1">
      <item>INTERIJERI GALIĆ j.d.o.o. za graditeljstvo, trgovinu i usluge</item>
      <item>FINA Regionalni centar Zagreb</item>
    </derivirana_varijabla>
  </DomainObject.Predmet.SudioniciListNaziv>
  <DomainObject.Predmet.SudioniciListAdressOIB>
    <izvorni_sadrzaj>
      <item>INTERIJERI GALIĆ j.d.o.o. za graditeljstvo, trgovinu i usluge, OIB 11169134026, Carići 4 ,10360 Sesvete</item>
      <item>FINA Regionalni centar Zagreb, OIB 85821130368, Trg svibanjskih žrtava 1995. br. 1,10000 Zagreb</item>
    </izvorni_sadrzaj>
    <derivirana_varijabla naziv="DomainObject.Predmet.SudioniciListAdressOIB_1">
      <item>INTERIJERI GALIĆ j.d.o.o. za graditeljstvo, trgovinu i usluge, OIB 11169134026, Carići 4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EC448-A66C-47E2-B64D-7D4D506E7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5218</properties:Characters>
  <properties:Lines>100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