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8d89" w14:paraId="36a8d89" w:rsidRDefault="00EA45AA" w:rsidP="00EA45A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A45AA" w:rsidR="00AE649C" w:rsidRPr="00B76F3C">
      <w:pPr>
        <w:pStyle w:val="NormaleSPIS"/>
        <w:spacing w:after="0"/>
      </w:pPr>
    </w:p>
    <w:p w:rsidRDefault="00EA45AA" w:rsidP="00EA45AA" w:rsidR="00EA45A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A45AA" w:rsidP="00EA45AA" w:rsidR="00EA45A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A45AA" w:rsidP="00EA45AA" w:rsidR="00EA45AA" w:rsidRPr="00EA45A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A45AA" w:rsidP="00EA45AA" w:rsidR="00EA45AA">
      <w:pPr>
        <w:spacing w:after="0"/>
        <w:jc w:val="right"/>
      </w:pPr>
      <w:r>
        <w:t>Poslovni broj: 2 St-449/2018-3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center"/>
      </w:pPr>
      <w:r>
        <w:t>U  I M E   R E P U B L I K E   H R V A T S K E</w:t>
      </w:r>
    </w:p>
    <w:p w:rsidRDefault="00EA45AA" w:rsidP="00EA45AA" w:rsidR="00EA45AA">
      <w:pPr>
        <w:spacing w:after="0"/>
        <w:jc w:val="center"/>
      </w:pPr>
    </w:p>
    <w:p w:rsidRDefault="00EA45AA" w:rsidP="00EA45AA" w:rsidR="00EA45AA">
      <w:pPr>
        <w:spacing w:after="0"/>
        <w:jc w:val="center"/>
      </w:pPr>
      <w:r>
        <w:t xml:space="preserve"> R J E Š E N J E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JURČINA MODA društvo s ograničenom odgovornošću za trgovinu i usluge, Zagreb, Jaruščica 9, MBS: 080989948, OIB: 13046974338, 28. lipnja 2018.  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center"/>
      </w:pPr>
      <w:r>
        <w:t>r i j e š i o   j e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  <w:rPr>
          <w:szCs w:val="20"/>
        </w:rPr>
      </w:pPr>
      <w:r>
        <w:tab/>
        <w:t>1. Otvara se stečajni postupak nad dužnikom JURČINA MODA društvo s ograničenom odgovornošću za trgovinu i usluge, Zagreb, Jaruščica 9, MBS: 080989948, OIB: 13046974338.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  <w:rPr>
          <w:szCs w:val="20"/>
        </w:rPr>
      </w:pPr>
      <w:r>
        <w:tab/>
        <w:t>3. Zaključuje se stečajni postupak nad dužnikom JURČINA MODA društvo s ograničenom odgovornošću za trgovinu i usluge, Zagreb, Jaruščica 9, MBS: 080989948, OIB: 13046974338.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  <w:r>
        <w:tab/>
        <w:t>4. Stečajni postupak je otvoren i zaključen s danom 28. lipnja 2018. godine u 10,00 sati, kada je ovo rješenje objavljeno na e-oglasnoj ploči ovoga suda.</w:t>
      </w:r>
    </w:p>
    <w:p w:rsidRDefault="00EA45AA" w:rsidP="00EA45AA" w:rsidR="00EA45AA">
      <w:pPr>
        <w:pStyle w:val="Bezproreda"/>
        <w:spacing w:after="0"/>
        <w:jc w:val="both"/>
      </w:pPr>
    </w:p>
    <w:p w:rsidRDefault="00EA45AA" w:rsidP="00EA45AA" w:rsidR="00EA45A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A45AA" w:rsidP="00EA45AA" w:rsidR="00EA45AA">
      <w:pPr>
        <w:spacing w:after="0"/>
        <w:jc w:val="both"/>
        <w:rPr>
          <w:rFonts w:cs="Times New Roman"/>
        </w:rPr>
      </w:pPr>
    </w:p>
    <w:p w:rsidRDefault="00EA45AA" w:rsidP="00EA45AA" w:rsidR="00EA45A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center"/>
      </w:pPr>
      <w:r>
        <w:t>Obrazloženje</w:t>
      </w:r>
    </w:p>
    <w:p w:rsidRDefault="00EA45AA" w:rsidP="00EA45AA" w:rsidR="00EA45AA">
      <w:pPr>
        <w:spacing w:after="0"/>
        <w:jc w:val="center"/>
      </w:pPr>
    </w:p>
    <w:p w:rsidRDefault="00EA45AA" w:rsidP="00EA45AA" w:rsidR="00EA45A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St-449/2018-2,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A45AA" w:rsidP="00EA45AA" w:rsidR="00EA45AA">
      <w:pPr>
        <w:pStyle w:val="Bezproreda"/>
        <w:spacing w:after="0"/>
        <w:jc w:val="both"/>
      </w:pPr>
    </w:p>
    <w:p w:rsidRDefault="00EA45AA" w:rsidP="00EA45AA" w:rsidR="00EA45A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A45AA" w:rsidP="00EA45AA" w:rsidR="00EA45AA">
      <w:pPr>
        <w:spacing w:after="0"/>
        <w:ind w:firstLine="851"/>
        <w:jc w:val="both"/>
      </w:pPr>
    </w:p>
    <w:p w:rsidRDefault="00EA45AA" w:rsidP="00EA45AA" w:rsidR="00EA45AA">
      <w:pPr>
        <w:spacing w:after="0"/>
        <w:jc w:val="center"/>
      </w:pPr>
      <w:r>
        <w:t>U Bjelovaru 28. lipnja 2018.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ind w:firstLine="720" w:left="4320"/>
      </w:pPr>
      <w:r>
        <w:t>SUDSKI SAVJETNIK</w:t>
      </w:r>
    </w:p>
    <w:p w:rsidRDefault="00EA45AA" w:rsidP="00EA45AA" w:rsidR="00EA45AA">
      <w:pPr>
        <w:spacing w:after="0"/>
        <w:ind w:firstLine="4111"/>
      </w:pPr>
      <w:r>
        <w:tab/>
        <w:t xml:space="preserve">     MIROSLAV LOVREKOVIĆ, v.r.</w:t>
      </w:r>
    </w:p>
    <w:p w:rsidRDefault="00EA45AA" w:rsidP="00EA45AA" w:rsidR="00EA45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A45AA" w:rsidP="00EA45AA" w:rsidR="00EA45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A45AA" w:rsidP="00EA45AA" w:rsidR="00EA45A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A45AA" w:rsidP="00EA45AA" w:rsidR="00EA45AA">
      <w:pPr>
        <w:spacing w:after="0"/>
        <w:jc w:val="both"/>
      </w:pPr>
    </w:p>
    <w:p w:rsidRDefault="00EA45AA" w:rsidP="00EA45AA" w:rsidR="00EA45AA">
      <w:pPr>
        <w:spacing w:after="0"/>
        <w:jc w:val="both"/>
      </w:pPr>
    </w:p>
    <w:p w:rsidRDefault="00EA45AA" w:rsidP="00EA45A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A45A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7858202"/>
      <w:docPartObj>
        <w:docPartGallery w:val="Page Numbers (Top of Page)"/>
        <w:docPartUnique/>
      </w:docPartObj>
    </w:sdtPr>
    <w:sdtContent>
      <w:p w:rsidRDefault="00EA45AA" w:rsidP="00EA45AA" w:rsidR="00EA45AA" w:rsidRPr="00EA45A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F70">
          <w:t>2</w:t>
        </w:r>
        <w:r>
          <w:fldChar w:fldCharType="end"/>
        </w:r>
      </w:p>
    </w:sdtContent>
  </w:sdt>
  <w:p w:rsidRDefault="00EA45AA" w:rsidP="00EA45AA" w:rsidR="008333A9">
    <w:pPr>
      <w:spacing w:after="0"/>
      <w:jc w:val="right"/>
    </w:pPr>
    <w:r>
      <w:t>Poslovni broj: 2 St-449/2018-3</w:t>
    </w:r>
  </w:p>
  <w:p w:rsidRDefault="00EA45AA" w:rsidP="00EA45AA" w:rsidR="00EA45A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F70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5AA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9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St-449/2018-3</izvorni_sadrzaj>
    <derivirana_varijabla naziv="DomainObject.Oznaka_1">St-449/2018-3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JURČINA MODA društvo s ograničenom odgovornošću za trgovinu i usluge zastupanog po punomoćniku Milan Jurčina</izvorni_sadrzaj>
    <derivirana_varijabla naziv="DomainObject.Predmet.ProtustrankaFormated_1">  JURČINA MODA društvo s ograničenom odgovornošću za trgovinu i usluge zastupanog po punomoćniku Milan Jurčina</derivirana_varijabla>
  </DomainObject.Predmet.ProtustrankaFormated>
  <DomainObject.Predmet.ProtustrankaFormatedOIB>
    <izvorni_sadrzaj>  JURČINA MODA društvo s ograničenom odgovornošću za trgovinu i usluge, OIB 13046974338 zastupanog po punomoćniku Milan Jurčina</izvorni_sadrzaj>
    <derivirana_varijabla naziv="DomainObject.Predmet.ProtustrankaFormatedOIB_1">  JURČINA MODA društvo s ograničenom odgovornošću za trgovinu i usluge, OIB 13046974338 zastupanog po punomoćniku Milan Jurčina</derivirana_varijabla>
  </DomainObject.Predmet.ProtustrankaFormatedOIB>
  <DomainObject.Predmet.ProtustrankaFormatedWithAdress>
    <izvorni_sadrzaj> JURČINA MODA društvo s ograničenom odgovornošću za trgovinu i usluge, Jaruščica 9, 10000 Zagreb zastupanog po punomoćniku Milan Jurčina</izvorni_sadrzaj>
    <derivirana_varijabla naziv="DomainObject.Predmet.ProtustrankaFormatedWithAdress_1"> JURČINA MODA društvo s ograničenom odgovornošću za trgovinu i usluge, Jaruščica 9, 10000 Zagreb zastupanog po punomoćniku Milan Jurčina</derivirana_varijabla>
  </DomainObject.Predmet.ProtustrankaFormatedWithAdress>
  <DomainObject.Predmet.ProtustrankaFormatedWithAdressOIB>
    <izvorni_sadrzaj> JURČINA MODA društvo s ograničenom odgovornošću za trgovinu i usluge, OIB 13046974338, Jaruščica 9, 10000 Zagreb zastupanog po punomoćniku Milan Jurčina</izvorni_sadrzaj>
    <derivirana_varijabla naziv="DomainObject.Predmet.ProtustrankaFormatedWithAdressOIB_1"> JURČINA MODA društvo s ograničenom odgovornošću za trgovinu i usluge, OIB 13046974338, Jaruščica 9, 10000 Zagreb zastupanog po punomoćniku Milan Jurčina</derivirana_varijabla>
  </DomainObject.Predmet.ProtustrankaFormatedWithAdressOIB>
  <DomainObject.Predmet.ProtustrankaWithAdress>
    <izvorni_sadrzaj>JURČINA MODA društvo s ograničenom odgovornošću za trgovinu i usluge Jaruščica 9, 10000 Zagreb</izvorni_sadrzaj>
    <derivirana_varijabla naziv="DomainObject.Predmet.ProtustrankaWithAdress_1">JURČINA MODA društvo s ograničenom odgovornošću za trgovinu i usluge Jaruščica 9, 10000 Zagreb</derivirana_varijabla>
  </DomainObject.Predmet.ProtustrankaWithAdress>
  <DomainObject.Predmet.ProtustrankaWithAdressOIB>
    <izvorni_sadrzaj>JURČINA MODA društvo s ograničenom odgovornošću za trgovinu i usluge, OIB 13046974338, Jaruščica 9, 10000 Zagreb</izvorni_sadrzaj>
    <derivirana_varijabla naziv="DomainObject.Predmet.ProtustrankaWithAdressOIB_1">JURČINA MODA društvo s ograničenom odgovornošću za trgovinu i usluge, OIB 13046974338, Jaruščica 9, 10000 Zagreb</derivirana_varijabla>
  </DomainObject.Predmet.ProtustrankaWithAdressOIB>
  <DomainObject.Predmet.ProtustrankaNazivFormated>
    <izvorni_sadrzaj>JURČINA MODA društvo s ograničenom odgovornošću za trgovinu i usluge</izvorni_sadrzaj>
    <derivirana_varijabla naziv="DomainObject.Predmet.ProtustrankaNazivFormated_1">JURČINA MODA društvo s ograničenom odgovornošću za trgovinu i usluge</derivirana_varijabla>
  </DomainObject.Predmet.ProtustrankaNazivFormated>
  <DomainObject.Predmet.ProtustrankaNazivFormatedOIB>
    <izvorni_sadrzaj>JURČINA MODA društvo s ograničenom odgovornošću za trgovinu i usluge, OIB 13046974338</izvorni_sadrzaj>
    <derivirana_varijabla naziv="DomainObject.Predmet.ProtustrankaNazivFormatedOIB_1">JURČINA MODA društvo s ograničenom odgovornošću za trgovinu i usluge, OIB 13046974338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JURČINA MODA društvo s ograničenom odgovornošću za trgovinu i usluge zastupanog po punomoćniku Milan Jurčina</item>
    </izvorni_sadrzaj>
    <derivirana_varijabla naziv="DomainObject.Predmet.ProtuStrankaListFormated_1">
      <item>JURČINA MODA društvo s ograničenom odgovornošću za trgovinu i usluge zastupanog po punomoćniku Milan Jurčina</item>
    </derivirana_varijabla>
  </DomainObject.Predmet.ProtuStrankaListFormated>
  <DomainObject.Predmet.ProtuStrankaListFormatedOIB>
    <izvorni_sadrzaj>
      <item>JURČINA MODA društvo s ograničenom odgovornošću za trgovinu i usluge, OIB 13046974338 zastupanog po punomoćniku Milan Jurčina</item>
    </izvorni_sadrzaj>
    <derivirana_varijabla naziv="DomainObject.Predmet.ProtuStrankaListFormatedOIB_1">
      <item>JURČINA MODA društvo s ograničenom odgovornošću za trgovinu i usluge, OIB 13046974338 zastupanog po punomoćniku Milan Jurčina</item>
    </derivirana_varijabla>
  </DomainObject.Predmet.ProtuStrankaListFormatedOIB>
  <DomainObject.Predmet.ProtuStrankaListFormatedWithAdress>
    <izvorni_sadrzaj>
      <item>JURČINA MODA društvo s ograničenom odgovornošću za trgovinu i usluge, Jaruščica 9, 10000 Zagreb zastupanog po punomoćniku Milan Jurčina</item>
    </izvorni_sadrzaj>
    <derivirana_varijabla naziv="DomainObject.Predmet.ProtuStrankaListFormatedWithAdress_1">
      <item>JURČINA MODA društvo s ograničenom odgovornošću za trgovinu i usluge, Jaruščica 9, 10000 Zagreb zastupanog po punomoćniku Milan Jurčina</item>
    </derivirana_varijabla>
  </DomainObject.Predmet.ProtuStrankaListFormatedWithAdress>
  <DomainObject.Predmet.ProtuStrankaListFormatedWithAdressOIB>
    <izvorni_sadrzaj>
      <item>JURČINA MODA društvo s ograničenom odgovornošću za trgovinu i usluge, OIB 13046974338, Jaruščica 9, 10000 Zagreb zastupanog po punomoćniku Milan Jurčina</item>
    </izvorni_sadrzaj>
    <derivirana_varijabla naziv="DomainObject.Predmet.ProtuStrankaListFormatedWithAdressOIB_1">
      <item>JURČINA MODA društvo s ograničenom odgovornošću za trgovinu i usluge, OIB 13046974338, Jaruščica 9, 10000 Zagreb zastupanog po punomoćniku Milan Jurčina</item>
    </derivirana_varijabla>
  </DomainObject.Predmet.ProtuStrankaListFormatedWithAdressOIB>
  <DomainObject.Predmet.ProtuStrankaListNazivFormated>
    <izvorni_sadrzaj>
      <item>JURČINA MODA društvo s ograničenom odgovornošću za trgovinu i usluge</item>
    </izvorni_sadrzaj>
    <derivirana_varijabla naziv="DomainObject.Predmet.ProtuStrankaListNazivFormated_1">
      <item>JURČINA MODA društvo s ograničenom odgovornošću za trgovinu i usluge</item>
    </derivirana_varijabla>
  </DomainObject.Predmet.ProtuStrankaListNazivFormated>
  <DomainObject.Predmet.ProtuStrankaListNazivFormatedOIB>
    <izvorni_sadrzaj>
      <item>JURČINA MODA društvo s ograničenom odgovornošću za trgovinu i usluge, OIB 13046974338</item>
    </izvorni_sadrzaj>
    <derivirana_varijabla naziv="DomainObject.Predmet.ProtuStrankaListNazivFormatedOIB_1">
      <item>JURČINA MODA društvo s ograničenom odgovornošću za trgovinu i usluge, OIB 13046974338</item>
    </derivirana_varijabla>
  </DomainObject.Predmet.ProtuStrankaListNazivFormatedOIB>
  <DomainObject.Predmet.OstaliListFormated>
    <izvorni_sadrzaj>
      <item>Milan Jurčina punomoćnik sudionika u postupku JURČINA MODA društvo s ograničenom odgovornošću za trgovinu i usluge</item>
    </izvorni_sadrzaj>
    <derivirana_varijabla naziv="DomainObject.Predmet.OstaliListFormated_1">
      <item>Milan Jurčina punomoćnik sudionika u postupku JURČINA MODA društvo s ograničenom odgovornošću za trgovinu i usluge</item>
    </derivirana_varijabla>
  </DomainObject.Predmet.OstaliListFormated>
  <DomainObject.Predmet.OstaliListFormatedOIB>
    <izvorni_sadrzaj>
      <item>Milan Jurčina, OIB 78810232280 punomoćnik sudionika u postupku JURČINA MODA društvo s ograničenom odgovornošću za trgovinu i usluge</item>
    </izvorni_sadrzaj>
    <derivirana_varijabla naziv="DomainObject.Predmet.OstaliListFormatedOIB_1">
      <item>Milan Jurčina, OIB 78810232280 punomoćnik sudionika u postupku JURČINA MODA društvo s ograničenom odgovornošću za trgovinu i usluge</item>
    </derivirana_varijabla>
  </DomainObject.Predmet.OstaliListFormatedOIB>
  <DomainObject.Predmet.OstaliListFormatedWithAdress>
    <izvorni_sadrzaj>
      <item>Milan Jurčina, Sečovska 3, Bratislava punomoćnik sudionika u postupku JURČINA MODA društvo s ograničenom odgovornošću za trgovinu i usluge</item>
    </izvorni_sadrzaj>
    <derivirana_varijabla naziv="DomainObject.Predmet.OstaliListFormatedWithAdress_1">
      <item>Milan Jurčina, Sečovska 3, Bratislava punomoćnik sudionika u postupku JURČINA MODA društvo s ograničenom odgovornošću za trgovinu i usluge</item>
    </derivirana_varijabla>
  </DomainObject.Predmet.OstaliListFormatedWithAdress>
  <DomainObject.Predmet.OstaliListFormatedWithAdressOIB>
    <izvorni_sadrzaj>
      <item>Milan Jurčina, OIB 78810232280, Sečovska 3, Bratislava punomoćnik sudionika u postupku JURČINA MODA društvo s ograničenom odgovornošću za trgovinu i usluge</item>
    </izvorni_sadrzaj>
    <derivirana_varijabla naziv="DomainObject.Predmet.OstaliListFormatedWithAdressOIB_1">
      <item>Milan Jurčina, OIB 78810232280, Sečovska 3, Bratislava punomoćnik sudionika u postupku JURČINA MODA društvo s ograničenom odgovornošću za trgovinu i usluge</item>
    </derivirana_varijabla>
  </DomainObject.Predmet.OstaliListFormatedWithAdressOIB>
  <DomainObject.Predmet.OstaliListNazivFormated>
    <izvorni_sadrzaj>
      <item>Milan Jurčina</item>
    </izvorni_sadrzaj>
    <derivirana_varijabla naziv="DomainObject.Predmet.OstaliListNazivFormated_1">
      <item>Milan Jurčina</item>
    </derivirana_varijabla>
  </DomainObject.Predmet.OstaliListNazivFormated>
  <DomainObject.Predmet.OstaliListNazivFormatedOIB>
    <izvorni_sadrzaj>
      <item>Milan Jurčina, OIB 78810232280</item>
    </izvorni_sadrzaj>
    <derivirana_varijabla naziv="DomainObject.Predmet.OstaliListNazivFormatedOIB_1">
      <item>Milan Jurčina, OIB 78810232280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St-449/2018-3</izvorni_sadrzaj>
    <derivirana_varijabla naziv="DomainObject.PoslovniBrojDokumenta_1">St-449/2018-3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JURČINA MODA društvo s ograničenom odgovornošću za trgovinu i usluge</izvorni_sadrzaj>
    <derivirana_varijabla naziv="DomainObject.Predmet.ProtustrankaIDrugi_1">JURČINA MODA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JURČINA MODA društvo s ograničenom odgovornošću za trgovinu i usluge, OIB 13046974338, Jaruščica 9, 10000 Zagreb</izvorni_sadrzaj>
    <derivirana_varijabla naziv="DomainObject.Predmet.ProtustrankaIDrugiAdressOIB_1">JURČINA MODA društvo s ograničenom odgovornošću za trgovinu i usluge, OIB 13046974338, Jaruščica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JURČINA MODA društvo s ograničenom odgovornošću za trgovinu i usluge</item>
      <item>FINA Regionalni centar Zagreb</item>
      <item>Milan Jurčina</item>
    </izvorni_sadrzaj>
    <derivirana_varijabla naziv="DomainObject.Predmet.SudioniciListNaziv_1">
      <item>JURČINA MODA društvo s ograničenom odgovornošću za trgovinu i usluge</item>
      <item>FINA Regionalni centar Zagreb</item>
      <item>Milan Jurčina</item>
    </derivirana_varijabla>
  </DomainObject.Predmet.SudioniciListNaziv>
  <DomainObject.Predmet.SudioniciListAdressOIB>
    <izvorni_sadrzaj>
      <item>JURČINA MODA društvo s ograničenom odgovornošću za trgovinu i usluge, OIB 13046974338, Jaruščica 9,10000 Zagreb</item>
      <item>FINA Regionalni centar Zagreb, OIB 85821130368, Trg svibanjskih žrtava 1995. 1,10000 Zagreb</item>
      <item>Milan Jurčina, OIB 78810232280, Sečovska 3,Bratislava</item>
    </izvorni_sadrzaj>
    <derivirana_varijabla naziv="DomainObject.Predmet.SudioniciListAdressOIB_1">
      <item>JURČINA MODA društvo s ograničenom odgovornošću za trgovinu i usluge, OIB 13046974338, Jaruščica 9,10000 Zagreb</item>
      <item>FINA Regionalni centar Zagreb, OIB 85821130368, Trg svibanjskih žrtava 1995. 1,10000 Zagreb</item>
      <item>Milan Jurčina, OIB 78810232280, Sečovska 3,Bratislava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F9121-97C1-4BAF-9909-F796D288B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3545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