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e6f32" w14:paraId="25e6f32" w:rsidRDefault="00F81E3A" w:rsidP="00F81E3A" w:rsidR="00F81E3A">
      <w:pPr>
        <w:pStyle w:val="Bezproreda"/>
        <w15:collapsed w:val="false"/>
      </w:pPr>
      <w:bookmarkStart w:name="_GoBack" w:id="0"/>
      <w:bookmarkEnd w:id="0"/>
      <w:r>
        <w:rPr>
          <w:rFonts w:cs="Arial" w:hAnsi="Arial" w:ascii="Arial"/>
        </w:rPr>
        <w:t xml:space="preserve">    </w:t>
      </w:r>
      <w:r>
        <w:t>REPUBLIKA HRVATSKA</w:t>
      </w:r>
    </w:p>
    <w:p w:rsidRDefault="00F81E3A" w:rsidP="00F81E3A" w:rsidR="00F81E3A">
      <w:pPr>
        <w:pStyle w:val="Bezproreda"/>
      </w:pPr>
      <w:r>
        <w:t>TRGOVAČKI SUD U VARAŽDINU</w:t>
      </w:r>
    </w:p>
    <w:p w:rsidRDefault="00F81E3A" w:rsidP="00F81E3A" w:rsidR="00F81E3A" w:rsidRPr="00F81E3A">
      <w:pPr>
        <w:rPr>
          <w:rFonts w:cs="Times New Roman"/>
          <w:sz w:val="22"/>
          <w:szCs w:val="22"/>
        </w:rPr>
      </w:pPr>
    </w:p>
    <w:p w:rsidRDefault="00F81E3A" w:rsidP="00F81E3A" w:rsidR="00F81E3A">
      <w:pPr>
        <w:jc w:val="right"/>
        <w:rPr>
          <w:rFonts w:cs="Arial" w:hAnsi="Arial" w:ascii="Arial"/>
          <w:sz w:val="22"/>
          <w:szCs w:val="22"/>
        </w:rPr>
      </w:pPr>
    </w:p>
    <w:p w:rsidRDefault="00F81E3A" w:rsidP="00F81E3A" w:rsidR="00F81E3A">
      <w:pPr>
        <w:jc w:val="right"/>
        <w:rPr>
          <w:rFonts w:cs="Times New Roman"/>
        </w:rPr>
      </w:pPr>
      <w:r>
        <w:t>Poslovni broj: 1 St-151/13</w:t>
      </w:r>
    </w:p>
    <w:p w:rsidRDefault="00F81E3A" w:rsidP="00F81E3A" w:rsidR="00F81E3A">
      <w:pPr>
        <w:jc w:val="center"/>
      </w:pPr>
    </w:p>
    <w:p w:rsidRDefault="00F81E3A" w:rsidP="00F81E3A" w:rsidR="00F81E3A">
      <w:pPr>
        <w:jc w:val="center"/>
      </w:pPr>
      <w:r>
        <w:t>R E P U B L I K A   H R V A T S K A</w:t>
      </w:r>
    </w:p>
    <w:p w:rsidRDefault="00F81E3A" w:rsidP="00F81E3A" w:rsidR="00F81E3A">
      <w:pPr>
        <w:jc w:val="center"/>
      </w:pPr>
      <w:r>
        <w:t xml:space="preserve">R J E Š E NJ E  </w:t>
      </w:r>
    </w:p>
    <w:p w:rsidRDefault="00F81E3A" w:rsidP="00F81E3A" w:rsidR="00F81E3A">
      <w:pPr>
        <w:jc w:val="center"/>
      </w:pPr>
      <w:r>
        <w:t>I</w:t>
      </w:r>
    </w:p>
    <w:p w:rsidRDefault="00F81E3A" w:rsidP="00F81E3A" w:rsidR="00F81E3A">
      <w:pPr>
        <w:jc w:val="center"/>
      </w:pPr>
      <w:r>
        <w:t>Z A K LJ U Č A K</w:t>
      </w:r>
    </w:p>
    <w:p w:rsidRDefault="00F81E3A" w:rsidP="00F81E3A" w:rsidR="00F81E3A">
      <w:pPr>
        <w:jc w:val="center"/>
      </w:pPr>
    </w:p>
    <w:p w:rsidRDefault="00F81E3A" w:rsidP="00F81E3A" w:rsidR="00F81E3A">
      <w:pPr>
        <w:jc w:val="both"/>
      </w:pPr>
      <w:r>
        <w:tab/>
        <w:t>Trgovački sud u Varaždinu, po sucu toga suda Radovanu Raduki, kao stečajnom sucu, u stečajnom postupku nad stečajnim dužnikom PRO MEDIA d.o.o. u stečaju, Čakovec, OIB: 42577461834, 17. rujna 2015.</w:t>
      </w:r>
    </w:p>
    <w:p w:rsidRDefault="00F81E3A" w:rsidP="00F81E3A" w:rsidR="00F81E3A"/>
    <w:p w:rsidRDefault="00F81E3A" w:rsidP="00F81E3A" w:rsidR="00F81E3A">
      <w:pPr>
        <w:jc w:val="center"/>
      </w:pPr>
      <w:r>
        <w:t>r i j e š i o    j e</w:t>
      </w:r>
    </w:p>
    <w:p w:rsidRDefault="00F81E3A" w:rsidP="00F81E3A" w:rsidR="00F81E3A"/>
    <w:p w:rsidRDefault="00F81E3A" w:rsidP="00F81E3A" w:rsidR="00F81E3A">
      <w:pPr>
        <w:ind w:firstLine="720"/>
        <w:jc w:val="both"/>
      </w:pPr>
      <w:r>
        <w:t xml:space="preserve">Oglašava se nevažećom dosuda nekretnine stečajnog dužnika PRO MEDIA d.o.o. u stečaju, Čakovec, i to </w:t>
      </w:r>
      <w:r>
        <w:rPr>
          <w:rFonts w:eastAsia="SimSun"/>
          <w:kern w:val="2"/>
          <w:lang w:bidi="hi-IN" w:eastAsia="hi-IN"/>
        </w:rPr>
        <w:t xml:space="preserve">nekretnine upisane </w:t>
      </w:r>
      <w:r>
        <w:t>u zk.ul.br. 712 k.o. Čakovec, čk.br. 341/A/2/1, što u naravi predstavlja kuću, dvorište i vrt, ukupne površine 329 čhv, kupcu BOSILJKI VINKOVIĆ KUKOLIĆ, Nedelišće, Radnička 1, OIB: 85255864553.</w:t>
      </w:r>
    </w:p>
    <w:p w:rsidRDefault="00F81E3A" w:rsidP="00F81E3A" w:rsidR="00F81E3A">
      <w:pPr>
        <w:ind w:firstLine="720"/>
        <w:jc w:val="both"/>
      </w:pPr>
    </w:p>
    <w:p w:rsidRDefault="00F81E3A" w:rsidP="00F81E3A" w:rsidR="00F81E3A">
      <w:pPr>
        <w:jc w:val="center"/>
      </w:pPr>
      <w:r>
        <w:t>z a k lj u č i o   j e</w:t>
      </w:r>
    </w:p>
    <w:p w:rsidRDefault="00F81E3A" w:rsidP="00F81E3A" w:rsidR="00F81E3A">
      <w:pPr>
        <w:ind w:firstLine="720"/>
        <w:jc w:val="both"/>
      </w:pPr>
    </w:p>
    <w:p w:rsidRDefault="00F81E3A" w:rsidP="00F81E3A" w:rsidR="00F81E3A">
      <w:pPr>
        <w:ind w:firstLine="720"/>
        <w:jc w:val="both"/>
      </w:pPr>
      <w:r>
        <w:t xml:space="preserve">  I Određuje se prodaja nekretnine u vlasništvu stečajnog dužnika PRO MEDIA d.o.o. u stečaju, Čakovec, u stečajnom postupku, uz odgovarajuću primjenu pravila o ovrsi na nekretninama i to:</w:t>
      </w:r>
    </w:p>
    <w:p w:rsidRDefault="00F81E3A" w:rsidP="00F81E3A" w:rsidR="00F81E3A">
      <w:pPr>
        <w:ind w:firstLine="720"/>
        <w:jc w:val="both"/>
      </w:pPr>
      <w:r>
        <w:rPr>
          <w:rFonts w:eastAsia="SimSun"/>
          <w:kern w:val="2"/>
          <w:lang w:bidi="hi-IN" w:eastAsia="hi-IN"/>
        </w:rPr>
        <w:t xml:space="preserve">     - nekretnine upisane </w:t>
      </w:r>
      <w:r>
        <w:t>u zk.ul.br. 712 k.o. Čakovec, čk.br. 341/A/2/1, što u naravi predstavlja kuću, dvorište i vrt, ukupne površine 329 čhv.</w:t>
      </w:r>
    </w:p>
    <w:p w:rsidRDefault="00F81E3A" w:rsidP="00F81E3A" w:rsidR="00F81E3A">
      <w:pPr>
        <w:ind w:firstLine="720"/>
        <w:jc w:val="both"/>
      </w:pPr>
    </w:p>
    <w:p w:rsidRDefault="00F81E3A" w:rsidP="00F81E3A" w:rsidR="00F81E3A">
      <w:pPr>
        <w:ind w:firstLine="720"/>
        <w:jc w:val="both"/>
      </w:pPr>
      <w:r>
        <w:lastRenderedPageBreak/>
        <w:t xml:space="preserve">    Na nekretnini su upisana razlučna prava u korist razlučnih vjerovnika MEĐIMURSKE BANKE d.d., Čakovec, kao pravnog prednika PRIVREDNE BANKE ZAGREB d.d., Zagreb i REPUBLIKE HRVATSKE, Porezne uprave, PU Čakovec, a koja prava prestaju danom pravomoćnosti rješenja o dosudi nekretnine kupcu. </w:t>
      </w:r>
    </w:p>
    <w:p w:rsidRDefault="00F81E3A" w:rsidP="00F81E3A" w:rsidR="00F81E3A">
      <w:pPr>
        <w:ind w:firstLine="708"/>
        <w:jc w:val="both"/>
      </w:pPr>
    </w:p>
    <w:p w:rsidRDefault="00F81E3A" w:rsidP="00F81E3A" w:rsidR="00F81E3A">
      <w:pPr>
        <w:ind w:firstLine="708"/>
        <w:jc w:val="both"/>
      </w:pPr>
      <w:r>
        <w:t xml:space="preserve">     Na nekretnini je upisano i pravo služnosti provoza i prolaza u cijeloj dužini jugoistočne međe čk.br. 341/A/2/1 u širini dva metra preko čk.br. 341/A/2/1 upisane u zk.ul.br. 712 k.o. Čakovec kao poslužnog dobra za korist čk.br. 341/A/2/2 upisane u zk.ul.br. 3691 k.o. Čakovec kao povlasnog dobra.</w:t>
      </w:r>
    </w:p>
    <w:p w:rsidRDefault="00F81E3A" w:rsidP="00F81E3A" w:rsidR="00F81E3A">
      <w:pPr>
        <w:jc w:val="both"/>
      </w:pPr>
    </w:p>
    <w:p w:rsidRDefault="00F81E3A" w:rsidP="00F81E3A" w:rsidR="00F81E3A">
      <w:pPr>
        <w:ind w:firstLine="720"/>
        <w:jc w:val="both"/>
      </w:pPr>
      <w:r>
        <w:t xml:space="preserve"> II  Vrijednost nekretnine iz točke I. ovoga zaključka utvrđuje se u iznosu od </w:t>
      </w:r>
      <w:r>
        <w:rPr>
          <w:b/>
        </w:rPr>
        <w:t>1.025.901,36</w:t>
      </w:r>
      <w:r>
        <w:t xml:space="preserve"> </w:t>
      </w:r>
      <w:r>
        <w:rPr>
          <w:b/>
        </w:rPr>
        <w:t>kn.</w:t>
      </w:r>
    </w:p>
    <w:p w:rsidRDefault="00F81E3A" w:rsidP="00F81E3A" w:rsidR="00F81E3A">
      <w:pPr>
        <w:jc w:val="both"/>
      </w:pPr>
    </w:p>
    <w:p w:rsidRDefault="00F81E3A" w:rsidP="00F81E3A" w:rsidR="00F81E3A">
      <w:pPr>
        <w:ind w:firstLine="708"/>
        <w:jc w:val="both"/>
      </w:pPr>
      <w:r>
        <w:t xml:space="preserve">III  Nekretnina iz točke I ovog zaključka prodavati će se na usmenoj javnoj dražbi. </w:t>
      </w:r>
      <w:r>
        <w:rPr>
          <w:b/>
        </w:rPr>
        <w:t>Deveto</w:t>
      </w:r>
      <w:r>
        <w:t xml:space="preserve"> ročište za prodaju održat će se pred stečajnim sucem u zgradi Trgovačkog suda u Varaždinu, soba broj 231/II, </w:t>
      </w:r>
      <w:r>
        <w:rPr>
          <w:b/>
          <w:color w:val="000000"/>
        </w:rPr>
        <w:t>14. listopada 2015. u 10,15 sati</w:t>
      </w:r>
      <w:r>
        <w:rPr>
          <w:color w:val="000000"/>
        </w:rPr>
        <w:t xml:space="preserve">. </w:t>
      </w:r>
      <w:r>
        <w:t>Ročište će se održati i ako na njemu sudjeluje samo jedan ponuditelj.</w:t>
      </w:r>
    </w:p>
    <w:p w:rsidRDefault="00F81E3A" w:rsidP="00F81E3A" w:rsidR="00F81E3A">
      <w:pPr>
        <w:jc w:val="both"/>
      </w:pPr>
      <w:r>
        <w:tab/>
      </w:r>
    </w:p>
    <w:p w:rsidRDefault="00F81E3A" w:rsidP="00F81E3A" w:rsidR="00F81E3A">
      <w:pPr>
        <w:ind w:firstLine="708"/>
        <w:jc w:val="both"/>
      </w:pPr>
      <w:r>
        <w:t>IV</w:t>
      </w:r>
      <w:r>
        <w:rPr>
          <w:b/>
        </w:rPr>
        <w:t xml:space="preserve"> </w:t>
      </w:r>
      <w:r>
        <w:t xml:space="preserve"> Ovaj zaključak o prodaji objavit će se na e-oglasnoj ploči sudova, u jednom od javnih glasila, na web stranicama Hrvatske gospodarske komore i na web stranicama Visokog trgovačkog suda Republike Hrvatske. Rok od objave zaključka o prodaji nekretnina na e-oglasnoj ploči do prodaje iznosi 15 dana.</w:t>
      </w:r>
    </w:p>
    <w:p w:rsidRDefault="00F81E3A" w:rsidP="00F81E3A" w:rsidR="00F81E3A">
      <w:pPr>
        <w:ind w:firstLine="708"/>
        <w:jc w:val="both"/>
      </w:pPr>
    </w:p>
    <w:p w:rsidRDefault="00F81E3A" w:rsidP="00F81E3A" w:rsidR="00F81E3A">
      <w:pPr>
        <w:ind w:firstLine="708"/>
        <w:jc w:val="both"/>
      </w:pPr>
      <w:r>
        <w:t>V   Uvjeti prodaje:</w:t>
      </w:r>
    </w:p>
    <w:p w:rsidRDefault="00F81E3A" w:rsidP="00F81E3A" w:rsidR="00F81E3A">
      <w:pPr>
        <w:ind w:firstLine="708"/>
        <w:jc w:val="both"/>
      </w:pPr>
    </w:p>
    <w:p w:rsidRDefault="00F81E3A" w:rsidP="00F81E3A" w:rsidR="00F81E3A">
      <w:pPr>
        <w:ind w:firstLine="708"/>
        <w:jc w:val="both"/>
      </w:pPr>
      <w:r>
        <w:t xml:space="preserve">1. Nekretnina iz točke I ovog zaključka prodavat će se na </w:t>
      </w:r>
      <w:r>
        <w:rPr>
          <w:b/>
        </w:rPr>
        <w:t>devetom</w:t>
      </w:r>
      <w:r>
        <w:t xml:space="preserve"> ročištu za dražbu po početnoj cijeni koja je jednaka utvrđenoj vrijednosti nekretnina i ispod te cijene ne može se prodati na tom ročištu.</w:t>
      </w:r>
    </w:p>
    <w:p w:rsidRDefault="00F81E3A" w:rsidP="00F81E3A" w:rsidR="00F81E3A">
      <w:pPr>
        <w:ind w:firstLine="708"/>
        <w:jc w:val="both"/>
      </w:pPr>
      <w:r>
        <w:t xml:space="preserve">     </w:t>
      </w:r>
    </w:p>
    <w:p w:rsidRDefault="00F81E3A" w:rsidP="00F81E3A" w:rsidR="00F81E3A">
      <w:pPr>
        <w:ind w:firstLine="708"/>
        <w:jc w:val="both"/>
      </w:pPr>
      <w:r>
        <w:t>2</w:t>
      </w:r>
      <w:r>
        <w:rPr>
          <w:b/>
        </w:rPr>
        <w:t>.</w:t>
      </w:r>
      <w:r>
        <w:t xml:space="preserve"> Sve poreze i pristojbe u vezi s prodajom nekretnina snosi kupac.</w:t>
      </w:r>
    </w:p>
    <w:p w:rsidRDefault="00F81E3A" w:rsidP="00F81E3A" w:rsidR="00F81E3A">
      <w:pPr>
        <w:jc w:val="both"/>
      </w:pPr>
    </w:p>
    <w:p w:rsidRDefault="00F81E3A" w:rsidP="00F81E3A" w:rsidR="00F81E3A">
      <w:pPr>
        <w:ind w:firstLine="708"/>
        <w:jc w:val="both"/>
      </w:pPr>
      <w:r>
        <w:t xml:space="preserve">3. Kao ponuditelji mogu sudjelovati samo osobe koje prethodno održavanju ročišta za dražbu uplate jamčevinu u iznosu od 10% utvrđene vrijednosti nekretnina iz točke II ovog zaključka na račun sudskog depozita Trgovačkog suda u Varaždinu broj </w:t>
      </w:r>
      <w:r>
        <w:lastRenderedPageBreak/>
        <w:t>HR4023900011300002754 s pozivom na broj spisa 1 St-151/13 i s naznakom „</w:t>
      </w:r>
      <w:r>
        <w:rPr>
          <w:color w:val="000000"/>
        </w:rPr>
        <w:t xml:space="preserve">jamčevina za javnu dražbu </w:t>
      </w:r>
      <w:r>
        <w:rPr>
          <w:b/>
          <w:color w:val="000000"/>
        </w:rPr>
        <w:t>14.10.15.</w:t>
      </w:r>
      <w:r>
        <w:rPr>
          <w:color w:val="000000"/>
        </w:rPr>
        <w:t>“</w:t>
      </w:r>
      <w:r>
        <w:rPr>
          <w:color w:val="808080"/>
        </w:rPr>
        <w:t xml:space="preserve"> </w:t>
      </w:r>
      <w:r>
        <w:t xml:space="preserve">i dokaz o tome predoče stečajnom sucu prije početka dražbe. </w:t>
      </w:r>
    </w:p>
    <w:p w:rsidRDefault="00F81E3A" w:rsidP="00F81E3A" w:rsidR="00F81E3A">
      <w:pPr>
        <w:jc w:val="both"/>
      </w:pPr>
    </w:p>
    <w:p w:rsidRDefault="00F81E3A" w:rsidP="00F81E3A" w:rsidR="00F81E3A">
      <w:pPr>
        <w:ind w:firstLine="708"/>
        <w:jc w:val="both"/>
      </w:pPr>
      <w:r>
        <w:t>4. Punomoćnici ponuditelja mogu sudjelovati na dražbi samo uz ovjerenu specijalnu punomoć.</w:t>
      </w:r>
    </w:p>
    <w:p w:rsidRDefault="00F81E3A" w:rsidP="00F81E3A" w:rsidR="00F81E3A">
      <w:pPr>
        <w:jc w:val="both"/>
      </w:pPr>
    </w:p>
    <w:p w:rsidRDefault="00F81E3A" w:rsidP="00F81E3A" w:rsidR="00F81E3A">
      <w:pPr>
        <w:ind w:firstLine="708"/>
        <w:jc w:val="both"/>
      </w:pPr>
      <w:r>
        <w:t>5.  Sudionicima dražbe koji ne uspiju u nadmetanju jamčevina će se vratiti  odmah nakon zaključenja javne dražbe. Jamčevinu nije dužan položiti razlučni vjerovnik kojemu je to pravo upisano u zemljišnim knjigama.</w:t>
      </w:r>
    </w:p>
    <w:p w:rsidRDefault="00F81E3A" w:rsidP="00F81E3A" w:rsidR="00F81E3A">
      <w:pPr>
        <w:ind w:firstLine="708"/>
        <w:jc w:val="both"/>
      </w:pPr>
    </w:p>
    <w:p w:rsidRDefault="00F81E3A" w:rsidP="00F81E3A" w:rsidR="00F81E3A">
      <w:pPr>
        <w:ind w:firstLine="708"/>
        <w:jc w:val="both"/>
      </w:pPr>
      <w:r>
        <w:t>6.  Kupac je dužan uplatiti razliku između jamčevine i postignute kupoprodajne cijene u roku od 30 dana od dana obavijesti o pravomoćnosti rješenja o dosudi na račun sudskog depozita navedenog u točki 3. uvjeta prodaje ovog zaključka.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i novoj prodaji. Nekretnina će se dosuditi i ponuditeljima koji će ponuditi nižu cijenu (ali ne i nižu od one početne na ovom ročištu za prodaju) prema veličini ponuđene cijene, ako kupac koji ponudi veću cijenu ne položi kupovninu u roku koji mu je za to biti određen.</w:t>
      </w:r>
    </w:p>
    <w:p w:rsidRDefault="00F81E3A" w:rsidP="00F81E3A" w:rsidR="00F81E3A">
      <w:pPr>
        <w:jc w:val="right"/>
      </w:pPr>
    </w:p>
    <w:p w:rsidRDefault="00F81E3A" w:rsidP="00F81E3A" w:rsidR="00F81E3A">
      <w:pPr>
        <w:ind w:firstLine="708"/>
        <w:jc w:val="both"/>
      </w:pPr>
      <w:r>
        <w:t>7.  Ako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F81E3A" w:rsidP="00F81E3A" w:rsidR="00F81E3A">
      <w:pPr>
        <w:jc w:val="both"/>
      </w:pPr>
    </w:p>
    <w:p w:rsidRDefault="00F81E3A" w:rsidP="00F81E3A" w:rsidR="00F81E3A">
      <w:pPr>
        <w:ind w:firstLine="708"/>
        <w:jc w:val="both"/>
      </w:pPr>
      <w:r>
        <w:t>8.  U rješenju o dosudi nekretnina sud će odrediti da se nakon pravomoćnosti toga rješenja i nakon što kupac položi kupovninu, u zemljišnim knjigama upiše u njegovu korist pravo vlasništva na dosuđenim nekretninama, te brisati prava i terete na nekretninama koji prestaju njihovom prodajom.</w:t>
      </w:r>
    </w:p>
    <w:p w:rsidRDefault="00F81E3A" w:rsidP="00F81E3A" w:rsidR="00F81E3A">
      <w:pPr>
        <w:jc w:val="both"/>
      </w:pPr>
    </w:p>
    <w:p w:rsidRDefault="00F81E3A" w:rsidP="00F81E3A" w:rsidR="00F81E3A">
      <w:pPr>
        <w:ind w:firstLine="708"/>
        <w:jc w:val="both"/>
      </w:pPr>
      <w:r>
        <w:t xml:space="preserve"> 9.  Prodaja se obavlja po načelu «viđeno-kupljeno», što isključuje sve naknadne prigovore kupca.</w:t>
      </w:r>
    </w:p>
    <w:p w:rsidRDefault="00F81E3A" w:rsidP="00F81E3A" w:rsidR="00F81E3A">
      <w:pPr>
        <w:jc w:val="both"/>
      </w:pPr>
    </w:p>
    <w:p w:rsidRDefault="00F81E3A" w:rsidP="00F81E3A" w:rsidR="00F81E3A">
      <w:pPr>
        <w:jc w:val="both"/>
      </w:pPr>
      <w:r>
        <w:tab/>
        <w:t xml:space="preserve">10. Sve dodatne informacije mogu se dobiti kod stečajne upraviteljice Lidie Belamarić na broj 042 214-104  svakog radnog dana od 9 do 15 sati. </w:t>
      </w:r>
    </w:p>
    <w:p w:rsidRDefault="00F81E3A" w:rsidP="00F81E3A" w:rsidR="00F81E3A"/>
    <w:p w:rsidRDefault="00F81E3A" w:rsidP="00F81E3A" w:rsidR="00F81E3A">
      <w:pPr>
        <w:jc w:val="center"/>
      </w:pPr>
      <w:r>
        <w:t>Obrazloženje</w:t>
      </w:r>
    </w:p>
    <w:p w:rsidRDefault="00F81E3A" w:rsidP="00F81E3A" w:rsidR="00F81E3A"/>
    <w:p w:rsidRDefault="00F81E3A" w:rsidP="00F81E3A" w:rsidR="00F81E3A">
      <w:pPr>
        <w:jc w:val="both"/>
        <w:rPr>
          <w:color w:val="000000"/>
        </w:rPr>
      </w:pPr>
      <w:r>
        <w:tab/>
        <w:t>Kao u izreci je odlučeno primjenom čl. 106. st. 2. Ovršnog zakona („Narodne novine“ broj 112/12, 94/13, dalje OZ) jer kupac BOSILJKA VINKOVIĆ KUKOLIĆ, Nedelišće, nije u određenom roku položila kupovninu.</w:t>
      </w:r>
      <w:r>
        <w:rPr>
          <w:color w:val="000000"/>
        </w:rPr>
        <w:t xml:space="preserve"> </w:t>
      </w:r>
    </w:p>
    <w:p w:rsidRDefault="00F81E3A" w:rsidP="00F81E3A" w:rsidR="00F81E3A">
      <w:pPr>
        <w:jc w:val="both"/>
        <w:rPr>
          <w:color w:val="000000"/>
        </w:rPr>
      </w:pPr>
    </w:p>
    <w:p w:rsidRDefault="00F81E3A" w:rsidP="00F81E3A" w:rsidR="00F81E3A">
      <w:pPr>
        <w:jc w:val="both"/>
      </w:pPr>
      <w:r>
        <w:rPr>
          <w:color w:val="000000"/>
        </w:rPr>
        <w:tab/>
        <w:t>Iz položene jamčevine namirit će se troškovi nove prodaje i naknaditi razlika između kupovnine postignute na prijašnjoj i novoj prodaji (čl. 106. st. 3. OZ-a).</w:t>
      </w:r>
    </w:p>
    <w:p w:rsidRDefault="00F81E3A" w:rsidP="00F81E3A" w:rsidR="00F81E3A">
      <w:pPr>
        <w:jc w:val="center"/>
      </w:pPr>
    </w:p>
    <w:p w:rsidRDefault="00F81E3A" w:rsidP="00F81E3A" w:rsidR="00F81E3A">
      <w:pPr>
        <w:jc w:val="center"/>
      </w:pPr>
      <w:r>
        <w:t>U Varaždinu 17. rujna 2015.</w:t>
      </w:r>
    </w:p>
    <w:p w:rsidRDefault="00F81E3A" w:rsidP="00F81E3A" w:rsidR="00F81E3A">
      <w:pPr>
        <w:jc w:val="center"/>
      </w:pPr>
    </w:p>
    <w:p w:rsidRDefault="00F81E3A" w:rsidP="00F81E3A" w:rsidR="00F81E3A"/>
    <w:p w:rsidRDefault="00F81E3A" w:rsidP="00F81E3A" w:rsidR="00F81E3A">
      <w:r>
        <w:tab/>
      </w:r>
      <w:r>
        <w:tab/>
      </w:r>
      <w:r>
        <w:tab/>
      </w:r>
      <w:r>
        <w:tab/>
      </w:r>
      <w:r>
        <w:tab/>
      </w:r>
      <w:r>
        <w:tab/>
      </w:r>
      <w:r>
        <w:tab/>
      </w:r>
      <w:r>
        <w:tab/>
        <w:t xml:space="preserve">      SUDAC</w:t>
      </w:r>
    </w:p>
    <w:p w:rsidRDefault="00F81E3A" w:rsidP="00F81E3A" w:rsidR="00F81E3A"/>
    <w:p w:rsidRDefault="00F81E3A" w:rsidP="00F81E3A" w:rsidR="00F81E3A"/>
    <w:p w:rsidRDefault="00F81E3A" w:rsidP="00F81E3A" w:rsidR="00F81E3A">
      <w:r>
        <w:tab/>
      </w:r>
      <w:r>
        <w:tab/>
      </w:r>
      <w:r>
        <w:tab/>
      </w:r>
      <w:r>
        <w:tab/>
      </w:r>
      <w:r>
        <w:tab/>
      </w:r>
      <w:r>
        <w:tab/>
      </w:r>
      <w:r>
        <w:tab/>
        <w:t xml:space="preserve">                  Radovan Raduka</w:t>
      </w:r>
    </w:p>
    <w:p w:rsidRDefault="00F81E3A" w:rsidP="00F81E3A" w:rsidR="00F81E3A"/>
    <w:p w:rsidRDefault="00F81E3A" w:rsidP="00F81E3A" w:rsidR="00F81E3A"/>
    <w:p w:rsidRDefault="00F81E3A" w:rsidP="00F81E3A" w:rsidR="00F81E3A">
      <w:pPr>
        <w:jc w:val="both"/>
      </w:pPr>
      <w:r>
        <w:t>UPUTA O PRAVNOM LIJEKU:</w:t>
      </w:r>
    </w:p>
    <w:p w:rsidRDefault="00F81E3A" w:rsidP="00F81E3A" w:rsidR="00F81E3A">
      <w:pPr>
        <w:jc w:val="both"/>
      </w:pPr>
      <w:r>
        <w:t xml:space="preserve">Protiv ovoga rješenja stranke i osobe koje su sudjelovale na dražbi kao ponuditelji mogu podnijeti žalbu u roku od osam dana. Žalba se podnosi ovome sudu u tri istovjetna primjerka, a o njoj odlučuje Visoki trgovački sud Republike Hrvatske. </w:t>
      </w:r>
    </w:p>
    <w:p w:rsidRDefault="00F81E3A" w:rsidP="00F81E3A" w:rsidR="00F81E3A">
      <w:r>
        <w:tab/>
      </w:r>
      <w:r>
        <w:tab/>
      </w:r>
      <w:r>
        <w:tab/>
      </w:r>
      <w:r>
        <w:tab/>
      </w:r>
    </w:p>
    <w:p w:rsidRDefault="00F81E3A" w:rsidP="00F81E3A" w:rsidR="00F81E3A">
      <w:pPr>
        <w:pStyle w:val="Bezproreda"/>
      </w:pPr>
      <w:r>
        <w:t>DNA:</w:t>
      </w:r>
    </w:p>
    <w:p w:rsidRDefault="00F81E3A" w:rsidP="00F81E3A" w:rsidR="00F81E3A">
      <w:pPr>
        <w:pStyle w:val="Bezproreda"/>
      </w:pPr>
      <w:r>
        <w:rPr>
          <w:rFonts w:eastAsia="SimSun"/>
          <w:kern w:val="2"/>
          <w:lang w:bidi="hi-IN" w:eastAsia="hi-IN"/>
        </w:rPr>
        <w:t xml:space="preserve">1. razlučnom vjerovniku </w:t>
      </w:r>
      <w:r>
        <w:t xml:space="preserve">PRIVREDNA BANKA ZAGREB d.d. po pun. OD Leko i </w:t>
      </w:r>
    </w:p>
    <w:p w:rsidRDefault="00F81E3A" w:rsidP="00F81E3A" w:rsidR="00F81E3A">
      <w:pPr>
        <w:pStyle w:val="Bezproreda"/>
      </w:pPr>
      <w:r>
        <w:t xml:space="preserve">    partneri u Zagrebu, Mihanovićeva 18, uz zapisnik od 10.6.14.  </w:t>
      </w:r>
    </w:p>
    <w:p w:rsidRDefault="00F81E3A" w:rsidP="00F81E3A" w:rsidR="00F81E3A">
      <w:pPr>
        <w:pStyle w:val="Bezproreda"/>
        <w:rPr>
          <w:rFonts w:eastAsia="SimSun"/>
          <w:kern w:val="2"/>
          <w:lang w:bidi="hi-IN" w:eastAsia="hi-IN"/>
        </w:rPr>
      </w:pPr>
      <w:r>
        <w:rPr>
          <w:rFonts w:eastAsia="SimSun"/>
          <w:kern w:val="2"/>
          <w:lang w:bidi="hi-IN" w:eastAsia="hi-IN"/>
        </w:rPr>
        <w:t xml:space="preserve">2. REPUBLIKA HRVATSKA po ŽDO u Varaždinu </w:t>
      </w:r>
    </w:p>
    <w:p w:rsidRDefault="00F81E3A" w:rsidP="00F81E3A" w:rsidR="00F81E3A">
      <w:pPr>
        <w:pStyle w:val="Bezproreda"/>
      </w:pPr>
      <w:r>
        <w:t>3. stečajni upravitelj Lidia Belamarić, Varaždin, Kratka 2</w:t>
      </w:r>
    </w:p>
    <w:p w:rsidRDefault="00F81E3A" w:rsidP="00F81E3A" w:rsidR="00F81E3A">
      <w:pPr>
        <w:pStyle w:val="Bezproreda"/>
      </w:pPr>
      <w:r>
        <w:t>4. stečajni upravitelj za sredstvo javnog informiranja</w:t>
      </w:r>
    </w:p>
    <w:p w:rsidRDefault="00F81E3A" w:rsidP="00F81E3A" w:rsidR="00F81E3A">
      <w:pPr>
        <w:pStyle w:val="Bezproreda"/>
      </w:pPr>
      <w:r>
        <w:t xml:space="preserve">5. stečajni upravitelj za HGK i Web VTS </w:t>
      </w:r>
    </w:p>
    <w:p w:rsidRDefault="00F81E3A" w:rsidP="00F81E3A" w:rsidR="00F81E3A">
      <w:pPr>
        <w:pStyle w:val="Bezproreda"/>
      </w:pPr>
      <w:r>
        <w:t>6. e-oglasna ploča - 15 dana</w:t>
      </w:r>
    </w:p>
    <w:p w:rsidRDefault="00F81E3A" w:rsidP="00F81E3A" w:rsidR="00F81E3A">
      <w:pPr>
        <w:pStyle w:val="Bezproreda"/>
      </w:pPr>
      <w:r>
        <w:lastRenderedPageBreak/>
        <w:t>7. Porezna uprava PU Čakovec</w:t>
      </w:r>
    </w:p>
    <w:p w:rsidRDefault="00F81E3A" w:rsidP="00F81E3A" w:rsidR="00F81E3A">
      <w:pPr>
        <w:pStyle w:val="Bezproreda"/>
      </w:pPr>
      <w:r>
        <w:t>8. BOSILJKA VINKOVIĆ KUKOLIĆ, Čakovec, A. Starčevića 49</w:t>
      </w:r>
    </w:p>
    <w:p w:rsidRDefault="00F81E3A" w:rsidP="00F81E3A" w:rsidR="00F81E3A">
      <w:pPr>
        <w:pStyle w:val="Bezproreda"/>
      </w:pPr>
      <w:r>
        <w:t>9. Općinskom sudu u Čakovcu, Zemljišnoknjižnom odjelu</w:t>
      </w:r>
    </w:p>
    <w:p w:rsidRDefault="00F81E3A" w:rsidP="00F81E3A" w:rsidR="00F81E3A">
      <w:pPr>
        <w:pStyle w:val="Bezproreda"/>
      </w:pPr>
      <w:r>
        <w:t>U Varaždinu, 18. rujna 2015.</w:t>
      </w:r>
    </w:p>
    <w:p w:rsidRDefault="00F81E3A" w:rsidP="00F81E3A" w:rsidR="00F81E3A">
      <w:pPr>
        <w:pStyle w:val="Bezproreda"/>
      </w:pPr>
      <w:r>
        <w:tab/>
      </w:r>
      <w:r>
        <w:tab/>
      </w:r>
      <w:r>
        <w:tab/>
      </w:r>
      <w:r>
        <w:tab/>
        <w:t>S U D A C</w:t>
      </w:r>
    </w:p>
    <w:p w:rsidRDefault="00F81E3A" w:rsidP="00F81E3A" w:rsidR="00F81E3A">
      <w:pPr>
        <w:pStyle w:val="Bezproreda"/>
      </w:pPr>
    </w:p>
    <w:p w:rsidRDefault="00AE649C" w:rsidP="00F81E3A" w:rsidR="00AE649C" w:rsidRPr="00B76F3C">
      <w:pPr>
        <w:pStyle w:val="Bezproreda"/>
      </w:pPr>
    </w:p>
    <w:p w:rsidRDefault="00F81E3A" w:rsidP="00F81E3A" w:rsidR="00AE649C" w:rsidRPr="00B76F3C">
      <w:pPr>
        <w:pStyle w:val="Bezproreda"/>
      </w:pPr>
      <w: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F81E3A" w:rsidR="00AE649C" w:rsidRPr="00B76F3C">
      <w:pPr>
        <w:pStyle w:val="Bezproreda"/>
      </w:pPr>
      <w:r>
        <w:tab/>
      </w:r>
    </w:p>
    <w:p w:rsidRDefault="00CB0EA4" w:rsidP="00F81E3A" w:rsidR="00CB0EA4">
      <w:pPr>
        <w:pStyle w:val="Bezproreda"/>
      </w:pPr>
    </w:p>
    <w:p w:rsidRDefault="0071688E" w:rsidP="00F81E3A" w:rsidR="0071688E">
      <w:pPr>
        <w:pStyle w:val="Bezproreda"/>
      </w:pPr>
    </w:p>
    <w:p w:rsidRDefault="00A21F0D" w:rsidP="00F81E3A" w:rsidR="00A21F0D">
      <w:pPr>
        <w:pStyle w:val="Bezproreda"/>
        <w:rPr>
          <w:noProof/>
        </w:rPr>
      </w:pPr>
    </w:p>
    <w:p w:rsidRDefault="00DA0242" w:rsidP="00F81E3A" w:rsidR="00DA0242">
      <w:pPr>
        <w:pStyle w:val="Bezproreda"/>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E3A"/>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98114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2015.</izvorni_sadrzaj>
    <derivirana_varijabla naziv="DomainObject.DatumDonosenjaOdluke_1">18.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St-151/2013-67</izvorni_sadrzaj>
    <derivirana_varijabla naziv="DomainObject.Oznaka_1">St-151/2013-67</derivirana_varijabla>
  </DomainObject.Oznaka>
  <DomainObject.DonositeljOdluke.Ime>
    <izvorni_sadrzaj>Radovan</izvorni_sadrzaj>
    <derivirana_varijabla naziv="DomainObject.DonositeljOdluke.Ime_1">Radovan</derivirana_varijabla>
  </DomainObject.DonositeljOdluke.Ime>
  <DomainObject.DonositeljOdluke.Prezime>
    <izvorni_sadrzaj>Raduka</izvorni_sadrzaj>
    <derivirana_varijabla naziv="DomainObject.DonositeljOdluke.Prezime_1">Raduka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izvorni_sadrzaj>
    <derivirana_varijabla naziv="DomainObject.Predmet.Broj_1">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2013.</izvorni_sadrzaj>
    <derivirana_varijabla naziv="DomainObject.Predmet.DatumOsnivanja_1">24.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St-151/2013</izvorni_sadrzaj>
    <derivirana_varijabla naziv="DomainObject.Predmet.OznakaBroj_1">St-151/2013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 - MEDIA društvo s ograničenom odgovornošću za medijsku djelatnost</izvorni_sadrzaj>
    <derivirana_varijabla naziv="DomainObject.Predmet.ProtustrankaFormated_1">  PRO - MEDIA društvo s ograničenom odgovornošću za medijsku djelatnost</derivirana_varijabla>
  </DomainObject.Predmet.ProtustrankaFormated>
  <DomainObject.Predmet.ProtustrankaFormatedOIB>
    <izvorni_sadrzaj>  PRO - MEDIA društvo s ograničenom odgovornošću za medijsku djelatnost, OIB 42577461834</izvorni_sadrzaj>
    <derivirana_varijabla naziv="DomainObject.Predmet.ProtustrankaFormatedOIB_1">  PRO - MEDIA društvo s ograničenom odgovornošću za medijsku djelatnost, OIB 42577461834</derivirana_varijabla>
  </DomainObject.Predmet.ProtustrankaFormatedOIB>
  <DomainObject.Predmet.ProtustrankaFormatedWithAdress>
    <izvorni_sadrzaj> PRO - MEDIA društvo s ograničenom odgovornošću za medijsku djelatnost, Ante Starčevića 49, Čakovec</izvorni_sadrzaj>
    <derivirana_varijabla naziv="DomainObject.Predmet.ProtustrankaFormatedWithAdress_1"> PRO - MEDIA društvo s ograničenom odgovornošću za medijsku djelatnost, Ante Starčevića 49, Čakovec</derivirana_varijabla>
  </DomainObject.Predmet.ProtustrankaFormatedWithAdress>
  <DomainObject.Predmet.ProtustrankaFormatedWithAdressOIB>
    <izvorni_sadrzaj> PRO - MEDIA društvo s ograničenom odgovornošću za medijsku djelatnost, OIB 42577461834, Ante Starčevića 49, Čakovec</izvorni_sadrzaj>
    <derivirana_varijabla naziv="DomainObject.Predmet.ProtustrankaFormatedWithAdressOIB_1"> PRO - MEDIA društvo s ograničenom odgovornošću za medijsku djelatnost, OIB 42577461834, Ante Starčevića 49, Čakovec</derivirana_varijabla>
  </DomainObject.Predmet.ProtustrankaFormatedWithAdressOIB>
  <DomainObject.Predmet.ProtustrankaWithAdress>
    <izvorni_sadrzaj>PRO - MEDIA društvo s ograničenom odgovornošću za medijsku djelatnost Ante Starčevića 49, Čakovec</izvorni_sadrzaj>
    <derivirana_varijabla naziv="DomainObject.Predmet.ProtustrankaWithAdress_1">PRO - MEDIA društvo s ograničenom odgovornošću za medijsku djelatnost Ante Starčevića 49, Čakovec</derivirana_varijabla>
  </DomainObject.Predmet.ProtustrankaWithAdress>
  <DomainObject.Predmet.ProtustrankaWithAdressOIB>
    <izvorni_sadrzaj>PRO - MEDIA društvo s ograničenom odgovornošću za medijsku djelatnost, OIB 42577461834, Ante Starčevića 49, Čakovec</izvorni_sadrzaj>
    <derivirana_varijabla naziv="DomainObject.Predmet.ProtustrankaWithAdressOIB_1">PRO - MEDIA društvo s ograničenom odgovornošću za medijsku djelatnost, OIB 42577461834, Ante Starčevića 49, Čakovec</derivirana_varijabla>
  </DomainObject.Predmet.ProtustrankaWithAdressOIB>
  <DomainObject.Predmet.ProtustrankaNazivFormated>
    <izvorni_sadrzaj>PRO - MEDIA društvo s ograničenom odgovornošću za medijsku djelatnost</izvorni_sadrzaj>
    <derivirana_varijabla naziv="DomainObject.Predmet.ProtustrankaNazivFormated_1">PRO - MEDIA društvo s ograničenom odgovornošću za medijsku djelatnost</derivirana_varijabla>
  </DomainObject.Predmet.ProtustrankaNazivFormated>
  <DomainObject.Predmet.ProtustrankaNazivFormatedOIB>
    <izvorni_sadrzaj>PRO - MEDIA društvo s ograničenom odgovornošću za medijsku djelatnost, OIB 42577461834</izvorni_sadrzaj>
    <derivirana_varijabla naziv="DomainObject.Predmet.ProtustrankaNazivFormatedOIB_1">PRO - MEDIA društvo s ograničenom odgovornošću za medijsku djelatnost, OIB 42577461834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231</izvorni_sadrzaj>
    <derivirana_varijabla naziv="DomainObject.Predmet.Referada.Prostorija.Naziv_1">Sudnica 231</derivirana_varijabla>
  </DomainObject.Predmet.Referada.Prostorija.Naziv>
  <DomainObject.Predmet.Referada.Prostorija.Oznaka>
    <izvorni_sadrzaj>Sudnica 231</izvorni_sadrzaj>
    <derivirana_varijabla naziv="DomainObject.Predmet.Referada.Prostorija.Oznaka_1">Sudnica 231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REGIONALNI CENTAR ZAGREB NAGODBENO VIJEĆE</izvorni_sadrzaj>
    <derivirana_varijabla naziv="DomainObject.Predmet.StrankaFormated_1">  FINANCIJSKA AGENCIJA / REGIONALNI CENTAR ZAGREB NAGODBENO VIJEĆE</derivirana_varijabla>
  </DomainObject.Predmet.StrankaFormated>
  <DomainObject.Predmet.StrankaFormatedOIB>
    <izvorni_sadrzaj>  FINANCIJSKA AGENCIJA / REGIONALNI CENTAR ZAGREB NAGODBENO VIJEĆE</izvorni_sadrzaj>
    <derivirana_varijabla naziv="DomainObject.Predmet.StrankaFormatedOIB_1">  FINANCIJSKA AGENCIJA / REGIONALNI CENTAR ZAGREB NAGODBENO VIJEĆE</derivirana_varijabla>
  </DomainObject.Predmet.StrankaFormatedOIB>
  <DomainObject.Predmet.StrankaFormatedWithAdress>
    <izvorni_sadrzaj> FINANCIJSKA AGENCIJA / REGIONALNI CENTAR ZAGREB NAGODBENO VIJEĆE, Albrechtova 42, 10000 Zagreb</izvorni_sadrzaj>
    <derivirana_varijabla naziv="DomainObject.Predmet.StrankaFormatedWithAdress_1"> FINANCIJSKA AGENCIJA / REGIONALNI CENTAR ZAGREB NAGODBENO VIJEĆE, Albrechtova 42, 10000 Zagreb</derivirana_varijabla>
  </DomainObject.Predmet.StrankaFormatedWithAdress>
  <DomainObject.Predmet.StrankaFormatedWithAdressOIB>
    <izvorni_sadrzaj> FINANCIJSKA AGENCIJA / REGIONALNI CENTAR ZAGREB NAGODBENO VIJEĆE, Albrechtova 42, 10000 Zagreb</izvorni_sadrzaj>
    <derivirana_varijabla naziv="DomainObject.Predmet.StrankaFormatedWithAdressOIB_1"> FINANCIJSKA AGENCIJA / REGIONALNI CENTAR ZAGREB NAGODBENO VIJEĆE, Albrechtova 42, 10000 Zagreb</derivirana_varijabla>
  </DomainObject.Predmet.StrankaFormatedWithAdressOIB>
  <DomainObject.Predmet.StrankaWithAdress>
    <izvorni_sadrzaj>FINANCIJSKA AGENCIJA / REGIONALNI CENTAR ZAGREB NAGODBENO VIJEĆE Albrechtova 42,10000 Zagreb</izvorni_sadrzaj>
    <derivirana_varijabla naziv="DomainObject.Predmet.StrankaWithAdress_1">FINANCIJSKA AGENCIJA / REGIONALNI CENTAR ZAGREB NAGODBENO VIJEĆE Albrechtova 42,10000 Zagreb</derivirana_varijabla>
  </DomainObject.Predmet.StrankaWithAdress>
  <DomainObject.Predmet.StrankaWithAdressOIB>
    <izvorni_sadrzaj>FINANCIJSKA AGENCIJA / REGIONALNI CENTAR ZAGREB NAGODBENO VIJEĆE, Albrechtova 42,10000 Zagreb</izvorni_sadrzaj>
    <derivirana_varijabla naziv="DomainObject.Predmet.StrankaWithAdressOIB_1">FINANCIJSKA AGENCIJA / REGIONALNI CENTAR ZAGREB NAGODBENO VIJEĆE, Albrechtova 42,10000 Zagreb</derivirana_varijabla>
  </DomainObject.Predmet.StrankaWithAdressOIB>
  <DomainObject.Predmet.StrankaNazivFormated>
    <izvorni_sadrzaj>FINANCIJSKA AGENCIJA / REGIONALNI CENTAR ZAGREB NAGODBENO VIJEĆE</izvorni_sadrzaj>
    <derivirana_varijabla naziv="DomainObject.Predmet.StrankaNazivFormated_1">FINANCIJSKA AGENCIJA / REGIONALNI CENTAR ZAGREB NAGODBENO VIJEĆE</derivirana_varijabla>
  </DomainObject.Predmet.StrankaNazivFormated>
  <DomainObject.Predmet.StrankaNazivFormatedOIB>
    <izvorni_sadrzaj>FINANCIJSKA AGENCIJA / REGIONALNI CENTAR ZAGREB NAGODBENO VIJEĆE</izvorni_sadrzaj>
    <derivirana_varijabla naziv="DomainObject.Predmet.StrankaNazivFormatedOIB_1">FINANCIJSKA AGENCIJA / REGIONALNI CENTAR ZAGREB NAGODBENO VIJEĆE</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Breški</izvorni_sadrzaj>
    <derivirana_varijabla naziv="DomainObject.Predmet.Zapisnicar_1">Katarina Breški</derivirana_varijabla>
  </DomainObject.Predmet.Zapisnicar>
  <DomainObject.Predmet.StrankaListFormated>
    <izvorni_sadrzaj>
      <item>FINANCIJSKA AGENCIJA / REGIONALNI CENTAR ZAGREB NAGODBENO VIJEĆE</item>
    </izvorni_sadrzaj>
    <derivirana_varijabla naziv="DomainObject.Predmet.StrankaListFormated_1">
      <item>FINANCIJSKA AGENCIJA / REGIONALNI CENTAR ZAGREB NAGODBENO VIJEĆE</item>
    </derivirana_varijabla>
  </DomainObject.Predmet.StrankaListFormated>
  <DomainObject.Predmet.StrankaListFormatedOIB>
    <izvorni_sadrzaj>
      <item>FINANCIJSKA AGENCIJA / REGIONALNI CENTAR ZAGREB NAGODBENO VIJEĆE</item>
    </izvorni_sadrzaj>
    <derivirana_varijabla naziv="DomainObject.Predmet.StrankaListFormatedOIB_1">
      <item>FINANCIJSKA AGENCIJA / REGIONALNI CENTAR ZAGREB NAGODBENO VIJEĆE</item>
    </derivirana_varijabla>
  </DomainObject.Predmet.StrankaListFormatedOIB>
  <DomainObject.Predmet.StrankaListFormatedWithAdress>
    <izvorni_sadrzaj>
      <item>FINANCIJSKA AGENCIJA / REGIONALNI CENTAR ZAGREB NAGODBENO VIJEĆE, Albrechtova 42, 10000 Zagreb</item>
    </izvorni_sadrzaj>
    <derivirana_varijabla naziv="DomainObject.Predmet.StrankaListFormatedWithAdress_1">
      <item>FINANCIJSKA AGENCIJA / REGIONALNI CENTAR ZAGREB NAGODBENO VIJEĆE, Albrechtova 42, 10000 Zagreb</item>
    </derivirana_varijabla>
  </DomainObject.Predmet.StrankaListFormatedWithAdress>
  <DomainObject.Predmet.StrankaListFormatedWithAdressOIB>
    <izvorni_sadrzaj>
      <item>FINANCIJSKA AGENCIJA / REGIONALNI CENTAR ZAGREB NAGODBENO VIJEĆE, Albrechtova 42, 10000 Zagreb</item>
    </izvorni_sadrzaj>
    <derivirana_varijabla naziv="DomainObject.Predmet.StrankaListFormatedWithAdressOIB_1">
      <item>FINANCIJSKA AGENCIJA / REGIONALNI CENTAR ZAGREB NAGODBENO VIJEĆE, Albrechtova 42, 10000 Zagreb</item>
    </derivirana_varijabla>
  </DomainObject.Predmet.StrankaListFormatedWithAdressOIB>
  <DomainObject.Predmet.StrankaListNazivFormated>
    <izvorni_sadrzaj>
      <item>FINANCIJSKA AGENCIJA / REGIONALNI CENTAR ZAGREB NAGODBENO VIJEĆE</item>
    </izvorni_sadrzaj>
    <derivirana_varijabla naziv="DomainObject.Predmet.StrankaListNazivFormated_1">
      <item>FINANCIJSKA AGENCIJA / REGIONALNI CENTAR ZAGREB NAGODBENO VIJEĆE</item>
    </derivirana_varijabla>
  </DomainObject.Predmet.StrankaListNazivFormated>
  <DomainObject.Predmet.StrankaListNazivFormatedOIB>
    <izvorni_sadrzaj>
      <item>FINANCIJSKA AGENCIJA / REGIONALNI CENTAR ZAGREB NAGODBENO VIJEĆE</item>
    </izvorni_sadrzaj>
    <derivirana_varijabla naziv="DomainObject.Predmet.StrankaListNazivFormatedOIB_1">
      <item>FINANCIJSKA AGENCIJA / REGIONALNI CENTAR ZAGREB NAGODBENO VIJEĆE</item>
    </derivirana_varijabla>
  </DomainObject.Predmet.StrankaListNazivFormatedOIB>
  <DomainObject.Predmet.ProtuStrankaListFormated>
    <izvorni_sadrzaj>
      <item>PRO - MEDIA društvo s ograničenom odgovornošću za medijsku djelatnost</item>
    </izvorni_sadrzaj>
    <derivirana_varijabla naziv="DomainObject.Predmet.ProtuStrankaListFormated_1">
      <item>PRO - MEDIA društvo s ograničenom odgovornošću za medijsku djelatnost</item>
    </derivirana_varijabla>
  </DomainObject.Predmet.ProtuStrankaListFormated>
  <DomainObject.Predmet.ProtuStrankaListFormatedOIB>
    <izvorni_sadrzaj>
      <item>PRO - MEDIA društvo s ograničenom odgovornošću za medijsku djelatnost, OIB 42577461834</item>
    </izvorni_sadrzaj>
    <derivirana_varijabla naziv="DomainObject.Predmet.ProtuStrankaListFormatedOIB_1">
      <item>PRO - MEDIA društvo s ograničenom odgovornošću za medijsku djelatnost, OIB 42577461834</item>
    </derivirana_varijabla>
  </DomainObject.Predmet.ProtuStrankaListFormatedOIB>
  <DomainObject.Predmet.ProtuStrankaListFormatedWithAdress>
    <izvorni_sadrzaj>
      <item>PRO - MEDIA društvo s ograničenom odgovornošću za medijsku djelatnost, Ante Starčevića 49, Čakovec</item>
    </izvorni_sadrzaj>
    <derivirana_varijabla naziv="DomainObject.Predmet.ProtuStrankaListFormatedWithAdress_1">
      <item>PRO - MEDIA društvo s ograničenom odgovornošću za medijsku djelatnost, Ante Starčevića 49, Čakovec</item>
    </derivirana_varijabla>
  </DomainObject.Predmet.ProtuStrankaListFormatedWithAdress>
  <DomainObject.Predmet.ProtuStrankaListFormatedWithAdressOIB>
    <izvorni_sadrzaj>
      <item>PRO - MEDIA društvo s ograničenom odgovornošću za medijsku djelatnost, OIB 42577461834, Ante Starčevića 49, Čakovec</item>
    </izvorni_sadrzaj>
    <derivirana_varijabla naziv="DomainObject.Predmet.ProtuStrankaListFormatedWithAdressOIB_1">
      <item>PRO - MEDIA društvo s ograničenom odgovornošću za medijsku djelatnost, OIB 42577461834, Ante Starčevića 49, Čakovec</item>
    </derivirana_varijabla>
  </DomainObject.Predmet.ProtuStrankaListFormatedWithAdressOIB>
  <DomainObject.Predmet.ProtuStrankaListNazivFormated>
    <izvorni_sadrzaj>
      <item>PRO - MEDIA društvo s ograničenom odgovornošću za medijsku djelatnost</item>
    </izvorni_sadrzaj>
    <derivirana_varijabla naziv="DomainObject.Predmet.ProtuStrankaListNazivFormated_1">
      <item>PRO - MEDIA društvo s ograničenom odgovornošću za medijsku djelatnost</item>
    </derivirana_varijabla>
  </DomainObject.Predmet.ProtuStrankaListNazivFormated>
  <DomainObject.Predmet.ProtuStrankaListNazivFormatedOIB>
    <izvorni_sadrzaj>
      <item>PRO - MEDIA društvo s ograničenom odgovornošću za medijsku djelatnost, OIB 42577461834</item>
    </izvorni_sadrzaj>
    <derivirana_varijabla naziv="DomainObject.Predmet.ProtuStrankaListNazivFormatedOIB_1">
      <item>PRO - MEDIA društvo s ograničenom odgovornošću za medijsku djelatnost, OIB 42577461834</item>
    </derivirana_varijabla>
  </DomainObject.Predmet.ProtuStrankaListNazivFormatedOIB>
  <DomainObject.Predmet.OstaliListFormated>
    <izvorni_sadrzaj>
      <item>OGLASNA PLOČA</item>
      <item>LIDIA BELAMARIĆ</item>
      <item>ŽUPANIJSKO DRŽAVNO ODVJETNIŠTVO</item>
      <item>LEKO I PARTNERI</item>
      <item>Zemljišnoknjižni odjel</item>
      <item>Bosiljka Vinković Kukolić</item>
    </izvorni_sadrzaj>
    <derivirana_varijabla naziv="DomainObject.Predmet.OstaliListFormated_1">
      <item>OGLASNA PLOČA</item>
      <item>LIDIA BELAMARIĆ</item>
      <item>ŽUPANIJSKO DRŽAVNO ODVJETNIŠTVO</item>
      <item>LEKO I PARTNERI</item>
      <item>Zemljišnoknjižni odjel</item>
      <item>Bosiljka Vinković Kukolić</item>
    </derivirana_varijabla>
  </DomainObject.Predmet.OstaliListFormated>
  <DomainObject.Predmet.OstaliListFormatedOIB>
    <izvorni_sadrzaj>
      <item>OGLASNA PLOČA</item>
      <item>LIDIA BELAMARIĆ, OIB 55271144632</item>
      <item>ŽUPANIJSKO DRŽAVNO ODVJETNIŠTVO</item>
      <item>LEKO I PARTNERI</item>
      <item>Zemljišnoknjižni odjel</item>
      <item>Bosiljka Vinković Kukolić, OIB 85255864553</item>
    </izvorni_sadrzaj>
    <derivirana_varijabla naziv="DomainObject.Predmet.OstaliListFormatedOIB_1">
      <item>OGLASNA PLOČA</item>
      <item>LIDIA BELAMARIĆ, OIB 55271144632</item>
      <item>ŽUPANIJSKO DRŽAVNO ODVJETNIŠTVO</item>
      <item>LEKO I PARTNERI</item>
      <item>Zemljišnoknjižni odjel</item>
      <item>Bosiljka Vinković Kukolić, OIB 85255864553</item>
    </derivirana_varijabla>
  </DomainObject.Predmet.OstaliListFormatedOIB>
  <DomainObject.Predmet.OstaliListFormatedWithAdress>
    <izvorni_sadrzaj>
      <item>OGLASNA PLOČA</item>
      <item>LIDIA BELAMARIĆ, KRATKA 2, 42000 Varaždin</item>
      <item>ŽUPANIJSKO DRŽAVNO ODVJETNIŠTVO, 42000 Varaždin</item>
      <item>LEKO I PARTNERI, MIHANOVIĆEVA L8, 10000 Zagreb</item>
      <item>Zemljišnoknjižni odjel, Ruđera Boškovića 18, 40000 Čakovec</item>
      <item>Bosiljka Vinković Kukolić, Radnička 1, 40000 Nedelišće</item>
    </izvorni_sadrzaj>
    <derivirana_varijabla naziv="DomainObject.Predmet.OstaliListFormatedWithAdress_1">
      <item>OGLASNA PLOČA</item>
      <item>LIDIA BELAMARIĆ, KRATKA 2, 42000 Varaždin</item>
      <item>ŽUPANIJSKO DRŽAVNO ODVJETNIŠTVO, 42000 Varaždin</item>
      <item>LEKO I PARTNERI, MIHANOVIĆEVA L8, 10000 Zagreb</item>
      <item>Zemljišnoknjižni odjel, Ruđera Boškovića 18, 40000 Čakovec</item>
      <item>Bosiljka Vinković Kukolić, Radnička 1, 40000 Nedelišće</item>
    </derivirana_varijabla>
  </DomainObject.Predmet.OstaliListFormatedWithAdress>
  <DomainObject.Predmet.OstaliListFormatedWithAdressOIB>
    <izvorni_sadrzaj>
      <item>OGLASNA PLOČA</item>
      <item>LIDIA BELAMARIĆ, OIB 55271144632, KRATKA 2, 42000 Varaždin</item>
      <item>ŽUPANIJSKO DRŽAVNO ODVJETNIŠTVO, 42000 Varaždin</item>
      <item>LEKO I PARTNERI, MIHANOVIĆEVA L8, 10000 Zagreb</item>
      <item>Zemljišnoknjižni odjel, Ruđera Boškovića 18, 40000 Čakovec</item>
      <item>Bosiljka Vinković Kukolić, OIB 85255864553, Radnička 1, 40000 Nedelišće</item>
    </izvorni_sadrzaj>
    <derivirana_varijabla naziv="DomainObject.Predmet.OstaliListFormatedWithAdressOIB_1">
      <item>OGLASNA PLOČA</item>
      <item>LIDIA BELAMARIĆ, OIB 55271144632, KRATKA 2, 42000 Varaždin</item>
      <item>ŽUPANIJSKO DRŽAVNO ODVJETNIŠTVO, 42000 Varaždin</item>
      <item>LEKO I PARTNERI, MIHANOVIĆEVA L8, 10000 Zagreb</item>
      <item>Zemljišnoknjižni odjel, Ruđera Boškovića 18, 40000 Čakovec</item>
      <item>Bosiljka Vinković Kukolić, OIB 85255864553, Radnička 1, 40000 Nedelišće</item>
    </derivirana_varijabla>
  </DomainObject.Predmet.OstaliListFormatedWithAdressOIB>
  <DomainObject.Predmet.OstaliListNazivFormated>
    <izvorni_sadrzaj>
      <item>OGLASNA PLOČA</item>
      <item>LIDIA BELAMARIĆ</item>
      <item>ŽUPANIJSKO DRŽAVNO ODVJETNIŠTVO</item>
      <item>LEKO I PARTNERI</item>
      <item>Zemljišnoknjižni odjel</item>
      <item>Bosiljka Vinković Kukolić</item>
    </izvorni_sadrzaj>
    <derivirana_varijabla naziv="DomainObject.Predmet.OstaliListNazivFormated_1">
      <item>OGLASNA PLOČA</item>
      <item>LIDIA BELAMARIĆ</item>
      <item>ŽUPANIJSKO DRŽAVNO ODVJETNIŠTVO</item>
      <item>LEKO I PARTNERI</item>
      <item>Zemljišnoknjižni odjel</item>
      <item>Bosiljka Vinković Kukolić</item>
    </derivirana_varijabla>
  </DomainObject.Predmet.OstaliListNazivFormated>
  <DomainObject.Predmet.OstaliListNazivFormatedOIB>
    <izvorni_sadrzaj>
      <item>OGLASNA PLOČA</item>
      <item>LIDIA BELAMARIĆ, OIB 55271144632</item>
      <item>ŽUPANIJSKO DRŽAVNO ODVJETNIŠTVO</item>
      <item>LEKO I PARTNERI</item>
      <item>Zemljišnoknjižni odjel</item>
      <item>Bosiljka Vinković Kukolić, OIB 85255864553</item>
    </izvorni_sadrzaj>
    <derivirana_varijabla naziv="DomainObject.Predmet.OstaliListNazivFormatedOIB_1">
      <item>OGLASNA PLOČA</item>
      <item>LIDIA BELAMARIĆ, OIB 55271144632</item>
      <item>ŽUPANIJSKO DRŽAVNO ODVJETNIŠTVO</item>
      <item>LEKO I PARTNERI</item>
      <item>Zemljišnoknjižni odjel</item>
      <item>Bosiljka Vinković Kukolić, OIB 85255864553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2015.</izvorni_sadrzaj>
    <derivirana_varijabla naziv="DomainObject.Datum_1">18. rujna 2015.</derivirana_varijabla>
  </DomainObject.Datum>
  <DomainObject.PoslovniBrojDokumenta>
    <izvorni_sadrzaj>St-151/2013-67</izvorni_sadrzaj>
    <derivirana_varijabla naziv="DomainObject.PoslovniBrojDokumenta_1">St-151/2013-67</derivirana_varijabla>
  </DomainObject.PoslovniBrojDokumenta>
  <DomainObject.Predmet.StrankaIDrugi>
    <izvorni_sadrzaj>FINANCIJSKA AGENCIJA / REGIONALNI CENTAR ZAGREB NAGODBENO VIJEĆE</izvorni_sadrzaj>
    <derivirana_varijabla naziv="DomainObject.Predmet.StrankaIDrugi_1">FINANCIJSKA AGENCIJA / REGIONALNI CENTAR ZAGREB NAGODBENO VIJEĆE</derivirana_varijabla>
  </DomainObject.Predmet.StrankaIDrugi>
  <DomainObject.Predmet.ProtustrankaIDrugi>
    <izvorni_sadrzaj>PRO - MEDIA društvo s ograničenom odgovornošću za medijsku djelatnost</izvorni_sadrzaj>
    <derivirana_varijabla naziv="DomainObject.Predmet.ProtustrankaIDrugi_1">PRO - MEDIA društvo s ograničenom odgovornošću za medijsku djelatnost</derivirana_varijabla>
  </DomainObject.Predmet.ProtustrankaIDrugi>
  <DomainObject.Predmet.StrankaIDrugiAdressOIB>
    <izvorni_sadrzaj>FINANCIJSKA AGENCIJA / REGIONALNI CENTAR ZAGREB NAGODBENO VIJEĆE, Albrechtova 42, 10000 Zagreb</izvorni_sadrzaj>
    <derivirana_varijabla naziv="DomainObject.Predmet.StrankaIDrugiAdressOIB_1">FINANCIJSKA AGENCIJA / REGIONALNI CENTAR ZAGREB NAGODBENO VIJEĆE, Albrechtova 42, 10000 Zagreb</derivirana_varijabla>
  </DomainObject.Predmet.StrankaIDrugiAdressOIB>
  <DomainObject.Predmet.ProtustrankaIDrugiAdressOIB>
    <izvorni_sadrzaj>PRO - MEDIA društvo s ograničenom odgovornošću za medijsku djelatnost, OIB 42577461834, Ante Starčevića 49, Čakovec</izvorni_sadrzaj>
    <derivirana_varijabla naziv="DomainObject.Predmet.ProtustrankaIDrugiAdressOIB_1">PRO - MEDIA društvo s ograničenom odgovornošću za medijsku djelatnost, OIB 42577461834, Ante Starčevića 49,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REGIONALNI CENTAR ZAGREB NAGODBENO VIJEĆE</item>
      <item>PRO - MEDIA društvo s ograničenom odgovornošću za medijsku djelatnost</item>
      <item>OGLASNA PLOČA</item>
      <item>LIDIA BELAMARIĆ</item>
      <item>ŽUPANIJSKO DRŽAVNO ODVJETNIŠTVO</item>
      <item>LEKO I PARTNERI</item>
      <item>Zemljišnoknjižni odjel</item>
      <item>Bosiljka Vinković Kukolić</item>
    </izvorni_sadrzaj>
    <derivirana_varijabla naziv="DomainObject.Predmet.SudioniciListNaziv_1">
      <item>FINANCIJSKA AGENCIJA / REGIONALNI CENTAR ZAGREB NAGODBENO VIJEĆE</item>
      <item>PRO - MEDIA društvo s ograničenom odgovornošću za medijsku djelatnost</item>
      <item>OGLASNA PLOČA</item>
      <item>LIDIA BELAMARIĆ</item>
      <item>ŽUPANIJSKO DRŽAVNO ODVJETNIŠTVO</item>
      <item>LEKO I PARTNERI</item>
      <item>Zemljišnoknjižni odjel</item>
      <item>Bosiljka Vinković Kukolić</item>
    </derivirana_varijabla>
  </DomainObject.Predmet.SudioniciListNaziv>
  <DomainObject.Predmet.SudioniciListAdressOIB>
    <izvorni_sadrzaj>
      <item>FINANCIJSKA AGENCIJA / REGIONALNI CENTAR ZAGREB NAGODBENO VIJEĆE, Albrechtova 42,10000 Zagreb</item>
      <item>PRO - MEDIA društvo s ograničenom odgovornošću za medijsku djelatnost, OIB 42577461834, Ante Starčevića 49,Čakovec</item>
      <item>OGLASNA PLOČA</item>
      <item>LIDIA BELAMARIĆ, OIB 55271144632, KRATKA 2,42000 Varaždin</item>
      <item>ŽUPANIJSKO DRŽAVNO ODVJETNIŠTVO, 42000 Varaždin</item>
      <item>LEKO I PARTNERI, MIHANOVIĆEVA L8,10000 Zagreb</item>
      <item>Zemljišnoknjižni odjel, Ruđera Boškovića 18,40000 Čakovec</item>
      <item>Bosiljka Vinković Kukolić, OIB 85255864553, Radnička 1,40000 Nedelišće</item>
    </izvorni_sadrzaj>
    <derivirana_varijabla naziv="DomainObject.Predmet.SudioniciListAdressOIB_1">
      <item>FINANCIJSKA AGENCIJA / REGIONALNI CENTAR ZAGREB NAGODBENO VIJEĆE, Albrechtova 42,10000 Zagreb</item>
      <item>PRO - MEDIA društvo s ograničenom odgovornošću za medijsku djelatnost, OIB 42577461834, Ante Starčevića 49,Čakovec</item>
      <item>OGLASNA PLOČA</item>
      <item>LIDIA BELAMARIĆ, OIB 55271144632, KRATKA 2,42000 Varaždin</item>
      <item>ŽUPANIJSKO DRŽAVNO ODVJETNIŠTVO, 42000 Varaždin</item>
      <item>LEKO I PARTNERI, MIHANOVIĆEVA L8,10000 Zagreb</item>
      <item>Zemljišnoknjižni odjel, Ruđera Boškovića 18,40000 Čakovec</item>
      <item>Bosiljka Vinković Kukolić, OIB 85255864553, Radnička 1,40000 Nedelišće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36E9FF-9695-4E58-9AE8-E52F36B57D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999</properties:Words>
  <properties:Characters>5170</properties:Characters>
  <properties:Lines>143</properties:Lines>
  <properties:Paragraphs>50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Katarina Breški</cp:lastModifiedBy>
  <dcterms:modified xmlns:xsi="http://www.w3.org/2001/XMLSchema-instance" xsi:type="dcterms:W3CDTF">2015-09-18T11:56:00Z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St-151/2013-67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