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fd3b" w14:paraId="c84fd3b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2D414E">
        <w:t>850</w:t>
      </w:r>
      <w:r w:rsidR="0053258C">
        <w:t>/2019</w:t>
      </w:r>
      <w:r w:rsidR="00EF0A29">
        <w:t>-</w:t>
      </w:r>
      <w:r w:rsidR="00D8085C">
        <w:t>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2D414E" w:rsidRPr="002357AA">
        <w:t>K1 DRVENE KONSTRUKCIJE NATURA j.d.o.o.</w:t>
      </w:r>
      <w:r w:rsidR="002D414E">
        <w:t xml:space="preserve">, Zagreb, Kelkovići 25, OIB </w:t>
      </w:r>
      <w:r w:rsidR="002D414E" w:rsidRPr="002357AA">
        <w:t>35318905965</w:t>
      </w:r>
      <w:r w:rsidR="00390AC0">
        <w:t>,</w:t>
      </w:r>
      <w:r>
        <w:t xml:space="preserve"> dana </w:t>
      </w:r>
      <w:r w:rsidR="002D414E">
        <w:t>5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2D414E" w:rsidP="0080790D" w:rsidR="0080790D">
      <w:pPr>
        <w:jc w:val="both"/>
        <w:rPr>
          <w:b/>
        </w:rPr>
      </w:pPr>
      <w:r>
        <w:rPr>
          <w:b/>
        </w:rPr>
        <w:t>12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9,45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2D414E">
      <w:r>
        <w:t xml:space="preserve">- </w:t>
      </w:r>
      <w:r w:rsidR="00FF2067">
        <w:t xml:space="preserve">dužnik </w:t>
      </w:r>
      <w:r w:rsidR="002D414E" w:rsidRPr="002357AA">
        <w:t>K1 DRVENE KONSTRUKCIJE NATURA j.d.o.o.</w:t>
      </w:r>
      <w:r w:rsidR="002D414E">
        <w:t>, Zagreb, Kelkovići 25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2D414E">
        <w:t>Rok</w:t>
      </w:r>
      <w:r w:rsidR="00C14C80">
        <w:t xml:space="preserve"> Šikić</w:t>
      </w:r>
      <w:r w:rsidR="002D414E">
        <w:t>, Zagreb, Kelkovići 25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2D414E">
        <w:t>5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D5C" w:rsidP="008F69E1" w:rsidR="00567D5C">
      <w:r>
        <w:separator/>
      </w:r>
    </w:p>
  </w:endnote>
  <w:endnote w:id="0" w:type="continuationSeparator">
    <w:p w:rsidRDefault="00567D5C" w:rsidP="008F69E1" w:rsidR="00567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D5C" w:rsidP="008F69E1" w:rsidR="00567D5C">
      <w:r>
        <w:separator/>
      </w:r>
    </w:p>
  </w:footnote>
  <w:footnote w:id="0" w:type="continuationSeparator">
    <w:p w:rsidRDefault="00567D5C" w:rsidP="008F69E1" w:rsidR="00567D5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67D5C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14C80"/>
    <w:rsid w:val="00C24148"/>
    <w:rsid w:val="00C24963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14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14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St-850/2019</izvorni_sadrzaj>
    <derivirana_varijabla naziv="DomainObject.Predmet.OznakaBroj_1">St-850/2019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K1 DRVENE KONSTRUKCIJE NATURA jednostavno društvo s ograničenom odgovornošću za graditeljstvo i usluge</izvorni_sadrzaj>
    <derivirana_varijabla naziv="DomainObject.Predmet.ProtustrankaFormated_1">  K1 DRVENE KONSTRUKCIJE NATURA jednostavno društvo s ograničenom odgovornošću za graditeljstvo i usluge</derivirana_varijabla>
  </DomainObject.Predmet.ProtustrankaFormated>
  <DomainObject.Predmet.ProtustrankaFormatedOIB>
    <izvorni_sadrzaj>  K1 DRVENE KONSTRUKCIJE NATURA jednostavno društvo s ograničenom odgovornošću za graditeljstvo i usluge, OIB 35318905965</izvorni_sadrzaj>
    <derivirana_varijabla naziv="DomainObject.Predmet.ProtustrankaFormatedOIB_1">  K1 DRVENE KONSTRUKCIJE NATURA jednostavno društvo s ograničenom odgovornošću za graditeljstvo i usluge, OIB 35318905965</derivirana_varijabla>
  </DomainObject.Predmet.ProtustrankaFormatedOIB>
  <DomainObject.Predmet.ProtustrankaFormatedWithAdress>
    <izvorni_sadrzaj> K1 DRVENE KONSTRUKCIJE NATURA jednostavno društvo s ograničenom odgovornošću za graditeljstvo i usluge, Kelkovići 25, 10000 Zagreb</izvorni_sadrzaj>
    <derivirana_varijabla naziv="DomainObject.Predmet.ProtustrankaFormatedWithAdress_1"> K1 DRVENE KONSTRUKCIJE NATURA jednostavno društvo s ograničenom odgovornošću za graditeljstvo i usluge, Kelkovići 25, 10000 Zagreb</derivirana_varijabla>
  </DomainObject.Predmet.ProtustrankaFormatedWithAdress>
  <DomainObject.Predmet.ProtustrankaFormatedWithAdressOIB>
    <izvorni_sadrzaj> K1 DRVENE KONSTRUKCIJE NATURA jednostavno društvo s ograničenom odgovornošću za graditeljstvo i usluge, OIB 35318905965, Kelkovići 25, 10000 Zagreb</izvorni_sadrzaj>
    <derivirana_varijabla naziv="DomainObject.Predmet.ProtustrankaFormatedWithAdressOIB_1"> K1 DRVENE KONSTRUKCIJE NATURA jednostavno društvo s ograničenom odgovornošću za graditeljstvo i usluge, OIB 35318905965, Kelkovići 25, 10000 Zagreb</derivirana_varijabla>
  </DomainObject.Predmet.ProtustrankaFormatedWithAdressOIB>
  <DomainObject.Predmet.ProtustrankaWithAdress>
    <izvorni_sadrzaj>K1 DRVENE KONSTRUKCIJE NATURA jednostavno društvo s ograničenom odgovornošću za graditeljstvo i usluge Kelkovići 25, 10000 Zagreb</izvorni_sadrzaj>
    <derivirana_varijabla naziv="DomainObject.Predmet.ProtustrankaWithAdress_1">K1 DRVENE KONSTRUKCIJE NATURA jednostavno društvo s ograničenom odgovornošću za graditeljstvo i usluge Kelkovići 25, 10000 Zagreb</derivirana_varijabla>
  </DomainObject.Predmet.ProtustrankaWithAdress>
  <DomainObject.Predmet.ProtustrankaWithAdressOIB>
    <izvorni_sadrzaj>K1 DRVENE KONSTRUKCIJE NATURA jednostavno društvo s ograničenom odgovornošću za graditeljstvo i usluge, OIB 35318905965, Kelkovići 25, 10000 Zagreb</izvorni_sadrzaj>
    <derivirana_varijabla naziv="DomainObject.Predmet.ProtustrankaWithAdressOIB_1">K1 DRVENE KONSTRUKCIJE NATURA jednostavno društvo s ograničenom odgovornošću za graditeljstvo i usluge, OIB 35318905965, Kelkovići 25, 10000 Zagreb</derivirana_varijabla>
  </DomainObject.Predmet.ProtustrankaWithAdressOIB>
  <DomainObject.Predmet.ProtustrankaNazivFormated>
    <izvorni_sadrzaj>K1 DRVENE KONSTRUKCIJE NATURA jednostavno društvo s ograničenom odgovornošću za graditeljstvo i usluge</izvorni_sadrzaj>
    <derivirana_varijabla naziv="DomainObject.Predmet.ProtustrankaNazivFormated_1">K1 DRVENE KONSTRUKCIJE NATURA jednostavno društvo s ograničenom odgovornošću za graditeljstvo i usluge</derivirana_varijabla>
  </DomainObject.Predmet.ProtustrankaNazivFormated>
  <DomainObject.Predmet.ProtustrankaNazivFormatedOIB>
    <izvorni_sadrzaj>K1 DRVENE KONSTRUKCIJE NATURA jednostavno društvo s ograničenom odgovornošću za graditeljstvo i usluge, OIB 35318905965</izvorni_sadrzaj>
    <derivirana_varijabla naziv="DomainObject.Predmet.ProtustrankaNazivFormatedOIB_1">K1 DRVENE KONSTRUKCIJE NATURA jednostavno društvo s ograničenom odgovornošću za graditeljstvo i usluge, OIB 35318905965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K1 DRVENE KONSTRUKCIJE NATURA jednostavno društvo s ograničenom odgovornošću za graditeljstvo i usluge</item>
    </izvorni_sadrzaj>
    <derivirana_varijabla naziv="DomainObject.Predmet.ProtuStrankaListFormated_1">
      <item>K1 DRVENE KONSTRUKCIJE NATURA jednostavno društvo s ograničenom odgovornošću za graditeljstvo i usluge</item>
    </derivirana_varijabla>
  </DomainObject.Predmet.ProtuStrankaListFormated>
  <DomainObject.Predmet.ProtuStrankaListFormatedOIB>
    <izvorni_sadrzaj>
      <item>K1 DRVENE KONSTRUKCIJE NATURA jednostavno društvo s ograničenom odgovornošću za graditeljstvo i usluge, OIB 35318905965</item>
    </izvorni_sadrzaj>
    <derivirana_varijabla naziv="DomainObject.Predmet.ProtuStrankaListFormatedOIB_1">
      <item>K1 DRVENE KONSTRUKCIJE NATURA jednostavno društvo s ograničenom odgovornošću za graditeljstvo i usluge, OIB 35318905965</item>
    </derivirana_varijabla>
  </DomainObject.Predmet.ProtuStrankaListFormatedOIB>
  <DomainObject.Predmet.ProtuStrankaListFormatedWithAdress>
    <izvorni_sadrzaj>
      <item>K1 DRVENE KONSTRUKCIJE NATURA jednostavno društvo s ograničenom odgovornošću za graditeljstvo i usluge, Kelkovići 25, 10000 Zagreb</item>
    </izvorni_sadrzaj>
    <derivirana_varijabla naziv="DomainObject.Predmet.ProtuStrankaListFormatedWithAdress_1">
      <item>K1 DRVENE KONSTRUKCIJE NATURA jednostavno društvo s ograničenom odgovornošću za graditeljstvo i usluge, Kelkovići 25, 10000 Zagreb</item>
    </derivirana_varijabla>
  </DomainObject.Predmet.ProtuStrankaListFormatedWithAdress>
  <DomainObject.Predmet.ProtuStrankaListFormatedWithAdressOIB>
    <izvorni_sadrzaj>
      <item>K1 DRVENE KONSTRUKCIJE NATURA jednostavno društvo s ograničenom odgovornošću za graditeljstvo i usluge, OIB 35318905965, Kelkovići 25, 10000 Zagreb</item>
    </izvorni_sadrzaj>
    <derivirana_varijabla naziv="DomainObject.Predmet.ProtuStrankaListFormatedWithAdressOIB_1">
      <item>K1 DRVENE KONSTRUKCIJE NATURA jednostavno društvo s ograničenom odgovornošću za graditeljstvo i usluge, OIB 35318905965, Kelkovići 25, 10000 Zagreb</item>
    </derivirana_varijabla>
  </DomainObject.Predmet.ProtuStrankaListFormatedWithAdressOIB>
  <DomainObject.Predmet.ProtuStrankaListNazivFormated>
    <izvorni_sadrzaj>
      <item>K1 DRVENE KONSTRUKCIJE NATURA jednostavno društvo s ograničenom odgovornošću za graditeljstvo i usluge</item>
    </izvorni_sadrzaj>
    <derivirana_varijabla naziv="DomainObject.Predmet.ProtuStrankaListNazivFormated_1">
      <item>K1 DRVENE KONSTRUKCIJE NATURA jednostavno društvo s ograničenom odgovornošću za graditeljstvo i usluge</item>
    </derivirana_varijabla>
  </DomainObject.Predmet.ProtuStrankaListNazivFormated>
  <DomainObject.Predmet.ProtuStrankaListNazivFormatedOIB>
    <izvorni_sadrzaj>
      <item>K1 DRVENE KONSTRUKCIJE NATURA jednostavno društvo s ograničenom odgovornošću za graditeljstvo i usluge, OIB 35318905965</item>
    </izvorni_sadrzaj>
    <derivirana_varijabla naziv="DomainObject.Predmet.ProtuStrankaListNazivFormatedOIB_1">
      <item>K1 DRVENE KONSTRUKCIJE NATURA jednostavno društvo s ograničenom odgovornošću za graditeljstvo i usluge, OIB 35318905965</item>
    </derivirana_varijabla>
  </DomainObject.Predmet.ProtuStrankaListNazivFormatedOIB>
  <DomainObject.Predmet.OstaliListFormated>
    <izvorni_sadrzaj>
      <item>Roko Šikić</item>
    </izvorni_sadrzaj>
    <derivirana_varijabla naziv="DomainObject.Predmet.OstaliListFormated_1">
      <item>Roko Šikić</item>
    </derivirana_varijabla>
  </DomainObject.Predmet.OstaliListFormated>
  <DomainObject.Predmet.OstaliListFormatedOIB>
    <izvorni_sadrzaj>
      <item>Roko Šikić, OIB 13602632085</item>
    </izvorni_sadrzaj>
    <derivirana_varijabla naziv="DomainObject.Predmet.OstaliListFormatedOIB_1">
      <item>Roko Šikić, OIB 13602632085</item>
    </derivirana_varijabla>
  </DomainObject.Predmet.OstaliListFormatedOIB>
  <DomainObject.Predmet.OstaliListFormatedWithAdress>
    <izvorni_sadrzaj>
      <item>Roko Šikić, Kelkovići 25, 10000 Zagreb</item>
    </izvorni_sadrzaj>
    <derivirana_varijabla naziv="DomainObject.Predmet.OstaliListFormatedWithAdress_1">
      <item>Roko Šikić, Kelkovići 25, 10000 Zagreb</item>
    </derivirana_varijabla>
  </DomainObject.Predmet.OstaliListFormatedWithAdress>
  <DomainObject.Predmet.OstaliListFormatedWithAdressOIB>
    <izvorni_sadrzaj>
      <item>Roko Šikić, OIB 13602632085, Kelkovići 25, 10000 Zagreb</item>
    </izvorni_sadrzaj>
    <derivirana_varijabla naziv="DomainObject.Predmet.OstaliListFormatedWithAdressOIB_1">
      <item>Roko Šikić, OIB 13602632085, Kelkovići 25, 10000 Zagreb</item>
    </derivirana_varijabla>
  </DomainObject.Predmet.OstaliListFormatedWithAdressOIB>
  <DomainObject.Predmet.OstaliListNazivFormated>
    <izvorni_sadrzaj>
      <item>Roko Šikić</item>
    </izvorni_sadrzaj>
    <derivirana_varijabla naziv="DomainObject.Predmet.OstaliListNazivFormated_1">
      <item>Roko Šikić</item>
    </derivirana_varijabla>
  </DomainObject.Predmet.OstaliListNazivFormated>
  <DomainObject.Predmet.OstaliListNazivFormatedOIB>
    <izvorni_sadrzaj>
      <item>Roko Šikić, OIB 13602632085</item>
    </izvorni_sadrzaj>
    <derivirana_varijabla naziv="DomainObject.Predmet.OstaliListNazivFormatedOIB_1">
      <item>Roko Šikić, OIB 13602632085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K1 DRVENE KONSTRUKCIJE NATURA jednostavno društvo s ograničenom odgovornošću za graditeljstvo i usluge</izvorni_sadrzaj>
    <derivirana_varijabla naziv="DomainObject.Predmet.ProtustrankaIDrugi_1">K1 DRVENE KONSTRUKCIJE NATURA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K1 DRVENE KONSTRUKCIJE NATURA jednostavno društvo s ograničenom odgovornošću za graditeljstvo i usluge, OIB 35318905965, Kelkovići 25, 10000 Zagreb</izvorni_sadrzaj>
    <derivirana_varijabla naziv="DomainObject.Predmet.ProtustrankaIDrugiAdressOIB_1">K1 DRVENE KONSTRUKCIJE NATURA jednostavno društvo s ograničenom odgovornošću za graditeljstvo i usluge, OIB 35318905965, Kelkovići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K1 DRVENE KONSTRUKCIJE NATURA jednostavno društvo s ograničenom odgovornošću za graditeljstvo i usluge</item>
      <item>Roko Šikić</item>
    </izvorni_sadrzaj>
    <derivirana_varijabla naziv="DomainObject.Predmet.SudioniciListNaziv_1">
      <item>FINA Regionalni centar Zagreb</item>
      <item>K1 DRVENE KONSTRUKCIJE NATURA jednostavno društvo s ograničenom odgovornošću za graditeljstvo i usluge</item>
      <item>Roko Šikić</item>
    </derivirana_varijabla>
  </DomainObject.Predmet.SudioniciListNaziv>
  <DomainObject.Predmet.SudioniciListAdressOIB>
    <izvorni_sadrzaj>
      <item>FINA Regionalni centar Zagreb, OIB 85821130368, Trg svibanjskih žrtava 1995.1,10000 Zagreb</item>
      <item>K1 DRVENE KONSTRUKCIJE NATURA jednostavno društvo s ograničenom odgovornošću za graditeljstvo i usluge, OIB 35318905965, Kelkovići 25,10000 Zagreb</item>
      <item>Roko Šikić, OIB 13602632085, Kelkovići 25,10000 Zagreb</item>
    </izvorni_sadrzaj>
    <derivirana_varijabla naziv="DomainObject.Predmet.SudioniciListAdressOIB_1">
      <item>FINA Regionalni centar Zagreb, OIB 85821130368, Trg svibanjskih žrtava 1995.1,10000 Zagreb</item>
      <item>K1 DRVENE KONSTRUKCIJE NATURA jednostavno društvo s ograničenom odgovornošću za graditeljstvo i usluge, OIB 35318905965, Kelkovići 25,10000 Zagreb</item>
      <item>Roko Šikić, OIB 13602632085, Kelkovići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35318905965</item>
      <item>, OIB 13602632085</item>
    </izvorni_sadrzaj>
    <derivirana_varijabla naziv="DomainObject.Predmet.SudioniciListNazivOIB_1">
      <item>, OIB 85821130368</item>
      <item>, OIB 35318905965</item>
      <item>, OIB 13602632085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St-850/2019-4</izvorni_sadrzaj>
    <derivirana_varijabla naziv="DomainObject.PredzadnjaOdlukaIzPredmeta.Oznaka_1">St-850/2019-4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BD883-62ED-4131-82F4-8F89C8667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865</properties:Characters>
  <properties:Lines>38</properties:Lines>
  <properties:Paragraphs>21</properties:Paragraphs>
  <properties:TotalTime>391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2019-07-09T12:22:00Z</cp:lastPrinted>
  <dcterms:modified xmlns:xsi="http://www.w3.org/2001/XMLSchema-instance" xsi:type="dcterms:W3CDTF">2019-07-09T12:48:00Z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