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fe23" w14:paraId="6a1fe23" w:rsidRDefault="00D8138B" w:rsidP="00D8138B" w:rsidR="00D8138B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138B" w:rsidP="00D8138B" w:rsidR="00D8138B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D8138B" w:rsidP="00D8138B" w:rsidR="00D8138B">
      <w:pPr>
        <w:rPr>
          <w:szCs w:val="24"/>
        </w:rPr>
      </w:pPr>
      <w:r>
        <w:rPr>
          <w:szCs w:val="24"/>
        </w:rPr>
        <w:t>TRGOVAČKI SUD U ZAGREBU</w:t>
      </w:r>
    </w:p>
    <w:p w:rsidRDefault="00D8138B" w:rsidP="00D8138B" w:rsidR="00D8138B">
      <w:pPr>
        <w:tabs>
          <w:tab w:pos="7238" w:val="left"/>
        </w:tabs>
        <w:rPr>
          <w:rFonts w:eastAsia="Times New Roman"/>
          <w:szCs w:val="24"/>
          <w:lang w:eastAsia="hr-HR"/>
        </w:rPr>
      </w:pPr>
      <w:r>
        <w:rPr>
          <w:szCs w:val="24"/>
        </w:rPr>
        <w:t xml:space="preserve">        Zagreb, Amruševa 2/II.</w:t>
      </w:r>
      <w:r>
        <w:rPr>
          <w:rFonts w:eastAsia="Times New Roman"/>
          <w:szCs w:val="24"/>
          <w:lang w:eastAsia="hr-HR"/>
        </w:rPr>
        <w:tab/>
      </w:r>
    </w:p>
    <w:p w:rsidRDefault="00D8138B" w:rsidP="00D8138B" w:rsidR="00D8138B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Poslovni broj: 21. St-1426/18-7</w:t>
      </w:r>
    </w:p>
    <w:p w:rsidRDefault="00D8138B" w:rsidP="00D8138B" w:rsidR="00D8138B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center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J E Š E N J E</w:t>
      </w:r>
    </w:p>
    <w:p w:rsidRDefault="00D8138B" w:rsidP="00D8138B" w:rsidR="00D8138B">
      <w:pPr>
        <w:jc w:val="center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''DOSTOJAN ŽIVOT'' UDRUGA ZA ZAŠTITU LJUDSKI PRAVA I DOSTOJANSTVA U POTREBI, Zagreb, Roberta Frangeša Mihanovića 3, OIB: 75721926644, dana 7. prosinca 2018. 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r i j e š i o    j e</w:t>
      </w:r>
    </w:p>
    <w:p w:rsidRDefault="00D8138B" w:rsidP="00D8138B" w:rsidR="00D8138B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I. Otvara se stečajni postupak nad dužnikom ''DOSTOJAN ŽIVOT'' UDRUGA ZA ZAŠTITU LJUDSKI PRAVA I DOSTOJANSTVA U POTREBI, Zagreb, Roberta Frangeša Mihanovića 3, OIB: 75721926644. Stečajni postupak otvoren je 7. prosinca 2018. u 15,00 sati, kada je ovo rješenje objavljeno na mrežnoj stranici e-Oglasna ploča ovog suda.</w:t>
      </w:r>
    </w:p>
    <w:p w:rsidRDefault="00D8138B" w:rsidP="00D8138B" w:rsidR="00D8138B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</w:pPr>
      <w:r>
        <w:tab/>
        <w:t xml:space="preserve">II. Za stečajnog upravitelja imenuje se </w:t>
      </w:r>
      <w:r>
        <w:rPr>
          <w:rFonts w:eastAsia="Times New Roman"/>
          <w:szCs w:val="24"/>
          <w:lang w:eastAsia="hr-HR"/>
        </w:rPr>
        <w:t>Petra Gjurašić, Zagreb, Petrinjska 28, OIB: 42344632101</w:t>
      </w:r>
      <w:r>
        <w:t>.</w:t>
      </w:r>
    </w:p>
    <w:p w:rsidRDefault="00D8138B" w:rsidP="00D8138B" w:rsidR="00D8138B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III. Zaključuje se stečajni postupak nad dužnikom</w:t>
      </w:r>
      <w:r>
        <w:rPr>
          <w:rFonts w:eastAsia="Times New Roman"/>
          <w:szCs w:val="24"/>
          <w:lang w:eastAsia="hr-HR" w:val="en-GB"/>
        </w:rPr>
        <w:t xml:space="preserve"> </w:t>
      </w:r>
      <w:r>
        <w:rPr>
          <w:rFonts w:eastAsia="Times New Roman"/>
          <w:szCs w:val="24"/>
          <w:lang w:eastAsia="hr-HR"/>
        </w:rPr>
        <w:t>''DOSTOJAN ŽIVOT'' UDRUGA ZA ZAŠTITU LJUDSKI PRAVA I DOSTOJANSTVA U POTREBI, Zagreb, Roberta Frangeša Mihanovića 3, OIB: 75721926644.</w:t>
      </w:r>
    </w:p>
    <w:p w:rsidRDefault="00D8138B" w:rsidP="00D8138B" w:rsidR="00D8138B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IV. Nakon pravomoćnosti ovog rješenja dužnik će se brisati iz registra udruga.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ind w:left="360"/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Obrazloženje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Financijska agencija, RC Zagreb, Zagreb, Trg svibanjskih žrtava 1995. 1, podnijela je ovom sudu zahtjev za provedbu skraćenog stečajnog postupka nad dužnikom ''DOSTOJAN ŽIVOT'' UDRUGA ZA ZAŠTITU LJUDSKI PRAVA I DOSTOJANSTVA U POTREBI, Zagreb, Roberta Frangeša Mihanovića 3, OIB: 75721926644, temeljem odredbe čl. 429. st. 1. Stečajnog zakona (Narodne novine, broj: 71/2015., 104/2017., dalje u tekstu: SZ).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color w:val="FF0000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 xml:space="preserve">Oglasom od 23. srpnja 2018. pozvane su osobe ovlaštene za zastupanje dužnika po zakonu dostaviti javnobilježnički ovjerovljen popis imovine i obveza dužnika na propisanom obrascu, dok su dužnikovi vjerovnici pozvani predložiti otvaranje stečajnog postupka nad </w:t>
      </w:r>
      <w:r>
        <w:rPr>
          <w:rFonts w:eastAsia="Times New Roman"/>
          <w:szCs w:val="24"/>
          <w:lang w:eastAsia="hr-HR"/>
        </w:rPr>
        <w:lastRenderedPageBreak/>
        <w:t>dužnikom te predujmiti, po pozivu suda, sredstva za namirenje troškova predloženog stečajnog postupka, uz upozorenje na pravne posljedice nepodnošenja istog (čl. 13., 17., 430. i 431. SZ-a).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ind w:firstLine="720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D8138B" w:rsidP="00D8138B" w:rsidR="00D8138B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</w:pPr>
      <w:r>
        <w:rPr>
          <w:rFonts w:eastAsia="Times New Roman"/>
          <w:szCs w:val="24"/>
          <w:lang w:eastAsia="hr-HR"/>
        </w:rP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>
        <w:t>otvoriti stečajni postupak nad dužnikom, imenovati mu stečajnog upravitelja te istovremeno zaključiti otvoreni stečajni postupak.</w:t>
      </w:r>
    </w:p>
    <w:p w:rsidRDefault="00D8138B" w:rsidP="00D8138B" w:rsidR="00D8138B">
      <w:pPr>
        <w:jc w:val="both"/>
      </w:pPr>
    </w:p>
    <w:p w:rsidRDefault="00D8138B" w:rsidP="00D8138B" w:rsidR="00D8138B">
      <w:pPr>
        <w:jc w:val="both"/>
      </w:pPr>
      <w:r>
        <w:tab/>
        <w:t>Slijedom navedenog, odlučeno je kao u izreci.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U Zagrebu 7. prosinca 2018.</w:t>
      </w:r>
    </w:p>
    <w:p w:rsidRDefault="00D8138B" w:rsidP="00D8138B" w:rsidR="00D8138B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  <w:lang w:eastAsia="hr-HR"/>
        </w:rPr>
        <w:t xml:space="preserve">      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szCs w:val="24"/>
          <w:lang w:eastAsia="hr-HR"/>
        </w:rPr>
        <w:tab/>
        <w:t xml:space="preserve">        </w:t>
      </w:r>
      <w:r>
        <w:rPr>
          <w:rFonts w:eastAsia="Times New Roman"/>
          <w:szCs w:val="24"/>
        </w:rPr>
        <w:t>Sutkinja:</w:t>
      </w:r>
    </w:p>
    <w:p w:rsidRDefault="00D8138B" w:rsidP="00D8138B" w:rsidR="00D8138B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D8138B" w:rsidP="00D8138B" w:rsidR="00D8138B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D8138B" w:rsidP="00D8138B" w:rsidR="00D8138B">
      <w:pPr>
        <w:jc w:val="both"/>
        <w:rPr>
          <w:rFonts w:eastAsia="Times New Roman"/>
          <w:szCs w:val="24"/>
        </w:rPr>
      </w:pPr>
    </w:p>
    <w:p w:rsidRDefault="00D8138B" w:rsidP="00D8138B" w:rsidR="00D8138B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D8138B" w:rsidP="00D8138B" w:rsidR="00D8138B">
      <w:pPr>
        <w:jc w:val="both"/>
        <w:rPr>
          <w:rFonts w:eastAsia="Times New Roman"/>
          <w:i/>
          <w:szCs w:val="24"/>
          <w:lang w:eastAsia="hr-HR"/>
        </w:rPr>
      </w:pP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DNA: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podnositelju zahtjeva: FINA-i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dužniku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stečajnom upravitelju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ŽDO Zagreb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- </w:t>
      </w:r>
      <w:r>
        <w:t>Gradu Zagrebu, Gradskom uredu za opću upravu, Sektoru za udruge, Zagreb, Trg Stjepana Radića 1/II., koji vodi registar udruga u odnosu na dužnika, odmah i po pravomoćnosti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mrežna stranica e-Oglasne ploče, 8 dana</w:t>
      </w:r>
    </w:p>
    <w:p w:rsidRDefault="00D8138B" w:rsidP="00D8138B" w:rsidR="00D8138B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- nadležnoj poreznoj upravi (Ministarstvo financija, Porezna uprava, Područni ured Zagreb,  Zagreb, Avenija Dubrovnik 32)</w:t>
      </w:r>
    </w:p>
    <w:p w:rsidRDefault="00D8138B" w:rsidP="00D8138B" w:rsidR="00131E95">
      <w:pPr>
        <w:jc w:val="both"/>
      </w:pPr>
      <w:r>
        <w:rPr>
          <w:rFonts w:eastAsia="Times New Roman"/>
          <w:szCs w:val="24"/>
          <w:lang w:eastAsia="hr-HR"/>
        </w:rPr>
        <w:t>- Ministarstvu pravosuđa</w:t>
      </w:r>
    </w:p>
    <w:sectPr w:rsidSect="00D8138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38B" w:rsidP="00D8138B" w:rsidR="00D8138B">
      <w:r>
        <w:separator/>
      </w:r>
    </w:p>
  </w:endnote>
  <w:endnote w:id="0" w:type="continuationSeparator">
    <w:p w:rsidRDefault="00D8138B" w:rsidP="00D8138B" w:rsidR="00D81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38B" w:rsidP="00D8138B" w:rsidR="00D8138B">
      <w:r>
        <w:separator/>
      </w:r>
    </w:p>
  </w:footnote>
  <w:footnote w:id="0" w:type="continuationSeparator">
    <w:p w:rsidRDefault="00D8138B" w:rsidP="00D8138B" w:rsidR="00D81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0563306"/>
      <w:docPartObj>
        <w:docPartGallery w:val="Page Numbers (Top of Page)"/>
        <w:docPartUnique/>
      </w:docPartObj>
    </w:sdtPr>
    <w:sdtEndPr/>
    <w:sdtContent>
      <w:p w:rsidRDefault="00D8138B" w:rsidR="00D813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263">
          <w:rPr>
            <w:noProof/>
          </w:rPr>
          <w:t>2</w:t>
        </w:r>
        <w:r>
          <w:fldChar w:fldCharType="end"/>
        </w:r>
      </w:p>
      <w:p w:rsidRDefault="00D8138B" w:rsidP="00D8138B" w:rsidR="00D8138B">
        <w:pPr>
          <w:pStyle w:val="Zaglavlje"/>
          <w:jc w:val="right"/>
        </w:pPr>
        <w:r>
          <w:t>Poslovni broj: 21. St-1426/18-7</w:t>
        </w:r>
      </w:p>
    </w:sdtContent>
  </w:sdt>
  <w:p w:rsidRDefault="00D8138B" w:rsidR="00D8138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36AA"/>
    <w:rsid w:val="00017263"/>
    <w:rsid w:val="001032F4"/>
    <w:rsid w:val="00131E95"/>
    <w:rsid w:val="0019711A"/>
    <w:rsid w:val="00197F24"/>
    <w:rsid w:val="001A1D04"/>
    <w:rsid w:val="002B36AA"/>
    <w:rsid w:val="0034753A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8138B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138B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13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138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813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138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813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138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17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26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7263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726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726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138B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813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138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813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138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D813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138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017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2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7263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72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726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66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St-1426/2018</izvorni_sadrzaj>
    <derivirana_varijabla naziv="DomainObject.Predmet.OznakaBroj_1">St-1426/2018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"DOSTOJAN ŽIVOT" UDRUGA ZA ZAŠTITU LJUDSKIH PRAVA I DOSTOJANSTVA OSOBA U POTREBI</izvorni_sadrzaj>
    <derivirana_varijabla naziv="DomainObject.Predmet.ProtustrankaFormated_1">  "DOSTOJAN ŽIVOT" UDRUGA ZA ZAŠTITU LJUDSKIH PRAVA I DOSTOJANSTVA OSOBA U POTREBI</derivirana_varijabla>
  </DomainObject.Predmet.ProtustrankaFormated>
  <DomainObject.Predmet.ProtustrankaFormatedOIB>
    <izvorni_sadrzaj>  "DOSTOJAN ŽIVOT" UDRUGA ZA ZAŠTITU LJUDSKIH PRAVA I DOSTOJANSTVA OSOBA U POTREBI, OIB 75721926644</izvorni_sadrzaj>
    <derivirana_varijabla naziv="DomainObject.Predmet.ProtustrankaFormatedOIB_1">  "DOSTOJAN ŽIVOT" UDRUGA ZA ZAŠTITU LJUDSKIH PRAVA I DOSTOJANSTVA OSOBA U POTREBI, OIB 75721926644</derivirana_varijabla>
  </DomainObject.Predmet.ProtustrankaFormatedOIB>
  <DomainObject.Predmet.ProtustrankaFormatedWithAdress>
    <izvorni_sadrzaj> "DOSTOJAN ŽIVOT" UDRUGA ZA ZAŠTITU LJUDSKIH PRAVA I DOSTOJANSTVA OSOBA U POTREBI, R.F. Mihanovića 3, 10000 Zagreb</izvorni_sadrzaj>
    <derivirana_varijabla naziv="DomainObject.Predmet.ProtustrankaFormatedWithAdress_1"> "DOSTOJAN ŽIVOT" UDRUGA ZA ZAŠTITU LJUDSKIH PRAVA I DOSTOJANSTVA OSOBA U POTREBI, R.F. Mihanovića 3, 10000 Zagreb</derivirana_varijabla>
  </DomainObject.Predmet.ProtustrankaFormatedWithAdress>
  <DomainObject.Predmet.ProtustrankaFormatedWithAdressOIB>
    <izvorni_sadrzaj> "DOSTOJAN ŽIVOT" UDRUGA ZA ZAŠTITU LJUDSKIH PRAVA I DOSTOJANSTVA OSOBA U POTREBI, OIB 75721926644, R.F. Mihanovića 3, 10000 Zagreb</izvorni_sadrzaj>
    <derivirana_varijabla naziv="DomainObject.Predmet.ProtustrankaFormatedWithAdressOIB_1"> "DOSTOJAN ŽIVOT" UDRUGA ZA ZAŠTITU LJUDSKIH PRAVA I DOSTOJANSTVA OSOBA U POTREBI, OIB 75721926644, R.F. Mihanovića 3, 10000 Zagreb</derivirana_varijabla>
  </DomainObject.Predmet.ProtustrankaFormatedWithAdressOIB>
  <DomainObject.Predmet.ProtustrankaWithAdress>
    <izvorni_sadrzaj>"DOSTOJAN ŽIVOT" UDRUGA ZA ZAŠTITU LJUDSKIH PRAVA I DOSTOJANSTVA OSOBA U POTREBI R.F. Mihanovića 3, 10000 Zagreb</izvorni_sadrzaj>
    <derivirana_varijabla naziv="DomainObject.Predmet.ProtustrankaWithAdress_1">"DOSTOJAN ŽIVOT" UDRUGA ZA ZAŠTITU LJUDSKIH PRAVA I DOSTOJANSTVA OSOBA U POTREBI R.F. Mihanovića 3, 10000 Zagreb</derivirana_varijabla>
  </DomainObject.Predmet.ProtustrankaWithAdress>
  <DomainObject.Predmet.ProtustrankaWithAdressOIB>
    <izvorni_sadrzaj>"DOSTOJAN ŽIVOT" UDRUGA ZA ZAŠTITU LJUDSKIH PRAVA I DOSTOJANSTVA OSOBA U POTREBI, OIB 75721926644, R.F. Mihanovića 3, 10000 Zagreb</izvorni_sadrzaj>
    <derivirana_varijabla naziv="DomainObject.Predmet.ProtustrankaWithAdressOIB_1">"DOSTOJAN ŽIVOT" UDRUGA ZA ZAŠTITU LJUDSKIH PRAVA I DOSTOJANSTVA OSOBA U POTREBI, OIB 75721926644, R.F. Mihanovića 3, 10000 Zagreb</derivirana_varijabla>
  </DomainObject.Predmet.ProtustrankaWithAdressOIB>
  <DomainObject.Predmet.ProtustrankaNazivFormated>
    <izvorni_sadrzaj>"DOSTOJAN ŽIVOT" UDRUGA ZA ZAŠTITU LJUDSKIH PRAVA I DOSTOJANSTVA OSOBA U POTREBI</izvorni_sadrzaj>
    <derivirana_varijabla naziv="DomainObject.Predmet.ProtustrankaNazivFormated_1">"DOSTOJAN ŽIVOT" UDRUGA ZA ZAŠTITU LJUDSKIH PRAVA I DOSTOJANSTVA OSOBA U POTREBI</derivirana_varijabla>
  </DomainObject.Predmet.ProtustrankaNazivFormated>
  <DomainObject.Predmet.ProtustrankaNazivFormatedOIB>
    <izvorni_sadrzaj>"DOSTOJAN ŽIVOT" UDRUGA ZA ZAŠTITU LJUDSKIH PRAVA I DOSTOJANSTVA OSOBA U POTREBI, OIB 75721926644</izvorni_sadrzaj>
    <derivirana_varijabla naziv="DomainObject.Predmet.ProtustrankaNazivFormatedOIB_1">"DOSTOJAN ŽIVOT" UDRUGA ZA ZAŠTITU LJUDSKIH PRAVA I DOSTOJANSTVA OSOBA U POTREBI, OIB 75721926644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"DOSTOJAN ŽIVOT" UDRUGA ZA ZAŠTITU LJUDSKIH PRAVA I DOSTOJANSTVA OSOBA U POTREBI</item>
    </izvorni_sadrzaj>
    <derivirana_varijabla naziv="DomainObject.Predmet.ProtuStrankaListFormated_1">
      <item>"DOSTOJAN ŽIVOT" UDRUGA ZA ZAŠTITU LJUDSKIH PRAVA I DOSTOJANSTVA OSOBA U POTREBI</item>
    </derivirana_varijabla>
  </DomainObject.Predmet.ProtuStrankaListFormated>
  <DomainObject.Predmet.ProtuStrankaListFormatedOIB>
    <izvorni_sadrzaj>
      <item>"DOSTOJAN ŽIVOT" UDRUGA ZA ZAŠTITU LJUDSKIH PRAVA I DOSTOJANSTVA OSOBA U POTREBI, OIB 75721926644</item>
    </izvorni_sadrzaj>
    <derivirana_varijabla naziv="DomainObject.Predmet.ProtuStrankaListFormatedOIB_1">
      <item>"DOSTOJAN ŽIVOT" UDRUGA ZA ZAŠTITU LJUDSKIH PRAVA I DOSTOJANSTVA OSOBA U POTREBI, OIB 75721926644</item>
    </derivirana_varijabla>
  </DomainObject.Predmet.ProtuStrankaListFormatedOIB>
  <DomainObject.Predmet.ProtuStrankaListFormatedWithAdress>
    <izvorni_sadrzaj>
      <item>"DOSTOJAN ŽIVOT" UDRUGA ZA ZAŠTITU LJUDSKIH PRAVA I DOSTOJANSTVA OSOBA U POTREBI, R.F. Mihanovića 3, 10000 Zagreb</item>
    </izvorni_sadrzaj>
    <derivirana_varijabla naziv="DomainObject.Predmet.ProtuStrankaListFormatedWithAdress_1">
      <item>"DOSTOJAN ŽIVOT" UDRUGA ZA ZAŠTITU LJUDSKIH PRAVA I DOSTOJANSTVA OSOBA U POTREBI, R.F. Mihanovića 3, 10000 Zagreb</item>
    </derivirana_varijabla>
  </DomainObject.Predmet.ProtuStrankaListFormatedWithAdress>
  <DomainObject.Predmet.ProtuStrankaListFormatedWithAdressOIB>
    <izvorni_sadrzaj>
      <item>"DOSTOJAN ŽIVOT" UDRUGA ZA ZAŠTITU LJUDSKIH PRAVA I DOSTOJANSTVA OSOBA U POTREBI, OIB 75721926644, R.F. Mihanovića 3, 10000 Zagreb</item>
    </izvorni_sadrzaj>
    <derivirana_varijabla naziv="DomainObject.Predmet.ProtuStrankaListFormatedWithAdressOIB_1">
      <item>"DOSTOJAN ŽIVOT" UDRUGA ZA ZAŠTITU LJUDSKIH PRAVA I DOSTOJANSTVA OSOBA U POTREBI, OIB 75721926644, R.F. Mihanovića 3, 10000 Zagreb</item>
    </derivirana_varijabla>
  </DomainObject.Predmet.ProtuStrankaListFormatedWithAdressOIB>
  <DomainObject.Predmet.ProtuStrankaListNazivFormated>
    <izvorni_sadrzaj>
      <item>"DOSTOJAN ŽIVOT" UDRUGA ZA ZAŠTITU LJUDSKIH PRAVA I DOSTOJANSTVA OSOBA U POTREBI</item>
    </izvorni_sadrzaj>
    <derivirana_varijabla naziv="DomainObject.Predmet.ProtuStrankaListNazivFormated_1">
      <item>"DOSTOJAN ŽIVOT" UDRUGA ZA ZAŠTITU LJUDSKIH PRAVA I DOSTOJANSTVA OSOBA U POTREBI</item>
    </derivirana_varijabla>
  </DomainObject.Predmet.ProtuStrankaListNazivFormated>
  <DomainObject.Predmet.ProtuStrankaListNazivFormatedOIB>
    <izvorni_sadrzaj>
      <item>"DOSTOJAN ŽIVOT" UDRUGA ZA ZAŠTITU LJUDSKIH PRAVA I DOSTOJANSTVA OSOBA U POTREBI, OIB 75721926644</item>
    </izvorni_sadrzaj>
    <derivirana_varijabla naziv="DomainObject.Predmet.ProtuStrankaListNazivFormatedOIB_1">
      <item>"DOSTOJAN ŽIVOT" UDRUGA ZA ZAŠTITU LJUDSKIH PRAVA I DOSTOJANSTVA OSOBA U POTREBI, OIB 75721926644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"DOSTOJAN ŽIVOT" UDRUGA ZA ZAŠTITU LJUDSKIH PRAVA I DOSTOJANSTVA OSOBA U POTREBI</izvorni_sadrzaj>
    <derivirana_varijabla naziv="DomainObject.Predmet.ProtustrankaIDrugi_1">"DOSTOJAN ŽIVOT" UDRUGA ZA ZAŠTITU LJUDSKIH PRAVA I DOSTOJANSTVA OSOBA U POTREBI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"DOSTOJAN ŽIVOT" UDRUGA ZA ZAŠTITU LJUDSKIH PRAVA I DOSTOJANSTVA OSOBA U POTREBI, OIB 75721926644, R.F. Mihanovića 3, 10000 Zagreb</izvorni_sadrzaj>
    <derivirana_varijabla naziv="DomainObject.Predmet.ProtustrankaIDrugiAdressOIB_1">"DOSTOJAN ŽIVOT" UDRUGA ZA ZAŠTITU LJUDSKIH PRAVA I DOSTOJANSTVA OSOBA U POTREBI, OIB 75721926644, R.F. Mihanovića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"DOSTOJAN ŽIVOT" UDRUGA ZA ZAŠTITU LJUDSKIH PRAVA I DOSTOJANSTVA OSOBA U POTREBI</item>
    </izvorni_sadrzaj>
    <derivirana_varijabla naziv="DomainObject.Predmet.SudioniciListNaziv_1">
      <item>FINA Regionalni centar Zagreb</item>
      <item>"DOSTOJAN ŽIVOT" UDRUGA ZA ZAŠTITU LJUDSKIH PRAVA I DOSTOJANSTVA OSOBA U POTREBI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"DOSTOJAN ŽIVOT" UDRUGA ZA ZAŠTITU LJUDSKIH PRAVA I DOSTOJANSTVA OSOBA U POTREBI, OIB 75721926644, R.F. Mihanovića 3,10000 Zagreb</item>
    </izvorni_sadrzaj>
    <derivirana_varijabla naziv="DomainObject.Predmet.SudioniciListAdressOIB_1">
      <item>FINA Regionalni centar Zagreb, OIB 85821130368, Trg svibanjskih žrtava 1995. br. 1,10000 Zagreb</item>
      <item>"DOSTOJAN ŽIVOT" UDRUGA ZA ZAŠTITU LJUDSKIH PRAVA I DOSTOJANSTVA OSOBA U POTREBI, OIB 75721926644, R.F.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75721926644</item>
    </izvorni_sadrzaj>
    <derivirana_varijabla naziv="DomainObject.Predmet.SudioniciListNazivOIB_1">
      <item>, OIB 85821130368</item>
      <item>, OIB 75721926644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St-1426/2018-4</izvorni_sadrzaj>
    <derivirana_varijabla naziv="DomainObject.PredzadnjaOdlukaIzPredmeta.Oznaka_1">St-1426/2018-4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3312</properties:Characters>
  <properties:Lines>96</properties:Lines>
  <properties:Paragraphs>37</properties:Paragraphs>
  <properties:TotalTime>4</properties:TotalTime>
  <properties:ScaleCrop>false</properties:ScaleCrop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2018-12-06T15:12:00Z</dcterms:created>
  <dc:creator>Ivana Manestar</dc:creator>
  <dc:description/>
  <cp:keywords/>
  <cp:lastModifiedBy>Petra Komučar</cp:lastModifiedBy>
  <dcterms:modified xmlns:xsi="http://www.w3.org/2001/XMLSchema-instance" xsi:type="dcterms:W3CDTF">2018-12-07T09:25:00Z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(St-1426-18-Dostojan život, Zagreb,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