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4e63" w14:paraId="b634e63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D158FE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47. Suvlasnički dio: 11/10000 ETAŽNO VLASNIŠTVO (E-47), </w:t>
      </w:r>
      <w:r>
        <w:rPr>
          <w:rFonts w:eastAsia="Calibri" w:hAnsi="Times New Roman" w:ascii="Times New Roman"/>
        </w:rPr>
        <w:t>garaža G.19. u podrumu -1 zgrade M. Krušlina 14-24, neto korisne površine 15,97 m2, u nacrtu označenu plavom bojom, tržišne vrijednosti 75.300,00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A639BB">
        <w:rPr>
          <w:rFonts w:eastAsia="Calibri" w:hAnsi="Times New Roman" w:ascii="Times New Roman"/>
        </w:rPr>
        <w:t>75.300,00</w:t>
      </w:r>
      <w:r w:rsidR="008602D0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B82DA3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82DA3" w:rsidR="00B82DA3" w:rsidRPr="00B82DA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>Za točnost otpravka-ovl. službenik</w:t>
      </w:r>
    </w:p>
    <w:p w:rsidRDefault="00B82DA3" w:rsidR="00B82DA3" w:rsidRPr="00B82DA3">
      <w:pPr>
        <w:rPr>
          <w:rFonts w:hAnsi="Times New Roman" w:ascii="Times New Roman"/>
        </w:rPr>
      </w:pP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</w:r>
      <w:r w:rsidRPr="00B82DA3">
        <w:rPr>
          <w:rFonts w:hAnsi="Times New Roman" w:ascii="Times New Roman"/>
        </w:rPr>
        <w:tab/>
        <w:t>Vinka Mihalinčić</w:t>
      </w:r>
    </w:p>
    <w:p w:rsidRDefault="00B6422E" w:rsidP="00B82DA3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B82DA3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2DA3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E-47</izvorni_sadrzaj>
    <derivirana_varijabla naziv="DomainObject.Primjedba_1">E-47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76B8D-4086-47E5-B5B0-81562C466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4467</properties:Characters>
  <properties:Lines>114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2019-04-18T12:20:00Z</dcterms:created>
  <dc:creator>x</dc:creator>
  <cp:lastModifiedBy>Vinka Mihalinčić</cp:lastModifiedBy>
  <cp:lastPrinted>2019-04-18T12:22:00Z</cp:lastPrinted>
  <dcterms:modified xmlns:xsi="http://www.w3.org/2001/XMLSchema-instance" xsi:type="dcterms:W3CDTF">2019-04-18T12:22:00Z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