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9b87" w14:paraId="fd89b87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842F14">
        <w:rPr>
          <w:rFonts w:cs="Times New Roman" w:hAnsi="Times New Roman" w:ascii="Times New Roman"/>
          <w:b w:val="false"/>
          <w:sz w:val="24"/>
          <w:szCs w:val="24"/>
        </w:rPr>
        <w:t>275</w:t>
      </w:r>
      <w:r w:rsidR="009E4EB6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842F14">
        <w:t xml:space="preserve">NEWS WORK j.d.o.o., Zagreb, </w:t>
      </w:r>
      <w:proofErr w:type="spellStart"/>
      <w:r w:rsidR="00BE16FF">
        <w:t>Puljska</w:t>
      </w:r>
      <w:proofErr w:type="spellEnd"/>
      <w:r w:rsidR="00BE16FF">
        <w:t xml:space="preserve"> ulica 1,</w:t>
      </w:r>
      <w:r w:rsidR="00842F14">
        <w:t xml:space="preserve"> OIB: 66866932715</w:t>
      </w:r>
      <w:r w:rsidR="00FA009C">
        <w:t>,</w:t>
      </w:r>
      <w:r w:rsidR="00F32EC9">
        <w:t xml:space="preserve"> </w:t>
      </w:r>
      <w:r w:rsidR="002E5C4F">
        <w:t>2</w:t>
      </w:r>
      <w:r w:rsidR="009E4EB6">
        <w:t>4</w:t>
      </w:r>
      <w:r w:rsidR="002372CB">
        <w:t>. listopada</w:t>
      </w:r>
      <w:r w:rsidR="00607035">
        <w:t xml:space="preserve"> 2017</w:t>
      </w:r>
      <w:r w:rsidR="00924DF6">
        <w:t>.</w:t>
      </w:r>
    </w:p>
    <w:p w:rsidRDefault="000A0E7A" w:rsidP="003C5353" w:rsidR="000A0E7A" w:rsidRPr="002365A1">
      <w:pPr>
        <w:jc w:val="both"/>
      </w:pPr>
      <w:bookmarkStart w:name="_GoBack" w:id="0"/>
      <w:bookmarkEnd w:id="0"/>
    </w:p>
    <w:p w:rsidRDefault="003C5353" w:rsidP="003C5353" w:rsidR="003C5353" w:rsidRPr="002365A1">
      <w:pPr>
        <w:jc w:val="both"/>
      </w:pPr>
    </w:p>
    <w:p w:rsidRDefault="00D971AC" w:rsidP="00D971AC" w:rsidR="00D971AC">
      <w:pPr>
        <w:jc w:val="center"/>
      </w:pPr>
      <w:r w:rsidRPr="002365A1">
        <w:t>r i j e š i o     j e</w:t>
      </w:r>
    </w:p>
    <w:p w:rsidRDefault="000A0E7A" w:rsidP="00D971AC" w:rsidR="000A0E7A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842F14">
        <w:t xml:space="preserve">NEWS WORK j.d.o.o., Zagreb, </w:t>
      </w:r>
      <w:proofErr w:type="spellStart"/>
      <w:r w:rsidR="00BE16FF">
        <w:t>Puljska</w:t>
      </w:r>
      <w:proofErr w:type="spellEnd"/>
      <w:r w:rsidR="00BE16FF">
        <w:t xml:space="preserve"> ulica 1,</w:t>
      </w:r>
      <w:r w:rsidR="00842F14">
        <w:t xml:space="preserve"> OIB: 66866932715</w:t>
      </w:r>
      <w:r w:rsidR="00775E54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B6425F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842F14">
        <w:t xml:space="preserve">NEWS WORK j.d.o.o., Zagreb, </w:t>
      </w:r>
      <w:proofErr w:type="spellStart"/>
      <w:r w:rsidR="00BE16FF">
        <w:t>Puljska</w:t>
      </w:r>
      <w:proofErr w:type="spellEnd"/>
      <w:r w:rsidR="00BE16FF">
        <w:t xml:space="preserve"> ulica 1, </w:t>
      </w:r>
      <w:r w:rsidR="00842F14">
        <w:t>OIB: 66866932715,</w:t>
      </w:r>
      <w:r w:rsidR="006C4C3C">
        <w:t xml:space="preserve"> </w:t>
      </w:r>
      <w:r w:rsidR="00842F14">
        <w:t xml:space="preserve">Mariu Babiću, Zagreb, </w:t>
      </w:r>
      <w:proofErr w:type="spellStart"/>
      <w:r w:rsidR="00842F14">
        <w:t>Puljska</w:t>
      </w:r>
      <w:proofErr w:type="spellEnd"/>
      <w:r w:rsidR="00842F14">
        <w:t xml:space="preserve"> ulica 1, OIB: 04896884618</w:t>
      </w:r>
      <w:r w:rsidR="00FA009C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9E4EB6">
        <w:rPr>
          <w:b/>
        </w:rPr>
        <w:t>31</w:t>
      </w:r>
      <w:r w:rsidR="002E5C4F">
        <w:rPr>
          <w:b/>
        </w:rPr>
        <w:t>. siječnja 2018</w:t>
      </w:r>
      <w:r w:rsidR="00607035">
        <w:rPr>
          <w:b/>
        </w:rPr>
        <w:t xml:space="preserve">. u </w:t>
      </w:r>
      <w:r w:rsidR="009D17F1">
        <w:rPr>
          <w:b/>
        </w:rPr>
        <w:t>10,</w:t>
      </w:r>
      <w:r w:rsidR="00842F14">
        <w:rPr>
          <w:b/>
        </w:rPr>
        <w:t>2</w:t>
      </w:r>
      <w:r w:rsidR="009D17F1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9E4EB6">
        <w:t>2</w:t>
      </w:r>
      <w:r w:rsidR="00FA009C">
        <w:t>6</w:t>
      </w:r>
      <w:r w:rsidR="009E4EB6">
        <w:t>. siječnja 2017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842F14">
        <w:t xml:space="preserve">NEWS WORK </w:t>
      </w:r>
      <w:r w:rsidR="00BE16FF">
        <w:t xml:space="preserve">j.d.o.o., Zagreb, </w:t>
      </w:r>
      <w:proofErr w:type="spellStart"/>
      <w:r w:rsidR="00BE16FF">
        <w:t>Puljska</w:t>
      </w:r>
      <w:proofErr w:type="spellEnd"/>
      <w:r w:rsidR="00BE16FF">
        <w:t xml:space="preserve"> ulica 1,</w:t>
      </w:r>
      <w:r w:rsidR="00842F14">
        <w:t xml:space="preserve"> OIB: 66866932715,</w:t>
      </w:r>
      <w:r w:rsidR="00775E54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E5C4F">
        <w:t>2</w:t>
      </w:r>
      <w:r w:rsidR="009E4EB6">
        <w:t>4</w:t>
      </w:r>
      <w:r w:rsidR="002372CB">
        <w:t>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A17" w:rsidR="00C65A17">
      <w:r>
        <w:separator/>
      </w:r>
    </w:p>
  </w:endnote>
  <w:endnote w:id="0" w:type="continuationSeparator">
    <w:p w:rsidRDefault="00C65A17" w:rsidR="00C65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A17" w:rsidR="00C65A17">
      <w:r>
        <w:separator/>
      </w:r>
    </w:p>
  </w:footnote>
  <w:footnote w:id="0" w:type="continuationSeparator">
    <w:p w:rsidRDefault="00C65A17" w:rsidR="00C65A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0E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842F14">
      <w:rPr>
        <w:rFonts w:hAnsi="Verdana" w:ascii="Verdana"/>
        <w:b w:val="false"/>
        <w:sz w:val="24"/>
        <w:szCs w:val="24"/>
      </w:rPr>
      <w:t>275</w:t>
    </w:r>
    <w:r w:rsidR="009E4EB6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A0E7A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84E49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7013AA"/>
    <w:rsid w:val="00704CD9"/>
    <w:rsid w:val="00717F33"/>
    <w:rsid w:val="00740757"/>
    <w:rsid w:val="0074507B"/>
    <w:rsid w:val="00746BA2"/>
    <w:rsid w:val="00761C9C"/>
    <w:rsid w:val="00775E54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16FF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2B39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32EC9"/>
    <w:rsid w:val="00F53103"/>
    <w:rsid w:val="00F57EAB"/>
    <w:rsid w:val="00F60C93"/>
    <w:rsid w:val="00F65F88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4E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4E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E4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E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E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4E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4E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E4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E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E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>St-275/2017-6</izvorni_sadrzaj>
    <derivirana_varijabla naziv="DomainObject.Oznaka_1">St-275/2017-6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St-275/2017</izvorni_sadrzaj>
    <derivirana_varijabla naziv="DomainObject.Predmet.OznakaBroj_1">St-275/2017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NEWS WORK j.d.o.o. zastupanog po punomoćniku Siniša Subotić</izvorni_sadrzaj>
    <derivirana_varijabla naziv="DomainObject.Predmet.ProtustrankaFormated_1">  NEWS WORK j.d.o.o. zastupanog po punomoćniku Siniša Subotić</derivirana_varijabla>
  </DomainObject.Predmet.ProtustrankaFormated>
  <DomainObject.Predmet.ProtustrankaFormatedOIB>
    <izvorni_sadrzaj>  NEWS WORK j.d.o.o., OIB 66866932715 zastupanog po punomoćniku Siniša Subotić</izvorni_sadrzaj>
    <derivirana_varijabla naziv="DomainObject.Predmet.ProtustrankaFormatedOIB_1">  NEWS WORK j.d.o.o., OIB 66866932715 zastupanog po punomoćniku Siniša Subotić</derivirana_varijabla>
  </DomainObject.Predmet.ProtustrankaFormatedOIB>
  <DomainObject.Predmet.ProtustrankaFormatedWithAdress>
    <izvorni_sadrzaj> NEWS WORK j.d.o.o., Puljska ulica 1, 10000 Zagreb zastupanog po punomoćniku Siniša Subotić</izvorni_sadrzaj>
    <derivirana_varijabla naziv="DomainObject.Predmet.ProtustrankaFormatedWithAdress_1"> NEWS WORK j.d.o.o., Puljska ulica 1, 10000 Zagreb zastupanog po punomoćniku Siniša Subotić</derivirana_varijabla>
  </DomainObject.Predmet.ProtustrankaFormatedWithAdress>
  <DomainObject.Predmet.ProtustrankaFormatedWithAdressOIB>
    <izvorni_sadrzaj> NEWS WORK j.d.o.o., OIB 66866932715, Puljska ulica 1, 10000 Zagreb zastupanog po punomoćniku Siniša Subotić</izvorni_sadrzaj>
    <derivirana_varijabla naziv="DomainObject.Predmet.ProtustrankaFormatedWithAdressOIB_1"> NEWS WORK j.d.o.o., OIB 66866932715, Puljska ulica 1, 10000 Zagreb zastupanog po punomoćniku Siniša Subotić</derivirana_varijabla>
  </DomainObject.Predmet.ProtustrankaFormatedWithAdressOIB>
  <DomainObject.Predmet.ProtustrankaWithAdress>
    <izvorni_sadrzaj>NEWS WORK j.d.o.o. Puljska ulica 1, 10000 Zagreb</izvorni_sadrzaj>
    <derivirana_varijabla naziv="DomainObject.Predmet.ProtustrankaWithAdress_1">NEWS WORK j.d.o.o. Puljska ulica 1, 10000 Zagreb</derivirana_varijabla>
  </DomainObject.Predmet.ProtustrankaWithAdress>
  <DomainObject.Predmet.ProtustrankaWithAdressOIB>
    <izvorni_sadrzaj>NEWS WORK j.d.o.o., OIB 66866932715, Puljska ulica 1, 10000 Zagreb</izvorni_sadrzaj>
    <derivirana_varijabla naziv="DomainObject.Predmet.ProtustrankaWithAdressOIB_1">NEWS WORK j.d.o.o., OIB 66866932715, Puljska ulica 1, 10000 Zagreb</derivirana_varijabla>
  </DomainObject.Predmet.ProtustrankaWithAdressOIB>
  <DomainObject.Predmet.ProtustrankaNazivFormated>
    <izvorni_sadrzaj>NEWS WORK j.d.o.o.</izvorni_sadrzaj>
    <derivirana_varijabla naziv="DomainObject.Predmet.ProtustrankaNazivFormated_1">NEWS WORK j.d.o.o.</derivirana_varijabla>
  </DomainObject.Predmet.ProtustrankaNazivFormated>
  <DomainObject.Predmet.ProtustrankaNazivFormatedOIB>
    <izvorni_sadrzaj>NEWS WORK j.d.o.o., OIB 66866932715</izvorni_sadrzaj>
    <derivirana_varijabla naziv="DomainObject.Predmet.ProtustrankaNazivFormatedOIB_1">NEWS WORK j.d.o.o., OIB 66866932715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NEWS WORK j.d.o.o. zastupanog po punomoćniku Siniša Subotić</item>
    </izvorni_sadrzaj>
    <derivirana_varijabla naziv="DomainObject.Predmet.ProtuStrankaListFormated_1">
      <item>NEWS WORK j.d.o.o. zastupanog po punomoćniku Siniša Subotić</item>
    </derivirana_varijabla>
  </DomainObject.Predmet.ProtuStrankaListFormated>
  <DomainObject.Predmet.ProtuStrankaListFormatedOIB>
    <izvorni_sadrzaj>
      <item>NEWS WORK j.d.o.o., OIB 66866932715 zastupanog po punomoćniku Siniša Subotić</item>
    </izvorni_sadrzaj>
    <derivirana_varijabla naziv="DomainObject.Predmet.ProtuStrankaListFormatedOIB_1">
      <item>NEWS WORK j.d.o.o., OIB 66866932715 zastupanog po punomoćniku Siniša Subotić</item>
    </derivirana_varijabla>
  </DomainObject.Predmet.ProtuStrankaListFormatedOIB>
  <DomainObject.Predmet.ProtuStrankaListFormatedWithAdress>
    <izvorni_sadrzaj>
      <item>NEWS WORK j.d.o.o., Puljska ulica 1, 10000 Zagreb zastupanog po punomoćniku Siniša Subotić</item>
    </izvorni_sadrzaj>
    <derivirana_varijabla naziv="DomainObject.Predmet.ProtuStrankaListFormatedWithAdress_1">
      <item>NEWS WORK j.d.o.o., Puljska ulica 1, 10000 Zagreb zastupanog po punomoćniku Siniša Subotić</item>
    </derivirana_varijabla>
  </DomainObject.Predmet.ProtuStrankaListFormatedWithAdress>
  <DomainObject.Predmet.ProtuStrankaListFormatedWithAdressOIB>
    <izvorni_sadrzaj>
      <item>NEWS WORK j.d.o.o., OIB 66866932715, Puljska ulica 1, 10000 Zagreb zastupanog po punomoćniku Siniša Subotić</item>
    </izvorni_sadrzaj>
    <derivirana_varijabla naziv="DomainObject.Predmet.ProtuStrankaListFormatedWithAdressOIB_1">
      <item>NEWS WORK j.d.o.o., OIB 66866932715, Puljska ulica 1, 10000 Zagreb zastupanog po punomoćniku Siniša Subotić</item>
    </derivirana_varijabla>
  </DomainObject.Predmet.ProtuStrankaListFormatedWithAdressOIB>
  <DomainObject.Predmet.ProtuStrankaListNazivFormated>
    <izvorni_sadrzaj>
      <item>NEWS WORK j.d.o.o.</item>
    </izvorni_sadrzaj>
    <derivirana_varijabla naziv="DomainObject.Predmet.ProtuStrankaListNazivFormated_1">
      <item>NEWS WORK j.d.o.o.</item>
    </derivirana_varijabla>
  </DomainObject.Predmet.ProtuStrankaListNazivFormated>
  <DomainObject.Predmet.ProtuStrankaListNazivFormatedOIB>
    <izvorni_sadrzaj>
      <item>NEWS WORK j.d.o.o., OIB 66866932715</item>
    </izvorni_sadrzaj>
    <derivirana_varijabla naziv="DomainObject.Predmet.ProtuStrankaListNazivFormatedOIB_1">
      <item>NEWS WORK j.d.o.o., OIB 66866932715</item>
    </derivirana_varijabla>
  </DomainObject.Predmet.ProtuStrankaListNazivFormatedOIB>
  <DomainObject.Predmet.OstaliListFormated>
    <izvorni_sadrzaj>
      <item>Siniša Subotić punomoćnik sudionika u postupku NEWS WORK j.d.o.o.</item>
    </izvorni_sadrzaj>
    <derivirana_varijabla naziv="DomainObject.Predmet.OstaliListFormated_1">
      <item>Siniša Subotić punomoćnik sudionika u postupku NEWS WORK j.d.o.o.</item>
    </derivirana_varijabla>
  </DomainObject.Predmet.OstaliListFormated>
  <DomainObject.Predmet.OstaliListFormatedOIB>
    <izvorni_sadrzaj>
      <item>Siniša Subotić, OIB 59839678130 punomoćnik sudionika u postupku NEWS WORK j.d.o.o.</item>
    </izvorni_sadrzaj>
    <derivirana_varijabla naziv="DomainObject.Predmet.OstaliListFormatedOIB_1">
      <item>Siniša Subotić, OIB 59839678130 punomoćnik sudionika u postupku NEWS WORK j.d.o.o.</item>
    </derivirana_varijabla>
  </DomainObject.Predmet.OstaliListFormatedOIB>
  <DomainObject.Predmet.OstaliListFormatedWithAdress>
    <izvorni_sadrzaj>
      <item>Siniša Subotić, Pridilo 19, 21214 Kaštel Kambelovac punomoćnik sudionika u postupku NEWS WORK j.d.o.o.</item>
    </izvorni_sadrzaj>
    <derivirana_varijabla naziv="DomainObject.Predmet.OstaliListFormatedWithAdress_1">
      <item>Siniša Subotić, Pridilo 19, 21214 Kaštel Kambelovac punomoćnik sudionika u postupku NEWS WORK j.d.o.o.</item>
    </derivirana_varijabla>
  </DomainObject.Predmet.OstaliListFormatedWithAdress>
  <DomainObject.Predmet.OstaliListFormatedWithAdressOIB>
    <izvorni_sadrzaj>
      <item>Siniša Subotić, OIB 59839678130, Pridilo 19, 21214 Kaštel Kambelovac punomoćnik sudionika u postupku NEWS WORK j.d.o.o.</item>
    </izvorni_sadrzaj>
    <derivirana_varijabla naziv="DomainObject.Predmet.OstaliListFormatedWithAdressOIB_1">
      <item>Siniša Subotić, OIB 59839678130, Pridilo 19, 21214 Kaštel Kambelovac punomoćnik sudionika u postupku NEWS WORK j.d.o.o.</item>
    </derivirana_varijabla>
  </DomainObject.Predmet.OstaliListFormatedWithAdressOIB>
  <DomainObject.Predmet.OstaliListNazivFormated>
    <izvorni_sadrzaj>
      <item>Siniša Subotić</item>
    </izvorni_sadrzaj>
    <derivirana_varijabla naziv="DomainObject.Predmet.OstaliListNazivFormated_1">
      <item>Siniša Subotić</item>
    </derivirana_varijabla>
  </DomainObject.Predmet.OstaliListNazivFormated>
  <DomainObject.Predmet.OstaliListNazivFormatedOIB>
    <izvorni_sadrzaj>
      <item>Siniša Subotić, OIB 59839678130</item>
    </izvorni_sadrzaj>
    <derivirana_varijabla naziv="DomainObject.Predmet.OstaliListNazivFormatedOIB_1">
      <item>Siniša Subotić, OIB 59839678130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St-275/2017-6</izvorni_sadrzaj>
    <derivirana_varijabla naziv="DomainObject.PoslovniBrojDokumenta_1">St-275/2017-6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NEWS WORK j.d.o.o.</izvorni_sadrzaj>
    <derivirana_varijabla naziv="DomainObject.Predmet.ProtustrankaIDrugi_1">NEWS WORK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NEWS WORK j.d.o.o., OIB 66866932715, Puljska ulica 1, 10000 Zagreb</izvorni_sadrzaj>
    <derivirana_varijabla naziv="DomainObject.Predmet.ProtustrankaIDrugiAdressOIB_1">NEWS WORK j.d.o.o., OIB 66866932715,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NEWS WORK j.d.o.o.</item>
      <item>Siniša Subotić</item>
    </izvorni_sadrzaj>
    <derivirana_varijabla naziv="DomainObject.Predmet.SudioniciListNaziv_1">
      <item>FINA Regionalni centar Zagreb</item>
      <item>NEWS WORK j.d.o.o.</item>
      <item>Siniša Subotić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NEWS WORK j.d.o.o., OIB 66866932715, Puljska ulica 1,10000 Zagreb</item>
      <item>Siniša Subotić, OIB 59839678130, Pridilo 19,21214 Kaštel Kambelovac</item>
    </izvorni_sadrzaj>
    <derivirana_varijabla naziv="DomainObject.Predmet.SudioniciListAdressOIB_1">
      <item>FINA Regionalni centar Zagreb, OIB 85821130368, Trg svibanjskih žrtava 1995. br. 1,10000 Zagreb</item>
      <item>NEWS WORK j.d.o.o., OIB 66866932715, Puljska ulica 1,10000 Zagreb</item>
      <item>Siniša Subotić, OIB 59839678130, Pridilo 19,21214 Kaštel Kambelovac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66866932715</item>
      <item>, OIB 59839678130</item>
    </izvorni_sadrzaj>
    <derivirana_varijabla naziv="DomainObject.Predmet.SudioniciListNazivOIB_1">
      <item>, OIB 85821130368</item>
      <item>, OIB 66866932715</item>
      <item>, OIB 59839678130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99BA61-0130-4D3B-A181-52E29CE93C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894</properties:Words>
  <properties:Characters>4619</properties:Characters>
  <properties:Lines>135</properties:Lines>
  <properties:Paragraphs>53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2017-10-24T12:40:00Z</dcterms:created>
  <dc:creator>Korisnik</dc:creator>
  <cp:lastModifiedBy>Draženka Prpić</cp:lastModifiedBy>
  <cp:lastPrinted>2017-10-26T11:33:00Z</cp:lastPrinted>
  <dcterms:modified xmlns:xsi="http://www.w3.org/2001/XMLSchema-instance" xsi:type="dcterms:W3CDTF">2017-10-26T11:33:00Z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St-275/2017-6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