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6500" w14:paraId="5cb6500" w:rsidRDefault="00040D1F" w:rsidP="00910611" w:rsidR="00040D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D1F" w:rsidP="00910611" w:rsidR="00040D1F">
      <w:r>
        <w:rPr>
          <w:rFonts w:eastAsia="MS Mincho"/>
        </w:rPr>
        <w:t>REPUBLIKA HRVATSKA</w:t>
      </w:r>
    </w:p>
    <w:p w:rsidRDefault="00040D1F" w:rsidP="00910611" w:rsidR="00040D1F">
      <w:r>
        <w:rPr>
          <w:rFonts w:eastAsia="MS Mincho"/>
        </w:rPr>
        <w:t>TRGOVAČKI SUD U RIJECI</w:t>
      </w:r>
    </w:p>
    <w:p w:rsidRDefault="00040D1F" w:rsidR="00040D1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tab/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294D82" w:rsidP="00294D82" w:rsidR="00294D82">
      <w:pPr>
        <w:jc w:val="both"/>
      </w:pPr>
    </w:p>
    <w:p w:rsidRDefault="00294D82" w:rsidP="00294D82" w:rsidR="00294D82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</w:rPr>
        <w:t>PO - KRIS</w:t>
      </w:r>
      <w:r>
        <w:t xml:space="preserve"> jednostavno društvo s ograničenom odgovornošću za savjetovanje, trgovinu i usluge Opatija, Ulica Maršala Tita 206, OIB: 93122405540, MBS: 040321475, dana 11. prosinca 2017.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712DB" w:rsidR="00D61648" w:rsidRPr="00BB5DCB">
      <w:pPr>
        <w:ind w:firstLine="720"/>
        <w:jc w:val="both"/>
      </w:pPr>
      <w:r w:rsidRPr="00BB5DCB">
        <w:t xml:space="preserve">Privremenom stečajnom upravitelju </w:t>
      </w:r>
      <w:r w:rsidR="00294D82">
        <w:t>Višnji Rosenberg Volarić, OIB: 15817119198, Ciottina 24, Rijeka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 w:rsidRPr="00BB5DCB">
      <w:pPr>
        <w:jc w:val="both"/>
      </w:pP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294D82">
        <w:t>285</w:t>
      </w:r>
      <w:r w:rsidR="00B712DB">
        <w:t>/2017-</w:t>
      </w:r>
      <w:r w:rsidR="00294D82">
        <w:t>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294D82">
        <w:rPr>
          <w:bCs/>
        </w:rPr>
        <w:t>30. svibnja 2017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294D82">
        <w:rPr>
          <w:bCs/>
        </w:rPr>
        <w:t>PO - KRIS</w:t>
      </w:r>
      <w:r w:rsidR="00294D82">
        <w:t xml:space="preserve"> jednostavno društvo s ograničenom odgovornošću za savjetovanje, trgovinu i usluge Opatija, Ulica Maršala Tita 206, OIB: 93122405540, MBS: 040321475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294D82">
        <w:t>285/2017-7</w:t>
      </w:r>
      <w:r w:rsidR="00A71FB8" w:rsidRPr="00BB5DCB">
        <w:t xml:space="preserve"> od </w:t>
      </w:r>
      <w:r w:rsidR="00294D82">
        <w:t>3. srpnja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294D82">
        <w:t>Višnja Rosenberg Volarić, OIB: 15817119198, Ciottina 24, Rijeka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B712DB">
        <w:t xml:space="preserve">29. </w:t>
      </w:r>
      <w:r w:rsidR="00294D82">
        <w:t>rujna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294D82">
        <w:t>izreci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B712DB">
        <w:t>1</w:t>
      </w:r>
      <w:r w:rsidR="00294D82">
        <w:t>1</w:t>
      </w:r>
      <w:r w:rsidR="00B712DB">
        <w:t>. prosinca</w:t>
      </w:r>
      <w:r w:rsidR="00245085" w:rsidRPr="00BB5DCB">
        <w:t xml:space="preserve"> 2017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6D42D1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BBD" w:rsidR="000A1BBD">
      <w:r>
        <w:separator/>
      </w:r>
    </w:p>
  </w:endnote>
  <w:endnote w:id="0" w:type="continuationSeparator">
    <w:p w:rsidRDefault="000A1BBD" w:rsidR="000A1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33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BBD" w:rsidR="000A1BBD">
      <w:r>
        <w:separator/>
      </w:r>
    </w:p>
  </w:footnote>
  <w:footnote w:id="0" w:type="continuationSeparator">
    <w:p w:rsidRDefault="000A1BBD" w:rsidR="000A1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294D82">
      <w:t>285</w:t>
    </w:r>
    <w:r w:rsidR="000D4BF6">
      <w:t>/2017-1</w:t>
    </w:r>
    <w:r w:rsidR="00294D82">
      <w:t>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D1F"/>
    <w:rsid w:val="00045C23"/>
    <w:rsid w:val="00095F3E"/>
    <w:rsid w:val="000A1BBD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94D82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44336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748EC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0D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0D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3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40D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0D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3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3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 - KRIS j.d.o.o.</izvorni_sadrzaj>
    <derivirana_varijabla naziv="DomainObject.Predmet.ProtustrankaFormated_1">  PO - KRIS j.d.o.o.</derivirana_varijabla>
  </DomainObject.Predmet.ProtustrankaFormated>
  <DomainObject.Predmet.ProtustrankaFormatedOIB>
    <izvorni_sadrzaj>  PO - KRIS j.d.o.o., OIB 93122405540</izvorni_sadrzaj>
    <derivirana_varijabla naziv="DomainObject.Predmet.ProtustrankaFormatedOIB_1">  PO - KRIS j.d.o.o., OIB 93122405540</derivirana_varijabla>
  </DomainObject.Predmet.ProtustrankaFormatedOIB>
  <DomainObject.Predmet.ProtustrankaFormatedWithAdress>
    <izvorni_sadrzaj> PO - KRIS j.d.o.o., Maršala Tita 206, 51410 Opatija</izvorni_sadrzaj>
    <derivirana_varijabla naziv="DomainObject.Predmet.ProtustrankaFormatedWithAdress_1"> PO - KRIS j.d.o.o., Maršala Tita 206, 51410 Opatija</derivirana_varijabla>
  </DomainObject.Predmet.ProtustrankaFormatedWithAdress>
  <DomainObject.Predmet.ProtustrankaFormatedWithAdressOIB>
    <izvorni_sadrzaj> PO - KRIS j.d.o.o., OIB 93122405540, Maršala Tita 206, 51410 Opatija</izvorni_sadrzaj>
    <derivirana_varijabla naziv="DomainObject.Predmet.ProtustrankaFormatedWithAdressOIB_1"> PO - KRIS j.d.o.o., OIB 93122405540, Maršala Tita 206, 51410 Opatija</derivirana_varijabla>
  </DomainObject.Predmet.ProtustrankaFormatedWithAdressOIB>
  <DomainObject.Predmet.ProtustrankaWithAdress>
    <izvorni_sadrzaj>PO - KRIS j.d.o.o. Maršala Tita 206, 51410 Opatija</izvorni_sadrzaj>
    <derivirana_varijabla naziv="DomainObject.Predmet.ProtustrankaWithAdress_1">PO - KRIS j.d.o.o. Maršala Tita 206, 51410 Opatija</derivirana_varijabla>
  </DomainObject.Predmet.ProtustrankaWithAdress>
  <DomainObject.Predmet.ProtustrankaWithAdressOIB>
    <izvorni_sadrzaj>PO - KRIS j.d.o.o., OIB 93122405540, Maršala Tita 206, 51410 Opatija</izvorni_sadrzaj>
    <derivirana_varijabla naziv="DomainObject.Predmet.ProtustrankaWithAdressOIB_1">PO - KRIS j.d.o.o., OIB 93122405540, Maršala Tita 206, 51410 Opatija</derivirana_varijabla>
  </DomainObject.Predmet.ProtustrankaWithAdressOIB>
  <DomainObject.Predmet.ProtustrankaNazivFormated>
    <izvorni_sadrzaj>PO - KRIS j.d.o.o.</izvorni_sadrzaj>
    <derivirana_varijabla naziv="DomainObject.Predmet.ProtustrankaNazivFormated_1">PO - KRIS j.d.o.o.</derivirana_varijabla>
  </DomainObject.Predmet.ProtustrankaNazivFormated>
  <DomainObject.Predmet.ProtustrankaNazivFormatedOIB>
    <izvorni_sadrzaj>PO - KRIS j.d.o.o., OIB 93122405540</izvorni_sadrzaj>
    <derivirana_varijabla naziv="DomainObject.Predmet.ProtustrankaNazivFormatedOIB_1">PO - KRIS j.d.o.o., OIB 93122405540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 - KRIS j.d.o.o.</item>
    </izvorni_sadrzaj>
    <derivirana_varijabla naziv="DomainObject.Predmet.ProtuStrankaListFormated_1">
      <item>PO - KRIS j.d.o.o.</item>
    </derivirana_varijabla>
  </DomainObject.Predmet.ProtuStrankaListFormated>
  <DomainObject.Predmet.ProtuStrankaListFormatedOIB>
    <izvorni_sadrzaj>
      <item>PO - KRIS j.d.o.o., OIB 93122405540</item>
    </izvorni_sadrzaj>
    <derivirana_varijabla naziv="DomainObject.Predmet.ProtuStrankaListFormatedOIB_1">
      <item>PO - KRIS j.d.o.o., OIB 93122405540</item>
    </derivirana_varijabla>
  </DomainObject.Predmet.ProtuStrankaListFormatedOIB>
  <DomainObject.Predmet.ProtuStrankaListFormatedWithAdress>
    <izvorni_sadrzaj>
      <item>PO - KRIS j.d.o.o., Maršala Tita 206, 51410 Opatija</item>
    </izvorni_sadrzaj>
    <derivirana_varijabla naziv="DomainObject.Predmet.ProtuStrankaListFormatedWithAdress_1">
      <item>PO - KRIS j.d.o.o., Maršala Tita 206, 51410 Opatija</item>
    </derivirana_varijabla>
  </DomainObject.Predmet.ProtuStrankaListFormatedWithAdress>
  <DomainObject.Predmet.ProtuStrankaListFormatedWithAdressOIB>
    <izvorni_sadrzaj>
      <item>PO - KRIS j.d.o.o., OIB 93122405540, Maršala Tita 206, 51410 Opatija</item>
    </izvorni_sadrzaj>
    <derivirana_varijabla naziv="DomainObject.Predmet.ProtuStrankaListFormatedWithAdressOIB_1">
      <item>PO - KRIS j.d.o.o., OIB 93122405540, Maršala Tita 206, 51410 Opatija</item>
    </derivirana_varijabla>
  </DomainObject.Predmet.ProtuStrankaListFormatedWithAdressOIB>
  <DomainObject.Predmet.ProtuStrankaListNazivFormated>
    <izvorni_sadrzaj>
      <item>PO - KRIS j.d.o.o.</item>
    </izvorni_sadrzaj>
    <derivirana_varijabla naziv="DomainObject.Predmet.ProtuStrankaListNazivFormated_1">
      <item>PO - KRIS j.d.o.o.</item>
    </derivirana_varijabla>
  </DomainObject.Predmet.ProtuStrankaListNazivFormated>
  <DomainObject.Predmet.ProtuStrankaListNazivFormatedOIB>
    <izvorni_sadrzaj>
      <item>PO - KRIS j.d.o.o., OIB 93122405540</item>
    </izvorni_sadrzaj>
    <derivirana_varijabla naziv="DomainObject.Predmet.ProtuStrankaListNazivFormatedOIB_1">
      <item>PO - KRIS j.d.o.o., OIB 93122405540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 - KRIS j.d.o.o.</izvorni_sadrzaj>
    <derivirana_varijabla naziv="DomainObject.Predmet.ProtustrankaIDrugi_1">PO - KRIS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 - KRIS j.d.o.o., OIB 93122405540, Maršala Tita 206, 51410 Opatija</izvorni_sadrzaj>
    <derivirana_varijabla naziv="DomainObject.Predmet.ProtustrankaIDrugiAdressOIB_1">PO - KRIS j.d.o.o., OIB 93122405540, Maršala Tita 206,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 - KRIS j.d.o.o.</item>
    </izvorni_sadrzaj>
    <derivirana_varijabla naziv="DomainObject.Predmet.SudioniciListNaziv_1">
      <item>FINA  Rijeka</item>
      <item>PO - KRIS j.d.o.o.</item>
    </derivirana_varijabla>
  </DomainObject.Predmet.SudioniciListNaziv>
  <DomainObject.Predmet.SudioniciListAdressOIB>
    <izvorni_sadrzaj>
      <item>FINA  Rijeka, OIB 85821130368, Frana Kurelca 8,51000 Rijeka</item>
      <item>PO - KRIS j.d.o.o., OIB 93122405540, Maršala Tita 206,51410 Opatija</item>
    </izvorni_sadrzaj>
    <derivirana_varijabla naziv="DomainObject.Predmet.SudioniciListAdressOIB_1">
      <item>FINA  Rijeka, OIB 85821130368, Frana Kurelca 8,51000 Rijeka</item>
      <item>PO - KRIS j.d.o.o., OIB 93122405540, Maršala Tita 206,51410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93122405540</item>
    </izvorni_sadrzaj>
    <derivirana_varijabla naziv="DomainObject.Predmet.SudioniciListNazivOIB_1">
      <item>, OIB 85821130368</item>
      <item>, OIB 93122405540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338</properties:Words>
  <properties:Characters>1811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2017-12-11T10:07:00Z</dcterms:created>
  <dc:creator>M San Grupa</dc:creator>
  <cp:lastModifiedBy>Danijela Fumić</cp:lastModifiedBy>
  <cp:lastPrinted>2017-12-11T10:06:00Z</cp:lastPrinted>
  <dcterms:modified xmlns:xsi="http://www.w3.org/2001/XMLSchema-instance" xsi:type="dcterms:W3CDTF">2017-12-11T10:08:00Z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