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f485" w14:paraId="716f485" w:rsidRDefault="0032206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2064" w:rsidP="00322064" w:rsidR="00AE649C">
      <w:pPr>
        <w:pStyle w:val="NormaleSPIS"/>
        <w:spacing w:after="0"/>
      </w:pPr>
      <w:r>
        <w:t xml:space="preserve">       Republika Hrvatska</w:t>
      </w:r>
    </w:p>
    <w:p w:rsidRDefault="00322064" w:rsidP="00322064" w:rsidR="00322064">
      <w:pPr>
        <w:pStyle w:val="NormaleSPIS"/>
        <w:spacing w:after="0"/>
      </w:pPr>
      <w:r>
        <w:t xml:space="preserve">     Trgovački sud u Bjelovaru</w:t>
      </w:r>
    </w:p>
    <w:p w:rsidRDefault="00322064" w:rsidP="00322064" w:rsidR="00322064">
      <w:pPr>
        <w:pStyle w:val="NormaleSPIS"/>
        <w:spacing w:after="0"/>
      </w:pPr>
      <w:r>
        <w:t>Bjelovar, Šetalište dr.I.Lebovića 42.</w:t>
      </w:r>
    </w:p>
    <w:p w:rsidRDefault="00322064" w:rsidP="00322064" w:rsidR="00322064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St-107/2018-9</w:t>
      </w:r>
      <w:bookmarkStart w:name="_GoBack" w:id="0"/>
      <w:bookmarkEnd w:id="0"/>
    </w:p>
    <w:p w:rsidRDefault="00322064" w:rsidP="00322064" w:rsidR="00322064">
      <w:pPr>
        <w:jc w:val="center"/>
        <w:rPr>
          <w:noProof/>
        </w:rPr>
      </w:pPr>
    </w:p>
    <w:p w:rsidRDefault="00322064" w:rsidP="00322064" w:rsidR="00322064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322064" w:rsidP="00322064" w:rsidR="00322064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322064" w:rsidP="00322064" w:rsidR="00322064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za otvaranje stečajnog postupka nad dužnikom MINA j.d.o.o. za trgovinu, proizvodnju i usluge iz </w:t>
      </w:r>
      <w:proofErr w:type="spellStart"/>
      <w:r>
        <w:t>Ivanske</w:t>
      </w:r>
      <w:proofErr w:type="spellEnd"/>
      <w:r>
        <w:t xml:space="preserve">, </w:t>
      </w:r>
      <w:proofErr w:type="spellStart"/>
      <w:r>
        <w:t>I.Mažuranića</w:t>
      </w:r>
      <w:proofErr w:type="spellEnd"/>
      <w:r>
        <w:t xml:space="preserve"> 14, MBS 010099759, OIB 17057919063, 11. sr</w:t>
      </w:r>
      <w:r>
        <w:rPr>
          <w:noProof/>
        </w:rPr>
        <w:t>pnja 2018.</w:t>
      </w:r>
    </w:p>
    <w:p w:rsidRDefault="00322064" w:rsidP="00322064" w:rsidR="00322064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322064" w:rsidP="00322064" w:rsidR="0032206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MINA j.d.o.o. za trgovinu, proizvodnju i usluge iz </w:t>
      </w:r>
      <w:proofErr w:type="spellStart"/>
      <w:r>
        <w:t>Ivanske</w:t>
      </w:r>
      <w:proofErr w:type="spellEnd"/>
      <w:r>
        <w:t xml:space="preserve">, </w:t>
      </w:r>
      <w:proofErr w:type="spellStart"/>
      <w:r>
        <w:t>I.Mažuranića</w:t>
      </w:r>
      <w:proofErr w:type="spellEnd"/>
      <w:r>
        <w:t xml:space="preserve"> 14, MBS 010099759, OIB 17057919063.</w:t>
      </w:r>
    </w:p>
    <w:p w:rsidRDefault="00322064" w:rsidP="00322064" w:rsidR="0032206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322064" w:rsidP="00322064" w:rsidR="00322064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3. listopada 2018. gdine u 09,30 sati, u ovome sudu u Bjelovaru, Šetalište dr. Ivše Lebovića 42, sudnica br. 2, na koje se pozivaju dostavom ovoga rješenja:</w:t>
      </w:r>
    </w:p>
    <w:p w:rsidRDefault="00322064" w:rsidP="00322064" w:rsidR="00322064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322064" w:rsidP="00322064" w:rsidR="00322064">
      <w:pPr>
        <w:ind w:left="851"/>
        <w:jc w:val="both"/>
        <w:rPr>
          <w:noProof/>
        </w:rPr>
      </w:pPr>
      <w:r>
        <w:rPr>
          <w:noProof/>
        </w:rPr>
        <w:t>-zakonski zastupnik dužnika Milka Špoljarić iz Ivanske, Đure Sudete 6.</w:t>
      </w:r>
    </w:p>
    <w:p w:rsidRDefault="00322064" w:rsidP="00322064" w:rsidR="00322064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322064" w:rsidP="00322064" w:rsidR="00322064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322064" w:rsidP="00322064" w:rsidR="00322064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02.02.2018. dužnik u Očevidniku redoslijeda osnova za plaćanje ima evidentirane neizvršene osnove za plaćanje u neprekinutom razdoblju od 120 dana, u ukupnom iznosu od 23.169,15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322064" w:rsidP="00322064" w:rsidR="00322064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322064" w:rsidP="00322064" w:rsidR="00322064">
      <w:pPr>
        <w:spacing w:after="0"/>
        <w:ind w:firstLine="851"/>
        <w:jc w:val="center"/>
      </w:pPr>
      <w:r>
        <w:lastRenderedPageBreak/>
        <w:t>2</w:t>
      </w:r>
    </w:p>
    <w:p w:rsidRDefault="00322064" w:rsidP="00322064" w:rsidR="00322064">
      <w:pPr>
        <w:ind w:firstLine="851"/>
        <w:jc w:val="right"/>
      </w:pPr>
      <w:r>
        <w:t>Poslovni broj:7 St-107/2018-9</w:t>
      </w:r>
    </w:p>
    <w:p w:rsidRDefault="00322064" w:rsidP="00322064" w:rsidR="00322064">
      <w:pPr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322064" w:rsidP="00322064" w:rsidR="00322064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</w:t>
      </w:r>
    </w:p>
    <w:p w:rsidRDefault="00322064" w:rsidP="00322064" w:rsidR="00322064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</w:t>
      </w:r>
    </w:p>
    <w:p w:rsidRDefault="00322064" w:rsidP="00322064" w:rsidR="00322064">
      <w:pPr>
        <w:jc w:val="center"/>
        <w:outlineLvl w:val="0"/>
        <w:rPr>
          <w:noProof/>
        </w:rPr>
      </w:pPr>
      <w:r>
        <w:rPr>
          <w:noProof/>
        </w:rPr>
        <w:t xml:space="preserve">Bjelovar 11. srpnja 2018. </w:t>
      </w:r>
    </w:p>
    <w:p w:rsidRDefault="00322064" w:rsidP="00322064" w:rsidR="00322064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322064" w:rsidP="00322064" w:rsidR="00322064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322064" w:rsidP="00322064" w:rsidR="00322064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322064" w:rsidP="00322064" w:rsidR="00322064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>Jasmina Tubić</w:t>
      </w:r>
    </w:p>
    <w:p w:rsidRDefault="00322064" w:rsidP="00322064" w:rsidR="00322064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322064" w:rsidP="00322064" w:rsidR="00322064">
      <w:pPr>
        <w:jc w:val="both"/>
      </w:pPr>
    </w:p>
    <w:p w:rsidRDefault="00322064" w:rsidP="00322064" w:rsidR="00322064">
      <w:pPr>
        <w:jc w:val="both"/>
      </w:pPr>
    </w:p>
    <w:p w:rsidRDefault="00322064" w:rsidP="00322064" w:rsidR="00322064">
      <w:pPr>
        <w:jc w:val="both"/>
        <w:rPr>
          <w:noProof/>
        </w:rPr>
      </w:pPr>
    </w:p>
    <w:p w:rsidRDefault="00322064" w:rsidP="00322064" w:rsidR="00322064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064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948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St-107/2018-9</izvorni_sadrzaj>
    <derivirana_varijabla naziv="DomainObject.Oznaka_1">St-107/2018-9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 jednostavno društvo s ograničenom odgovornošću za trgovinu, proizvodnju i usluge zastupanog po punomoćniku Milka Špoljarić</izvorni_sadrzaj>
    <derivirana_varijabla naziv="DomainObject.Predmet.ProtustrankaFormated_1">  MINA jednostavno društvo s ograničenom odgovornošću za trgovinu, proizvodnju i usluge zastupanog po punomoćniku Milka Špoljarić</derivirana_varijabla>
  </DomainObject.Predmet.ProtustrankaFormated>
  <DomainObject.Predmet.ProtustrankaFormatedOIB>
    <izvorni_sadrzaj>  MINA jednostavno društvo s ograničenom odgovornošću za trgovinu, proizvodnju i usluge, OIB 17057919063 zastupanog po punomoćniku Milka Špoljarić</izvorni_sadrzaj>
    <derivirana_varijabla naziv="DomainObject.Predmet.ProtustrankaFormatedOIB_1">  MINA jednostavno društvo s ograničenom odgovornošću za trgovinu, proizvodnju i usluge, OIB 17057919063 zastupanog po punomoćniku Milka Špoljarić</derivirana_varijabla>
  </DomainObject.Predmet.ProtustrankaFormatedOIB>
  <DomainObject.Predmet.ProtustrankaFormatedWithAdress>
    <izvorni_sadrzaj> MINA jednostavno društvo s ograničenom odgovornošću za trgovinu, proizvodnju i usluge, I.Mažuranića 14, 43231 Ivanska zastupanog po punomoćniku Milka Špoljarić</izvorni_sadrzaj>
    <derivirana_varijabla naziv="DomainObject.Predmet.ProtustrankaFormatedWithAdress_1"> MINA jednostavno društvo s ograničenom odgovornošću za trgovinu, proizvodnju i usluge, I.Mažuranića 14, 43231 Ivanska zastupanog po punomoćniku Milka Špoljarić</derivirana_varijabla>
  </DomainObject.Predmet.ProtustrankaFormatedWithAdress>
  <DomainObject.Predmet.ProtustrankaFormatedWithAdressOIB>
    <izvorni_sadrzaj> MINA jednostavno društvo s ograničenom odgovornošću za trgovinu, proizvodnju i usluge, OIB 17057919063, I.Mažuranića 14, 43231 Ivanska zastupanog po punomoćniku Milka Špoljarić</izvorni_sadrzaj>
    <derivirana_varijabla naziv="DomainObject.Predmet.ProtustrankaFormatedWithAdressOIB_1"> MINA jednostavno društvo s ograničenom odgovornošću za trgovinu, proizvodnju i usluge, OIB 17057919063, I.Mažuranića 14, 43231 Ivanska zastupanog po punomoćniku Milka Špoljarić</derivirana_varijabla>
  </DomainObject.Predmet.ProtustrankaFormatedWithAdressOIB>
  <DomainObject.Predmet.ProtustrankaWithAdress>
    <izvorni_sadrzaj>MINA jednostavno društvo s ograničenom odgovornošću za trgovinu, proizvodnju i usluge I.Mažuranića 14, 43231 Ivanska</izvorni_sadrzaj>
    <derivirana_varijabla naziv="DomainObject.Predmet.ProtustrankaWithAdress_1">MINA jednostavno društvo s ograničenom odgovornošću za trgovinu, proizvodnju i usluge I.Mažuranića 14, 43231 Ivanska</derivirana_varijabla>
  </DomainObject.Predmet.ProtustrankaWithAdress>
  <DomainObject.Predmet.ProtustrankaWithAdressOIB>
    <izvorni_sadrzaj>MINA jednostavno društvo s ograničenom odgovornošću za trgovinu, proizvodnju i usluge, OIB 17057919063, I.Mažuranića 14, 43231 Ivanska</izvorni_sadrzaj>
    <derivirana_varijabla naziv="DomainObject.Predmet.ProtustrankaWithAdressOIB_1">MINA jednostavno društvo s ograničenom odgovornošću za trgovinu, proizvodnju i usluge, OIB 17057919063, I.Mažuranića 14, 43231 Ivanska</derivirana_varijabla>
  </DomainObject.Predmet.ProtustrankaWithAdressOIB>
  <DomainObject.Predmet.ProtustrankaNazivFormated>
    <izvorni_sadrzaj>MINA jednostavno društvo s ograničenom odgovornošću za trgovinu, proizvodnju i usluge</izvorni_sadrzaj>
    <derivirana_varijabla naziv="DomainObject.Predmet.ProtustrankaNazivFormated_1">MINA jednostavno društvo s ograničenom odgovornošću za trgovinu, proizvodnju i usluge</derivirana_varijabla>
  </DomainObject.Predmet.ProtustrankaNazivFormated>
  <DomainObject.Predmet.ProtustrankaNazivFormatedOIB>
    <izvorni_sadrzaj>MINA jednostavno društvo s ograničenom odgovornošću za trgovinu, proizvodnju i usluge, OIB 17057919063</izvorni_sadrzaj>
    <derivirana_varijabla naziv="DomainObject.Predmet.ProtustrankaNazivFormatedOIB_1">MINA jednostavno društvo s ograničenom odgovornošću za trgovinu, proizvodnju i usluge, OIB 17057919063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MINA jednostavno društvo s ograničenom odgovornošću za trgovinu, proizvodnju i usluge zastupanog po punomoćniku Milka Špoljarić</item>
    </izvorni_sadrzaj>
    <derivirana_varijabla naziv="DomainObject.Predmet.ProtuStrankaListFormated_1">
      <item>MINA jednostavno društvo s ograničenom odgovornošću za trgovinu, proizvodnju i usluge zastupanog po punomoćniku Milka Špoljarić</item>
    </derivirana_varijabla>
  </DomainObject.Predmet.ProtuStrankaListFormated>
  <DomainObject.Predmet.ProtuStrankaListFormatedOIB>
    <izvorni_sadrzaj>
      <item>MINA jednostavno društvo s ograničenom odgovornošću za trgovinu, proizvodnju i usluge, OIB 17057919063 zastupanog po punomoćniku Milka Špoljarić</item>
    </izvorni_sadrzaj>
    <derivirana_varijabla naziv="DomainObject.Predmet.ProtuStrankaListFormatedOIB_1">
      <item>MINA jednostavno društvo s ograničenom odgovornošću za trgovinu, proizvodnju i usluge, OIB 17057919063 zastupanog po punomoćniku Milka Špoljarić</item>
    </derivirana_varijabla>
  </DomainObject.Predmet.ProtuStrankaListFormatedOIB>
  <DomainObject.Predmet.ProtuStrankaListFormatedWithAdress>
    <izvorni_sadrzaj>
      <item>MINA jednostavno društvo s ograničenom odgovornošću za trgovinu, proizvodnju i usluge, I.Mažuranića 14, 43231 Ivanska zastupanog po punomoćniku Milka Špoljarić</item>
    </izvorni_sadrzaj>
    <derivirana_varijabla naziv="DomainObject.Predmet.ProtuStrankaListFormatedWithAdress_1">
      <item>MINA jednostavno društvo s ograničenom odgovornošću za trgovinu, proizvodnju i usluge, I.Mažuranića 14, 43231 Ivanska zastupanog po punomoćniku Milka Špoljarić</item>
    </derivirana_varijabla>
  </DomainObject.Predmet.ProtuStrankaListFormatedWithAdress>
  <DomainObject.Predmet.ProtuStrankaListFormatedWithAdressOIB>
    <izvorni_sadrzaj>
      <item>MINA jednostavno društvo s ograničenom odgovornošću za trgovinu, proizvodnju i usluge, OIB 17057919063, I.Mažuranića 14, 43231 Ivanska zastupanog po punomoćniku Milka Špoljarić</item>
    </izvorni_sadrzaj>
    <derivirana_varijabla naziv="DomainObject.Predmet.ProtuStrankaListFormatedWithAdressOIB_1">
      <item>MINA jednostavno društvo s ograničenom odgovornošću za trgovinu, proizvodnju i usluge, OIB 17057919063, I.Mažuranića 14, 43231 Ivanska zastupanog po punomoćniku Milka Špoljarić</item>
    </derivirana_varijabla>
  </DomainObject.Predmet.ProtuStrankaListFormatedWithAdressOIB>
  <DomainObject.Predmet.ProtuStrankaListNazivFormated>
    <izvorni_sadrzaj>
      <item>MINA jednostavno društvo s ograničenom odgovornošću za trgovinu, proizvodnju i usluge</item>
    </izvorni_sadrzaj>
    <derivirana_varijabla naziv="DomainObject.Predmet.ProtuStrankaListNazivFormated_1">
      <item>MINA jednostavno društvo s ograničenom odgovornošću za trgovinu, proizvodnju i usluge</item>
    </derivirana_varijabla>
  </DomainObject.Predmet.ProtuStrankaListNazivFormated>
  <DomainObject.Predmet.ProtuStrankaListNazivFormatedOIB>
    <izvorni_sadrzaj>
      <item>MINA jednostavno društvo s ograničenom odgovornošću za trgovinu, proizvodnju i usluge, OIB 17057919063</item>
    </izvorni_sadrzaj>
    <derivirana_varijabla naziv="DomainObject.Predmet.ProtuStrankaListNazivFormatedOIB_1">
      <item>MINA jednostavno društvo s ograničenom odgovornošću za trgovinu, proizvodnju i usluge, OIB 17057919063</item>
    </derivirana_varijabla>
  </DomainObject.Predmet.ProtuStrankaListNazivFormatedOIB>
  <DomainObject.Predmet.OstaliListFormated>
    <izvorni_sadrzaj>
      <item>Milka Špoljarić punomoćnik sudionika u postupku MINA jednostavno društvo s ograničenom odgovornošću za trgovinu, proizvodnju i usluge</item>
    </izvorni_sadrzaj>
    <derivirana_varijabla naziv="DomainObject.Predmet.OstaliListFormated_1">
      <item>Milka Špoljarić punomoćnik sudionika u postupku MINA jednostavno društvo s ograničenom odgovornošću za trgovinu, proizvodnju i usluge</item>
    </derivirana_varijabla>
  </DomainObject.Predmet.OstaliListFormated>
  <DomainObject.Predmet.OstaliListFormatedOIB>
    <izvorni_sadrzaj>
      <item>Milka Špoljarić, OIB 30842868118 punomoćnik sudionika u postupku MINA jednostavno društvo s ograničenom odgovornošću za trgovinu, proizvodnju i usluge</item>
    </izvorni_sadrzaj>
    <derivirana_varijabla naziv="DomainObject.Predmet.OstaliListFormatedOIB_1">
      <item>Milka Špoljarić, OIB 30842868118 punomoćnik sudionika u postupku MINA jednostavno društvo s ograničenom odgovornošću za trgovinu, proizvodnju i usluge</item>
    </derivirana_varijabla>
  </DomainObject.Predmet.OstaliListFormatedOIB>
  <DomainObject.Predmet.OstaliListFormatedWithAdress>
    <izvorni_sadrzaj>
      <item>Milka Špoljarić, Đure Sudete 6, 43231 Ivanska punomoćnik sudionika u postupku MINA jednostavno društvo s ograničenom odgovornošću za trgovinu, proizvodnju i usluge</item>
    </izvorni_sadrzaj>
    <derivirana_varijabla naziv="DomainObject.Predmet.OstaliListFormatedWithAdress_1">
      <item>Milka Špoljarić, Đure Sudete 6, 43231 Ivanska punomoćnik sudionika u postupku MINA jednostavno društvo s ograničenom odgovornošću za trgovinu, proizvodnju i usluge</item>
    </derivirana_varijabla>
  </DomainObject.Predmet.OstaliListFormatedWithAdress>
  <DomainObject.Predmet.OstaliListFormatedWithAdressOIB>
    <izvorni_sadrzaj>
      <item>Milka Špoljarić, OIB 30842868118, Đure Sudete 6, 43231 Ivanska punomoćnik sudionika u postupku MINA jednostavno društvo s ograničenom odgovornošću za trgovinu, proizvodnju i usluge</item>
    </izvorni_sadrzaj>
    <derivirana_varijabla naziv="DomainObject.Predmet.OstaliListFormatedWithAdressOIB_1">
      <item>Milka Špoljarić, OIB 30842868118, Đure Sudete 6, 43231 Ivanska punomoćnik sudionika u postupku MINA jednostavno društvo s ograničenom odgovornošću za trgovinu, proizvodnju i usluge</item>
    </derivirana_varijabla>
  </DomainObject.Predmet.OstaliListFormatedWithAdressOIB>
  <DomainObject.Predmet.OstaliListNazivFormated>
    <izvorni_sadrzaj>
      <item>Milka Špoljarić</item>
    </izvorni_sadrzaj>
    <derivirana_varijabla naziv="DomainObject.Predmet.OstaliListNazivFormated_1">
      <item>Milka Špoljarić</item>
    </derivirana_varijabla>
  </DomainObject.Predmet.OstaliListNazivFormated>
  <DomainObject.Predmet.OstaliListNazivFormatedOIB>
    <izvorni_sadrzaj>
      <item>Milka Špoljarić, OIB 30842868118</item>
    </izvorni_sadrzaj>
    <derivirana_varijabla naziv="DomainObject.Predmet.OstaliListNazivFormatedOIB_1">
      <item>Milka Špoljarić, OIB 30842868118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St-107/2018-9</izvorni_sadrzaj>
    <derivirana_varijabla naziv="DomainObject.PoslovniBrojDokumenta_1">St-107/2018-9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MINA jednostavno društvo s ograničenom odgovornošću za trgovinu, proizvodnju i usluge</izvorni_sadrzaj>
    <derivirana_varijabla naziv="DomainObject.Predmet.ProtustrankaIDrugi_1">MINA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MINA jednostavno društvo s ograničenom odgovornošću za trgovinu, proizvodnju i usluge, OIB 17057919063, I.Mažuranića 14, 43231 Ivanska</izvorni_sadrzaj>
    <derivirana_varijabla naziv="DomainObject.Predmet.ProtustrankaIDrugiAdressOIB_1">MINA jednostavno društvo s ograničenom odgovornošću za trgovinu, proizvodnju i usluge, OIB 17057919063, I.Mažuranića 14,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MINA jednostavno društvo s ograničenom odgovornošću za trgovinu, proizvodnju i usluge</item>
      <item>Milka Špoljarić</item>
    </izvorni_sadrzaj>
    <derivirana_varijabla naziv="DomainObject.Predmet.SudioniciListNaziv_1">
      <item>FINA, RC ZAGREB, Podružnica BJELOVAR</item>
      <item>MINA jednostavno društvo s ograničenom odgovornošću za trgovinu, proizvodnju i usluge</item>
      <item>Milka Špoljarić</item>
    </derivirana_varijabla>
  </DomainObject.Predmet.SudioniciListNaziv>
  <DomainObject.Predmet.SudioniciListAdressOIB>
    <izvorni_sadrzaj>
      <item>FINA, RC ZAGREB, Podružnica BJELOVAR, OIB 85821130368, F. Supila 4,43000 Bjelovar</item>
      <item>MINA jednostavno društvo s ograničenom odgovornošću za trgovinu, proizvodnju i usluge, OIB 17057919063, I.Mažuranića 14,43231 Ivanska</item>
      <item>Milka Špoljarić, OIB 30842868118, Đure Sudete 6,43231 Ivanska</item>
    </izvorni_sadrzaj>
    <derivirana_varijabla naziv="DomainObject.Predmet.SudioniciListAdressOIB_1">
      <item>FINA, RC ZAGREB, Podružnica BJELOVAR, OIB 85821130368, F. Supila 4,43000 Bjelovar</item>
      <item>MINA jednostavno društvo s ograničenom odgovornošću za trgovinu, proizvodnju i usluge, OIB 17057919063, I.Mažuranića 14,43231 Ivanska</item>
      <item>Milka Špoljarić, OIB 30842868118, Đure Sudete 6,43231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528A4-0E48-46E5-9F84-93D65CD2B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2748</properties:Characters>
  <properties:Lines>61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2018-07-11T06:16:00Z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