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a8b0" w14:paraId="ea6a8b0" w:rsidRDefault="00014568" w:rsidP="00E71337" w:rsidR="00695AD9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273E07">
        <w:t>8/12-</w:t>
      </w:r>
      <w:r w:rsidR="00832470">
        <w:t>182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273E07">
        <w:t xml:space="preserve"> </w:t>
      </w:r>
      <w:r>
        <w:t>E</w:t>
      </w:r>
      <w:r w:rsidR="00273E07">
        <w:t xml:space="preserve"> </w:t>
      </w:r>
      <w:r>
        <w:t>P</w:t>
      </w:r>
      <w:r w:rsidR="00273E07">
        <w:t xml:space="preserve"> </w:t>
      </w:r>
      <w:r>
        <w:t>U</w:t>
      </w:r>
      <w:r w:rsidR="00273E07">
        <w:t xml:space="preserve"> </w:t>
      </w:r>
      <w:r>
        <w:t>B</w:t>
      </w:r>
      <w:r w:rsidR="00273E07">
        <w:t xml:space="preserve"> </w:t>
      </w:r>
      <w:r>
        <w:t>L</w:t>
      </w:r>
      <w:r w:rsidR="00273E07">
        <w:t xml:space="preserve"> </w:t>
      </w:r>
      <w:r>
        <w:t>I</w:t>
      </w:r>
      <w:r w:rsidR="00273E07">
        <w:t xml:space="preserve"> </w:t>
      </w:r>
      <w:r>
        <w:t>K</w:t>
      </w:r>
      <w:r w:rsidR="00273E07">
        <w:t xml:space="preserve"> </w:t>
      </w:r>
      <w:r>
        <w:t>A</w:t>
      </w:r>
      <w:r w:rsidR="00273E07">
        <w:t xml:space="preserve"> </w:t>
      </w:r>
      <w:r>
        <w:t xml:space="preserve"> H</w:t>
      </w:r>
      <w:r w:rsidR="00273E07">
        <w:t xml:space="preserve"> </w:t>
      </w:r>
      <w:r>
        <w:t>R</w:t>
      </w:r>
      <w:r w:rsidR="00273E07">
        <w:t xml:space="preserve"> </w:t>
      </w:r>
      <w:r>
        <w:t>V</w:t>
      </w:r>
      <w:r w:rsidR="00273E07">
        <w:t xml:space="preserve"> </w:t>
      </w:r>
      <w:r>
        <w:t>A</w:t>
      </w:r>
      <w:r w:rsidR="00273E07">
        <w:t xml:space="preserve"> </w:t>
      </w:r>
      <w:r>
        <w:t>T</w:t>
      </w:r>
      <w:r w:rsidR="00273E07">
        <w:t xml:space="preserve">  </w:t>
      </w:r>
      <w:r>
        <w:t>S</w:t>
      </w:r>
      <w:r w:rsidR="00273E07">
        <w:t xml:space="preserve"> </w:t>
      </w:r>
      <w:r>
        <w:t>K</w:t>
      </w:r>
      <w:r w:rsidR="00273E07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273E07" w:rsidRPr="00677B9D">
        <w:rPr>
          <w:b/>
        </w:rPr>
        <w:t>MAĐAREVIĆ d.o.o. "u stečaju" Satnica, Školska 53, MBS 030011356 OIB 14221984464</w:t>
      </w:r>
      <w:r w:rsidR="00111E95">
        <w:rPr>
          <w:b/>
          <w:bCs/>
        </w:rPr>
        <w:t>,</w:t>
      </w:r>
      <w:r w:rsidR="00111E95">
        <w:t xml:space="preserve"> dana </w:t>
      </w:r>
      <w:r w:rsidR="00273E07">
        <w:t>9. veljače 2018. g.,</w:t>
      </w:r>
    </w:p>
    <w:p w:rsidRDefault="00763833" w:rsidP="002154F1" w:rsidR="00763833">
      <w:pPr>
        <w:tabs>
          <w:tab w:pos="2280" w:val="left"/>
          <w:tab w:pos="3990" w:val="left"/>
        </w:tabs>
        <w:jc w:val="both"/>
      </w:pPr>
    </w:p>
    <w:p w:rsidRDefault="00695AD9" w:rsidR="00695AD9">
      <w:pPr>
        <w:jc w:val="both"/>
      </w:pPr>
    </w:p>
    <w:p w:rsidRDefault="0084627B" w:rsidP="00084FEF" w:rsidR="00695AD9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701D9C" w:rsidP="00701D9C" w:rsidR="00701D9C" w:rsidRPr="00F400DD">
      <w:pPr>
        <w:pStyle w:val="Odlomakpopisa"/>
        <w:spacing w:lineRule="auto" w:line="240" w:after="0"/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701D9C" w:rsidP="00273E07" w:rsidR="00701D9C" w:rsidRPr="00F400DD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400DD">
        <w:rPr>
          <w:rFonts w:hAnsi="Times New Roman" w:ascii="Times New Roman"/>
          <w:sz w:val="24"/>
          <w:szCs w:val="24"/>
        </w:rPr>
        <w:t>Kupcu</w:t>
      </w:r>
      <w:r w:rsidR="00273E07">
        <w:rPr>
          <w:rFonts w:hAnsi="Times New Roman" w:ascii="Times New Roman"/>
          <w:sz w:val="24"/>
          <w:szCs w:val="24"/>
        </w:rPr>
        <w:t xml:space="preserve"> </w:t>
      </w:r>
      <w:r w:rsidR="00273E07" w:rsidRPr="00273E07">
        <w:rPr>
          <w:rFonts w:hAnsi="Times New Roman" w:ascii="Times New Roman"/>
          <w:sz w:val="24"/>
          <w:szCs w:val="24"/>
        </w:rPr>
        <w:t>Damir</w:t>
      </w:r>
      <w:r w:rsidR="00273E07">
        <w:rPr>
          <w:rFonts w:hAnsi="Times New Roman" w:ascii="Times New Roman"/>
          <w:sz w:val="24"/>
          <w:szCs w:val="24"/>
        </w:rPr>
        <w:t>u</w:t>
      </w:r>
      <w:r w:rsidR="00273E07" w:rsidRPr="00273E0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73E07" w:rsidRPr="00273E07">
        <w:rPr>
          <w:rFonts w:hAnsi="Times New Roman" w:ascii="Times New Roman"/>
          <w:sz w:val="24"/>
          <w:szCs w:val="24"/>
        </w:rPr>
        <w:t>Jelošek</w:t>
      </w:r>
      <w:proofErr w:type="spellEnd"/>
      <w:r w:rsidR="00273E07" w:rsidRPr="00273E07">
        <w:rPr>
          <w:rFonts w:hAnsi="Times New Roman" w:ascii="Times New Roman"/>
          <w:sz w:val="24"/>
          <w:szCs w:val="24"/>
        </w:rPr>
        <w:t xml:space="preserve"> OIB: 98401494159, Osijek, </w:t>
      </w:r>
      <w:proofErr w:type="spellStart"/>
      <w:r w:rsidR="00273E07" w:rsidRPr="00273E07">
        <w:rPr>
          <w:rFonts w:hAnsi="Times New Roman" w:ascii="Times New Roman"/>
          <w:sz w:val="24"/>
          <w:szCs w:val="24"/>
        </w:rPr>
        <w:t>Čvrsnička</w:t>
      </w:r>
      <w:proofErr w:type="spellEnd"/>
      <w:r w:rsidR="00273E07" w:rsidRPr="00273E07">
        <w:rPr>
          <w:rFonts w:hAnsi="Times New Roman" w:ascii="Times New Roman"/>
          <w:sz w:val="24"/>
          <w:szCs w:val="24"/>
        </w:rPr>
        <w:t xml:space="preserve"> 49a </w:t>
      </w:r>
      <w:r w:rsidRPr="00F400DD">
        <w:rPr>
          <w:rFonts w:hAnsi="Times New Roman" w:ascii="Times New Roman"/>
          <w:sz w:val="24"/>
          <w:szCs w:val="24"/>
        </w:rPr>
        <w:t xml:space="preserve"> predaju se u posjed nekretnine upisane u </w:t>
      </w:r>
      <w:r w:rsidR="00273E07" w:rsidRPr="00D278DD">
        <w:rPr>
          <w:rFonts w:hAnsi="Times New Roman" w:ascii="Times New Roman"/>
          <w:sz w:val="24"/>
          <w:szCs w:val="24"/>
        </w:rPr>
        <w:t xml:space="preserve">zemljišnoknjižnom odjelu Valpovo  </w:t>
      </w:r>
      <w:proofErr w:type="spellStart"/>
      <w:r w:rsidR="00273E07" w:rsidRPr="00D278DD">
        <w:rPr>
          <w:rFonts w:hAnsi="Times New Roman" w:ascii="Times New Roman"/>
          <w:sz w:val="24"/>
          <w:szCs w:val="24"/>
        </w:rPr>
        <w:t>zk.ul</w:t>
      </w:r>
      <w:proofErr w:type="spellEnd"/>
      <w:r w:rsidR="00273E07" w:rsidRPr="00D278DD">
        <w:rPr>
          <w:rFonts w:hAnsi="Times New Roman" w:ascii="Times New Roman"/>
          <w:sz w:val="24"/>
          <w:szCs w:val="24"/>
        </w:rPr>
        <w:t>.  br. 396 k.o. Satnica, kč.br. 796/1 u naravi gospodarska zgrada, gospodarsko dvorište i oranica Krčevine, površine 5825 m2, kč.br. 796/2 u naravi gospodarska zgrada,  gospodarsko dvorište i oranica Krčevine, površine 9012 m2</w:t>
      </w:r>
      <w:r w:rsidRPr="00F400DD">
        <w:rPr>
          <w:rFonts w:hAnsi="Times New Roman" w:ascii="Times New Roman"/>
          <w:sz w:val="24"/>
          <w:szCs w:val="24"/>
        </w:rPr>
        <w:t>.</w:t>
      </w:r>
    </w:p>
    <w:p w:rsidRDefault="00701D9C" w:rsidP="00701D9C" w:rsidR="00701D9C" w:rsidRPr="00F400D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01D9C" w:rsidP="00273E07" w:rsidR="00701D9C" w:rsidRPr="00F400DD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400DD">
        <w:rPr>
          <w:rFonts w:hAnsi="Times New Roman" w:ascii="Times New Roman"/>
          <w:sz w:val="24"/>
          <w:szCs w:val="24"/>
        </w:rPr>
        <w:t xml:space="preserve">Nalaže se zemljišno knjižnom odjelu Općinskog suda u Osijeku, Stalna služba u </w:t>
      </w:r>
      <w:r w:rsidR="00273E07">
        <w:rPr>
          <w:rFonts w:hAnsi="Times New Roman" w:ascii="Times New Roman"/>
          <w:sz w:val="24"/>
          <w:szCs w:val="24"/>
        </w:rPr>
        <w:t>Valpovu</w:t>
      </w:r>
      <w:r w:rsidRPr="00F400DD">
        <w:rPr>
          <w:rFonts w:hAnsi="Times New Roman" w:ascii="Times New Roman"/>
          <w:sz w:val="24"/>
          <w:szCs w:val="24"/>
        </w:rPr>
        <w:t xml:space="preserve"> upis prava vlasništva na nekretninama iz točke I. ovog zaključka na ime i za korist </w:t>
      </w:r>
      <w:r w:rsidR="00273E07" w:rsidRPr="00273E07">
        <w:rPr>
          <w:rFonts w:hAnsi="Times New Roman" w:ascii="Times New Roman"/>
          <w:sz w:val="24"/>
          <w:szCs w:val="24"/>
        </w:rPr>
        <w:t xml:space="preserve">Damir </w:t>
      </w:r>
      <w:proofErr w:type="spellStart"/>
      <w:r w:rsidR="00273E07" w:rsidRPr="00273E07">
        <w:rPr>
          <w:rFonts w:hAnsi="Times New Roman" w:ascii="Times New Roman"/>
          <w:sz w:val="24"/>
          <w:szCs w:val="24"/>
        </w:rPr>
        <w:t>Jelošek</w:t>
      </w:r>
      <w:proofErr w:type="spellEnd"/>
      <w:r w:rsidR="00273E07" w:rsidRPr="00273E07">
        <w:rPr>
          <w:rFonts w:hAnsi="Times New Roman" w:ascii="Times New Roman"/>
          <w:sz w:val="24"/>
          <w:szCs w:val="24"/>
        </w:rPr>
        <w:t xml:space="preserve"> OIB: 98401494159, Osijek, </w:t>
      </w:r>
      <w:proofErr w:type="spellStart"/>
      <w:r w:rsidR="00273E07" w:rsidRPr="00273E07">
        <w:rPr>
          <w:rFonts w:hAnsi="Times New Roman" w:ascii="Times New Roman"/>
          <w:sz w:val="24"/>
          <w:szCs w:val="24"/>
        </w:rPr>
        <w:t>Čvrsnička</w:t>
      </w:r>
      <w:proofErr w:type="spellEnd"/>
      <w:r w:rsidR="00273E07" w:rsidRPr="00273E07">
        <w:rPr>
          <w:rFonts w:hAnsi="Times New Roman" w:ascii="Times New Roman"/>
          <w:sz w:val="24"/>
          <w:szCs w:val="24"/>
        </w:rPr>
        <w:t xml:space="preserve"> 49a</w:t>
      </w:r>
      <w:r w:rsidRPr="00F400DD">
        <w:rPr>
          <w:rFonts w:hAnsi="Times New Roman" w:ascii="Times New Roman"/>
          <w:sz w:val="24"/>
          <w:szCs w:val="24"/>
        </w:rPr>
        <w:t>, kao i brisanje svih upisanih prava, tereta i zabilježbi i to:</w:t>
      </w:r>
    </w:p>
    <w:p w:rsidRDefault="00701D9C" w:rsidP="00701D9C" w:rsidR="00701D9C" w:rsidRPr="00F400D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73E07" w:rsidP="00273E07" w:rsidR="00701D9C">
      <w:pPr>
        <w:pStyle w:val="Odlomakpopisa"/>
        <w:numPr>
          <w:ilvl w:val="0"/>
          <w:numId w:val="3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73E07">
        <w:rPr>
          <w:rFonts w:hAnsi="Times New Roman" w:ascii="Times New Roman"/>
          <w:sz w:val="24"/>
          <w:szCs w:val="24"/>
        </w:rPr>
        <w:t xml:space="preserve">upisane u zemljišnoknjižnom odjelu Valpovo  </w:t>
      </w:r>
      <w:proofErr w:type="spellStart"/>
      <w:r w:rsidRPr="00273E07">
        <w:rPr>
          <w:rFonts w:hAnsi="Times New Roman" w:ascii="Times New Roman"/>
          <w:sz w:val="24"/>
          <w:szCs w:val="24"/>
        </w:rPr>
        <w:t>zk.ul</w:t>
      </w:r>
      <w:proofErr w:type="spellEnd"/>
      <w:r w:rsidRPr="00273E07">
        <w:rPr>
          <w:rFonts w:hAnsi="Times New Roman" w:ascii="Times New Roman"/>
          <w:sz w:val="24"/>
          <w:szCs w:val="24"/>
        </w:rPr>
        <w:t>.  br. 396 k.o. Satnica, kč.br. 796/1 u naravi gospodarska zgrada, gospodarsko dvorište i oranica Krčevine, površine 5825 m2, kč.br. 796/2 u naravi gospodarska zgrada,  gospodarsko dvorište i oranica Krčevine, površine 9012 m2</w:t>
      </w:r>
      <w:r>
        <w:rPr>
          <w:rFonts w:hAnsi="Times New Roman" w:ascii="Times New Roman"/>
          <w:sz w:val="24"/>
          <w:szCs w:val="24"/>
        </w:rPr>
        <w:t>.</w:t>
      </w:r>
    </w:p>
    <w:p w:rsidRDefault="00273E07" w:rsidP="00701D9C" w:rsidR="00273E07">
      <w:pPr>
        <w:pStyle w:val="Odlomakpopisa"/>
        <w:spacing w:lineRule="auto" w:line="240" w:after="0"/>
        <w:ind w:firstLine="708" w:left="12"/>
        <w:jc w:val="both"/>
        <w:rPr>
          <w:rFonts w:hAnsi="Times New Roman" w:ascii="Times New Roman"/>
          <w:sz w:val="24"/>
          <w:szCs w:val="24"/>
        </w:rPr>
      </w:pPr>
    </w:p>
    <w:p w:rsidRDefault="00273E07" w:rsidP="00701D9C" w:rsidR="00273E07" w:rsidRPr="00F400DD">
      <w:pPr>
        <w:pStyle w:val="Odlomakpopisa"/>
        <w:spacing w:lineRule="auto" w:line="240" w:after="0"/>
        <w:ind w:firstLine="708" w:left="12"/>
        <w:jc w:val="both"/>
        <w:rPr>
          <w:rFonts w:hAnsi="Times New Roman" w:ascii="Times New Roman"/>
          <w:sz w:val="24"/>
          <w:szCs w:val="24"/>
        </w:rPr>
      </w:pPr>
    </w:p>
    <w:p w:rsidRDefault="00701D9C" w:rsidP="00701D9C" w:rsidR="00701D9C" w:rsidRPr="00F400D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400DD">
        <w:rPr>
          <w:rFonts w:hAnsi="Times New Roman" w:ascii="Times New Roman"/>
          <w:sz w:val="24"/>
          <w:szCs w:val="24"/>
        </w:rPr>
        <w:t>Na listu „B“</w:t>
      </w:r>
      <w:r w:rsidRPr="00F400DD">
        <w:rPr>
          <w:rFonts w:hAnsi="Times New Roman" w:ascii="Times New Roman"/>
          <w:sz w:val="24"/>
          <w:szCs w:val="24"/>
        </w:rPr>
        <w:tab/>
      </w:r>
      <w:proofErr w:type="spellStart"/>
      <w:r w:rsidRPr="00F400DD">
        <w:rPr>
          <w:rFonts w:hAnsi="Times New Roman" w:ascii="Times New Roman"/>
          <w:sz w:val="24"/>
          <w:szCs w:val="24"/>
        </w:rPr>
        <w:t>Vlastovnica</w:t>
      </w:r>
      <w:proofErr w:type="spellEnd"/>
      <w:r w:rsidRPr="00F400DD">
        <w:rPr>
          <w:rFonts w:hAnsi="Times New Roman" w:ascii="Times New Roman"/>
          <w:sz w:val="24"/>
          <w:szCs w:val="24"/>
        </w:rPr>
        <w:t xml:space="preserve"> </w:t>
      </w:r>
      <w:r w:rsidRPr="00F400DD">
        <w:rPr>
          <w:rFonts w:hAnsi="Times New Roman" w:ascii="Times New Roman"/>
          <w:sz w:val="24"/>
          <w:szCs w:val="24"/>
        </w:rPr>
        <w:tab/>
      </w:r>
    </w:p>
    <w:p w:rsidRDefault="00701D9C" w:rsidP="00701D9C" w:rsidR="00701D9C" w:rsidRPr="00F400D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52"/>
        <w:gridCol w:w="8173"/>
      </w:tblGrid>
      <w:tr w:rsidTr="00832470" w:rsidR="00832470" w:rsidRPr="00832470"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jc w:val="center"/>
              <w:rPr>
                <w:color w:val="333333"/>
              </w:rPr>
            </w:pPr>
            <w:r w:rsidRPr="00832470">
              <w:rPr>
                <w:color w:val="000000"/>
              </w:rPr>
              <w:t>2.1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  <w:r w:rsidRPr="00832470">
              <w:rPr>
                <w:color w:val="000000"/>
              </w:rPr>
              <w:t>Zaprimljeno 06.05.2015. broj Z-945/15</w:t>
            </w:r>
            <w:r w:rsidRPr="00832470">
              <w:rPr>
                <w:color w:val="000000"/>
              </w:rPr>
              <w:br/>
              <w:t xml:space="preserve">Temeljem rješenja Trgovačkog suda u Osijeku br. St-8/12-64 od 04. svibnja 2015.g., </w:t>
            </w:r>
            <w:proofErr w:type="spellStart"/>
            <w:r w:rsidRPr="00832470">
              <w:rPr>
                <w:color w:val="000000"/>
              </w:rPr>
              <w:t>zabilježuje</w:t>
            </w:r>
            <w:proofErr w:type="spellEnd"/>
            <w:r w:rsidRPr="00832470">
              <w:rPr>
                <w:color w:val="000000"/>
              </w:rPr>
              <w:t xml:space="preserve"> se rješenje o prodaji nekretnina u A, vlasništvo - stečajnog dužnika </w:t>
            </w:r>
            <w:proofErr w:type="spellStart"/>
            <w:r w:rsidRPr="00832470">
              <w:rPr>
                <w:color w:val="000000"/>
              </w:rPr>
              <w:t>Mađarević</w:t>
            </w:r>
            <w:proofErr w:type="spellEnd"/>
            <w:r w:rsidRPr="00832470">
              <w:rPr>
                <w:color w:val="000000"/>
              </w:rPr>
              <w:t xml:space="preserve"> d.o.o., Satnica, Školska 53.</w:t>
            </w:r>
          </w:p>
        </w:tc>
      </w:tr>
    </w:tbl>
    <w:p w:rsidRDefault="00701D9C" w:rsidP="00701D9C" w:rsidR="00701D9C" w:rsidRPr="00832470">
      <w:pPr>
        <w:jc w:val="both"/>
      </w:pPr>
    </w:p>
    <w:p w:rsidRDefault="00832470" w:rsidP="00701D9C" w:rsidR="00832470">
      <w:pPr>
        <w:jc w:val="both"/>
      </w:pPr>
    </w:p>
    <w:p w:rsidRDefault="00832470" w:rsidP="00701D9C" w:rsidR="00832470" w:rsidRPr="00F400DD">
      <w:pPr>
        <w:jc w:val="both"/>
      </w:pPr>
      <w:r>
        <w:tab/>
        <w:t>C Teretovnica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5"/>
        <w:gridCol w:w="450"/>
        <w:gridCol w:w="4810"/>
        <w:gridCol w:w="1254"/>
        <w:gridCol w:w="121"/>
        <w:gridCol w:w="121"/>
        <w:gridCol w:w="1078"/>
        <w:gridCol w:w="25"/>
        <w:gridCol w:w="25"/>
        <w:gridCol w:w="311"/>
        <w:gridCol w:w="285"/>
      </w:tblGrid>
      <w:tr w:rsidTr="00832470" w:rsidR="00832470" w:rsidRPr="00832470">
        <w:trPr>
          <w:gridAfter w:val="1"/>
          <w:wAfter w:type="dxa" w:w="300"/>
          <w:trHeight w:val="735"/>
        </w:trPr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jc w:val="center"/>
              <w:rPr>
                <w:color w:val="333333"/>
              </w:rPr>
            </w:pPr>
            <w:r w:rsidRPr="00832470">
              <w:rPr>
                <w:color w:val="000000"/>
              </w:rPr>
              <w:lastRenderedPageBreak/>
              <w:t>1.1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  <w:r w:rsidRPr="00832470">
              <w:rPr>
                <w:color w:val="000000"/>
              </w:rPr>
              <w:t>Primljeno: 30. prosinca 2004.g. Z-2251/04</w:t>
            </w:r>
            <w:r w:rsidRPr="00832470">
              <w:rPr>
                <w:color w:val="000000"/>
              </w:rPr>
              <w:br/>
              <w:t xml:space="preserve">Na temelju </w:t>
            </w:r>
            <w:proofErr w:type="spellStart"/>
            <w:r w:rsidRPr="00832470">
              <w:rPr>
                <w:color w:val="000000"/>
              </w:rPr>
              <w:t>ovosudnog</w:t>
            </w:r>
            <w:proofErr w:type="spellEnd"/>
            <w:r w:rsidRPr="00832470">
              <w:rPr>
                <w:color w:val="000000"/>
              </w:rPr>
              <w:t xml:space="preserve"> rješenja od 28. prosinca 2004.g. br. </w:t>
            </w:r>
            <w:proofErr w:type="spellStart"/>
            <w:r w:rsidRPr="00832470">
              <w:rPr>
                <w:color w:val="000000"/>
              </w:rPr>
              <w:t>Ovr</w:t>
            </w:r>
            <w:proofErr w:type="spellEnd"/>
            <w:r w:rsidRPr="00832470">
              <w:rPr>
                <w:color w:val="000000"/>
              </w:rPr>
              <w:t>-2164/04-2, uknjižuje se založno pravo na nekretninama u -A- radi osiguranja novčane tražbine za iznos od 1.738.608,59 kuna, sa zakonskim zateznim kamatama, za korist predlagatelja osiguranja: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  <w:r w:rsidRPr="00832470">
              <w:rPr>
                <w:color w:val="000000"/>
              </w:rPr>
              <w:t>1.738.608,59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</w:tr>
      <w:tr w:rsidTr="00832470" w:rsidR="00832470" w:rsidRPr="0083247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  <w:r w:rsidRPr="00832470">
              <w:rPr>
                <w:b/>
                <w:bCs/>
                <w:color w:val="000000"/>
              </w:rPr>
              <w:t>REPUBLIKA HRVATSKA, MINISTARSTVO FINANCIJA, POREZNA UPRAVA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</w:tr>
      <w:tr w:rsidTr="00832470" w:rsidR="00832470" w:rsidRPr="0083247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jc w:val="center"/>
              <w:rPr>
                <w:color w:val="333333"/>
              </w:rPr>
            </w:pPr>
            <w:r w:rsidRPr="00832470">
              <w:rPr>
                <w:color w:val="000000"/>
              </w:rPr>
              <w:t>1.2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  <w:proofErr w:type="spellStart"/>
            <w:r w:rsidRPr="00832470">
              <w:rPr>
                <w:color w:val="000000"/>
              </w:rPr>
              <w:t>Zabilježuje</w:t>
            </w:r>
            <w:proofErr w:type="spellEnd"/>
            <w:r w:rsidRPr="00832470">
              <w:rPr>
                <w:color w:val="000000"/>
              </w:rPr>
              <w:t xml:space="preserve"> se </w:t>
            </w:r>
            <w:proofErr w:type="spellStart"/>
            <w:r w:rsidRPr="00832470">
              <w:rPr>
                <w:color w:val="000000"/>
              </w:rPr>
              <w:t>ovršivost</w:t>
            </w:r>
            <w:proofErr w:type="spellEnd"/>
            <w:r w:rsidRPr="00832470">
              <w:rPr>
                <w:color w:val="000000"/>
              </w:rPr>
              <w:t xml:space="preserve"> novčane tražbine upisanog pod Z- 2251/04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</w:tr>
      <w:tr w:rsidTr="00832470" w:rsidR="00832470" w:rsidRPr="00832470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</w:tr>
      <w:tr w:rsidTr="00832470" w:rsidR="00832470" w:rsidRPr="0083247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  <w:r w:rsidRPr="00832470">
              <w:rPr>
                <w:b/>
                <w:bCs/>
                <w:color w:val="000000"/>
              </w:rPr>
              <w:t xml:space="preserve">3.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</w:tr>
      <w:tr w:rsidTr="00832470" w:rsidR="00832470" w:rsidRPr="00832470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jc w:val="center"/>
              <w:rPr>
                <w:color w:val="333333"/>
              </w:rPr>
            </w:pPr>
            <w:r w:rsidRPr="00832470">
              <w:rPr>
                <w:color w:val="000000"/>
              </w:rPr>
              <w:t>3.5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  <w:r w:rsidRPr="00832470">
              <w:rPr>
                <w:color w:val="000000"/>
              </w:rPr>
              <w:t>Zaprimljeno 14.01.2011. broj Z-66/11------Z-1262/09</w:t>
            </w:r>
            <w:r w:rsidRPr="00832470">
              <w:rPr>
                <w:color w:val="000000"/>
              </w:rPr>
              <w:br/>
              <w:t xml:space="preserve">Na temelju </w:t>
            </w:r>
            <w:proofErr w:type="spellStart"/>
            <w:r w:rsidRPr="00832470">
              <w:rPr>
                <w:color w:val="000000"/>
              </w:rPr>
              <w:t>ovos</w:t>
            </w:r>
            <w:proofErr w:type="spellEnd"/>
            <w:r w:rsidRPr="00832470">
              <w:rPr>
                <w:color w:val="000000"/>
              </w:rPr>
              <w:t xml:space="preserve">. rješenja od 08. srpnja 2009.g. br. </w:t>
            </w:r>
            <w:proofErr w:type="spellStart"/>
            <w:r w:rsidRPr="00832470">
              <w:rPr>
                <w:color w:val="000000"/>
              </w:rPr>
              <w:t>Ovr</w:t>
            </w:r>
            <w:proofErr w:type="spellEnd"/>
            <w:r w:rsidRPr="00832470">
              <w:rPr>
                <w:color w:val="000000"/>
              </w:rPr>
              <w:t>-723/09, uknjižuje se prisilna hipoteka na nekretninama u A, radi osiguranja novčane tražbine u ukupnom iznosu od 2.675.431,26 KN zajedno sa zakonskom zateznom kamatom koja teče od dospijeća pa do isplate, kao i troškova postupka osiguranja u iznosu od 26.760,00 KN, za korist predlagatelja osiguranja: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  <w:r w:rsidRPr="00832470">
              <w:rPr>
                <w:color w:val="000000"/>
              </w:rPr>
              <w:t>2.675.431,26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</w:tr>
      <w:tr w:rsidTr="00832470" w:rsidR="00832470" w:rsidRPr="0083247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  <w:r w:rsidRPr="00832470">
              <w:rPr>
                <w:b/>
                <w:bCs/>
                <w:color w:val="000000"/>
              </w:rPr>
              <w:t>RH, MINISTARSTVO FINANCIJA, POREZNA UPRAVA, POD. URED OSIJEK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</w:tr>
      <w:tr w:rsidTr="00832470" w:rsidR="00832470" w:rsidRPr="00832470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832470" w:rsidR="00832470" w:rsidRPr="00832470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jc w:val="center"/>
              <w:rPr>
                <w:color w:val="333333"/>
              </w:rPr>
            </w:pPr>
            <w:r w:rsidRPr="00832470">
              <w:rPr>
                <w:color w:val="000000"/>
              </w:rPr>
              <w:t>3.6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32470" w:rsidR="00832470" w:rsidRPr="00832470">
            <w:pPr>
              <w:rPr>
                <w:color w:val="333333"/>
              </w:rPr>
            </w:pPr>
            <w:proofErr w:type="spellStart"/>
            <w:r w:rsidRPr="00832470">
              <w:rPr>
                <w:color w:val="000000"/>
              </w:rPr>
              <w:t>Zabilježuje</w:t>
            </w:r>
            <w:proofErr w:type="spellEnd"/>
            <w:r w:rsidRPr="00832470">
              <w:rPr>
                <w:color w:val="000000"/>
              </w:rPr>
              <w:t xml:space="preserve"> se </w:t>
            </w:r>
            <w:proofErr w:type="spellStart"/>
            <w:r w:rsidRPr="00832470">
              <w:rPr>
                <w:color w:val="000000"/>
              </w:rPr>
              <w:t>ovršivost</w:t>
            </w:r>
            <w:proofErr w:type="spellEnd"/>
            <w:r w:rsidRPr="00832470">
              <w:rPr>
                <w:color w:val="000000"/>
              </w:rPr>
              <w:t xml:space="preserve"> novčane tražbine upisane pod Z-1262/09.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832470" w:rsidR="00832470" w:rsidRPr="00832470"/>
        </w:tc>
        <w:tc>
          <w:tcPr>
            <w:tcW w:type="auto" w:w="0"/>
            <w:shd w:fill="FFFFFF" w:color="auto" w:val="clear"/>
            <w:hideMark/>
          </w:tcPr>
          <w:p w:rsidRDefault="00832470" w:rsidR="00832470" w:rsidRPr="00832470"/>
        </w:tc>
        <w:tc>
          <w:tcPr>
            <w:tcW w:type="auto" w:w="0"/>
            <w:shd w:fill="FFFFFF" w:color="auto" w:val="clear"/>
            <w:hideMark/>
          </w:tcPr>
          <w:p w:rsidRDefault="00832470" w:rsidR="00832470" w:rsidRPr="00832470"/>
        </w:tc>
        <w:tc>
          <w:tcPr>
            <w:tcW w:type="auto" w:w="0"/>
            <w:shd w:fill="FFFFFF" w:color="auto" w:val="clear"/>
            <w:hideMark/>
          </w:tcPr>
          <w:p w:rsidRDefault="00832470" w:rsidR="00832470" w:rsidRPr="00832470"/>
        </w:tc>
        <w:tc>
          <w:tcPr>
            <w:tcW w:type="auto" w:w="0"/>
            <w:shd w:fill="FFFFFF" w:color="auto" w:val="clear"/>
            <w:hideMark/>
          </w:tcPr>
          <w:p w:rsidRDefault="00832470" w:rsidR="00832470" w:rsidRPr="00832470"/>
        </w:tc>
        <w:tc>
          <w:tcPr>
            <w:tcW w:type="auto" w:w="0"/>
            <w:shd w:fill="FFFFFF" w:color="auto" w:val="clear"/>
            <w:hideMark/>
          </w:tcPr>
          <w:p w:rsidRDefault="00832470" w:rsidR="00832470" w:rsidRPr="00832470"/>
        </w:tc>
        <w:tc>
          <w:tcPr>
            <w:tcW w:type="auto" w:w="0"/>
            <w:shd w:fill="FFFFFF" w:color="auto" w:val="clear"/>
            <w:hideMark/>
          </w:tcPr>
          <w:p w:rsidRDefault="00832470" w:rsidR="00832470" w:rsidRPr="00832470"/>
        </w:tc>
      </w:tr>
    </w:tbl>
    <w:p w:rsidRDefault="00832470" w:rsidP="00832470" w:rsidR="00832470">
      <w:pPr>
        <w:jc w:val="both"/>
      </w:pPr>
    </w:p>
    <w:p w:rsidRDefault="00797A8F" w:rsidP="00797A8F" w:rsidR="00797A8F">
      <w:pPr>
        <w:ind w:firstLine="708"/>
        <w:jc w:val="center"/>
      </w:pPr>
      <w:r>
        <w:t>Obrazloženje</w:t>
      </w:r>
    </w:p>
    <w:p w:rsidRDefault="00832470" w:rsidP="00797A8F" w:rsidR="00832470">
      <w:pPr>
        <w:ind w:firstLine="708"/>
        <w:jc w:val="center"/>
      </w:pPr>
    </w:p>
    <w:p w:rsidRDefault="00797A8F" w:rsidP="00797A8F" w:rsidR="00797A8F">
      <w:pPr>
        <w:ind w:firstLine="708"/>
        <w:jc w:val="both"/>
      </w:pPr>
      <w:r>
        <w:t xml:space="preserve">Rješenjem Trgovačkog suda u Osijeku broj </w:t>
      </w:r>
      <w:r w:rsidR="00273E07">
        <w:t xml:space="preserve">6 </w:t>
      </w:r>
      <w:r>
        <w:t>St-</w:t>
      </w:r>
      <w:r w:rsidR="00273E07">
        <w:t>8/12</w:t>
      </w:r>
      <w:r>
        <w:t xml:space="preserve"> od </w:t>
      </w:r>
      <w:r w:rsidR="00DA0287">
        <w:t xml:space="preserve">19. </w:t>
      </w:r>
      <w:r w:rsidR="00273E07">
        <w:t>prosinca</w:t>
      </w:r>
      <w:r w:rsidR="00DA0287">
        <w:t xml:space="preserve"> 2017. g.</w:t>
      </w:r>
      <w:r>
        <w:t xml:space="preserve"> nekretnine stečajnog dužnika </w:t>
      </w:r>
      <w:r w:rsidR="00273E07" w:rsidRPr="00677B9D">
        <w:rPr>
          <w:b/>
        </w:rPr>
        <w:t>MAĐAREVIĆ d.o.o. "u stečaju" Satnica, Školska 53, MBS 030011356 OIB 14221984464</w:t>
      </w:r>
      <w:r w:rsidR="00273E07">
        <w:rPr>
          <w:b/>
        </w:rPr>
        <w:t xml:space="preserve"> </w:t>
      </w:r>
      <w:r>
        <w:t xml:space="preserve">dosuđene su kupcu </w:t>
      </w:r>
      <w:r w:rsidR="00273E07" w:rsidRPr="00273E07">
        <w:t>Damir</w:t>
      </w:r>
      <w:r w:rsidR="00273E07">
        <w:t>u</w:t>
      </w:r>
      <w:r w:rsidR="00273E07" w:rsidRPr="00273E07">
        <w:t xml:space="preserve"> </w:t>
      </w:r>
      <w:proofErr w:type="spellStart"/>
      <w:r w:rsidR="00273E07" w:rsidRPr="00273E07">
        <w:t>Jelošek</w:t>
      </w:r>
      <w:proofErr w:type="spellEnd"/>
      <w:r w:rsidR="00273E07" w:rsidRPr="00273E07">
        <w:t xml:space="preserve"> OIB: 984</w:t>
      </w:r>
      <w:r w:rsidR="00E21FE2">
        <w:t xml:space="preserve">01494159, Osijek, </w:t>
      </w:r>
      <w:proofErr w:type="spellStart"/>
      <w:r w:rsidR="00E21FE2">
        <w:t>Čvrsnička</w:t>
      </w:r>
      <w:proofErr w:type="spellEnd"/>
      <w:r w:rsidR="00E21FE2">
        <w:t xml:space="preserve"> 49a</w:t>
      </w:r>
      <w:r>
        <w:t xml:space="preserve">. </w:t>
      </w:r>
      <w:r w:rsidR="00DA0287">
        <w:t xml:space="preserve"> </w:t>
      </w:r>
    </w:p>
    <w:p w:rsidRDefault="00797A8F" w:rsidP="00797A8F" w:rsidR="00797A8F">
      <w:pPr>
        <w:ind w:firstLine="708"/>
        <w:jc w:val="both"/>
      </w:pPr>
    </w:p>
    <w:p w:rsidRDefault="00797A8F" w:rsidP="00273E07" w:rsidR="00797A8F">
      <w:pPr>
        <w:ind w:firstLine="708"/>
        <w:jc w:val="both"/>
      </w:pPr>
      <w:r>
        <w:t xml:space="preserve">Rješenje o dosudi nekretnine kupcu </w:t>
      </w:r>
      <w:r w:rsidR="00273E07" w:rsidRPr="00273E07">
        <w:t>Damir</w:t>
      </w:r>
      <w:r w:rsidR="00273E07">
        <w:t>u</w:t>
      </w:r>
      <w:r w:rsidR="00273E07" w:rsidRPr="00273E07">
        <w:t xml:space="preserve"> </w:t>
      </w:r>
      <w:proofErr w:type="spellStart"/>
      <w:r w:rsidR="00273E07" w:rsidRPr="00273E07">
        <w:t>Jelošek</w:t>
      </w:r>
      <w:proofErr w:type="spellEnd"/>
      <w:r w:rsidR="00273E07" w:rsidRPr="00273E07">
        <w:t xml:space="preserve"> OIB: 98401494159, Osijek, </w:t>
      </w:r>
      <w:proofErr w:type="spellStart"/>
      <w:r w:rsidR="00273E07" w:rsidRPr="00273E07">
        <w:t>Čvrsnička</w:t>
      </w:r>
      <w:proofErr w:type="spellEnd"/>
      <w:r w:rsidR="00273E07" w:rsidRPr="00273E07">
        <w:t xml:space="preserve"> 49a </w:t>
      </w:r>
      <w:r w:rsidR="00273E07" w:rsidRPr="00F400DD">
        <w:t xml:space="preserve"> </w:t>
      </w:r>
      <w:r>
        <w:t xml:space="preserve">postalo je pravomoćno dana </w:t>
      </w:r>
      <w:r w:rsidR="00DA0287">
        <w:t xml:space="preserve">3. </w:t>
      </w:r>
      <w:r w:rsidR="00E21FE2">
        <w:t>siječnja 2018. g.</w:t>
      </w:r>
      <w:r>
        <w:t xml:space="preserve"> a kupac je dužni iznos  u cijelosti uplatio</w:t>
      </w:r>
      <w:r w:rsidR="000F641A">
        <w:t xml:space="preserve"> dana </w:t>
      </w:r>
      <w:r w:rsidR="00832470">
        <w:t xml:space="preserve">5. veljače </w:t>
      </w:r>
      <w:r w:rsidR="00E21FE2">
        <w:t>2018</w:t>
      </w:r>
      <w:r w:rsidR="00DA0287">
        <w:t>. g.</w:t>
      </w:r>
    </w:p>
    <w:p w:rsidRDefault="00273E07" w:rsidP="00273E07" w:rsidR="00273E07">
      <w:pPr>
        <w:ind w:firstLine="708"/>
        <w:jc w:val="both"/>
      </w:pPr>
    </w:p>
    <w:p w:rsidRDefault="00797A8F" w:rsidP="00797A8F" w:rsidR="00797A8F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797A8F" w:rsidP="00797A8F" w:rsidR="00797A8F">
      <w:pPr>
        <w:jc w:val="both"/>
      </w:pPr>
    </w:p>
    <w:p w:rsidRDefault="00797A8F" w:rsidP="00832470" w:rsidR="00797A8F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273E07">
        <w:t>9. veljače 2018. g.</w:t>
      </w:r>
    </w:p>
    <w:p w:rsidRDefault="002D43ED" w:rsidP="00832470" w:rsidR="002D43ED">
      <w:pPr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 w:rsidRPr="00832470">
      <w:pPr>
        <w:numPr>
          <w:ilvl w:val="0"/>
          <w:numId w:val="16"/>
        </w:numPr>
        <w:jc w:val="both"/>
      </w:pPr>
      <w:r>
        <w:t xml:space="preserve">st. uprav. </w:t>
      </w:r>
      <w:r w:rsidR="00832470">
        <w:t xml:space="preserve">Ivan Perković, </w:t>
      </w:r>
      <w:proofErr w:type="spellStart"/>
      <w:r w:rsidR="00832470" w:rsidRPr="00832470">
        <w:t>Josipovac</w:t>
      </w:r>
      <w:proofErr w:type="spellEnd"/>
      <w:r w:rsidR="00832470" w:rsidRPr="00832470">
        <w:t xml:space="preserve"> K. Branimira 9</w:t>
      </w:r>
    </w:p>
    <w:p w:rsidRDefault="00273E07" w:rsidP="002D43ED" w:rsidR="00273E07">
      <w:pPr>
        <w:numPr>
          <w:ilvl w:val="0"/>
          <w:numId w:val="16"/>
        </w:numPr>
        <w:jc w:val="both"/>
      </w:pPr>
      <w:r w:rsidRPr="00273E07">
        <w:t>Damir</w:t>
      </w:r>
      <w:r>
        <w:t>u</w:t>
      </w:r>
      <w:r w:rsidRPr="00273E07">
        <w:t xml:space="preserve"> </w:t>
      </w:r>
      <w:proofErr w:type="spellStart"/>
      <w:r w:rsidRPr="00273E07">
        <w:t>Jelošek</w:t>
      </w:r>
      <w:proofErr w:type="spellEnd"/>
      <w:r w:rsidRPr="00273E07">
        <w:t xml:space="preserve"> OIB: 98401494159, Osijek, </w:t>
      </w:r>
      <w:proofErr w:type="spellStart"/>
      <w:r w:rsidRPr="00273E07">
        <w:t>Čvrsnička</w:t>
      </w:r>
      <w:proofErr w:type="spellEnd"/>
      <w:r w:rsidRPr="00273E07">
        <w:t xml:space="preserve"> 49a </w:t>
      </w:r>
      <w:r w:rsidRPr="00F400DD">
        <w:t xml:space="preserve"> </w:t>
      </w:r>
    </w:p>
    <w:p w:rsidRDefault="002D43ED" w:rsidP="002D43ED" w:rsidR="002D43ED">
      <w:pPr>
        <w:numPr>
          <w:ilvl w:val="0"/>
          <w:numId w:val="16"/>
        </w:numPr>
        <w:jc w:val="both"/>
      </w:pPr>
      <w:proofErr w:type="spellStart"/>
      <w:r>
        <w:t>zk</w:t>
      </w:r>
      <w:proofErr w:type="spellEnd"/>
      <w:r>
        <w:t xml:space="preserve">. odjel </w:t>
      </w:r>
      <w:r w:rsidR="00273E07">
        <w:t>Valpovo</w:t>
      </w:r>
      <w:r w:rsidR="00797A8F">
        <w:t xml:space="preserve"> </w:t>
      </w:r>
      <w:r>
        <w:t xml:space="preserve">uz </w:t>
      </w:r>
      <w:proofErr w:type="spellStart"/>
      <w:r>
        <w:t>rj</w:t>
      </w:r>
      <w:proofErr w:type="spellEnd"/>
      <w:r>
        <w:t xml:space="preserve">. o dosudi od </w:t>
      </w:r>
      <w:r w:rsidR="00DA0287">
        <w:t>19.</w:t>
      </w:r>
      <w:r w:rsidR="00273E07">
        <w:t>12</w:t>
      </w:r>
      <w:r w:rsidR="00DA0287">
        <w:t>.2017. g.</w:t>
      </w:r>
      <w:r>
        <w:t xml:space="preserve"> s potvrdom pravomoćnosti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273E07" w:rsidP="002D43ED" w:rsidR="002D43ED">
      <w:pPr>
        <w:numPr>
          <w:ilvl w:val="0"/>
          <w:numId w:val="16"/>
        </w:numPr>
        <w:jc w:val="both"/>
      </w:pPr>
      <w:r>
        <w:t>R-22.2.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32470" w:rsidP="0084627B" w:rsidR="00832470">
      <w:pPr>
        <w:ind w:left="1425"/>
        <w:jc w:val="both"/>
      </w:pPr>
    </w:p>
    <w:p w:rsidRDefault="00832470" w:rsidP="0084627B" w:rsidR="00832470">
      <w:pPr>
        <w:ind w:left="1425"/>
        <w:jc w:val="both"/>
      </w:pPr>
    </w:p>
    <w:p w:rsidRDefault="00832470" w:rsidP="0084627B" w:rsidR="00832470">
      <w:pPr>
        <w:ind w:left="1425"/>
        <w:jc w:val="both"/>
      </w:pPr>
    </w:p>
    <w:p w:rsidRDefault="00832470" w:rsidP="0084627B" w:rsidR="00832470">
      <w:pPr>
        <w:ind w:left="1425"/>
        <w:jc w:val="both"/>
      </w:pPr>
    </w:p>
    <w:p w:rsidRDefault="00832470" w:rsidP="0084627B" w:rsidR="00832470">
      <w:pPr>
        <w:ind w:left="1425"/>
        <w:jc w:val="both"/>
      </w:pPr>
    </w:p>
    <w:p w:rsidRDefault="00832470" w:rsidP="0084627B" w:rsidR="00832470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B34EB6" w:rsidP="0084627B" w:rsidR="00B34EB6">
      <w:pPr>
        <w:ind w:left="1425"/>
        <w:jc w:val="both"/>
      </w:pPr>
    </w:p>
    <w:p w:rsidRDefault="00F257CB" w:rsidP="000F2FD0" w:rsidR="00F257CB" w:rsidRPr="00EB59E3">
      <w:pPr>
        <w:ind w:left="6480"/>
        <w:jc w:val="both"/>
      </w:pPr>
      <w:r w:rsidRPr="00EB59E3">
        <w:t>STEČAJN</w:t>
      </w:r>
      <w:r w:rsidR="000F2FD0">
        <w:t>A SUTKINJA</w:t>
      </w:r>
    </w:p>
    <w:p w:rsidRDefault="000F2FD0" w:rsidP="000F2FD0" w:rsidR="00F257CB" w:rsidRPr="00EB59E3">
      <w:pPr>
        <w:ind w:firstLine="708" w:left="4248"/>
        <w:jc w:val="both"/>
      </w:pPr>
      <w:r>
        <w:t xml:space="preserve">                               </w:t>
      </w:r>
      <w:r w:rsidR="00F257CB">
        <w:t xml:space="preserve">    </w:t>
      </w:r>
      <w:r w:rsidR="00F257CB" w:rsidRPr="00EB59E3">
        <w:t xml:space="preserve">Nada Roso, v.r. </w:t>
      </w:r>
    </w:p>
    <w:p w:rsidRDefault="00F257CB" w:rsidP="00F257CB" w:rsidR="00F257CB" w:rsidRPr="00EB59E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257CB" w:rsidP="00F257CB" w:rsidR="00F257CB" w:rsidRPr="00EB59E3">
      <w:pPr>
        <w:jc w:val="both"/>
      </w:pPr>
      <w:r w:rsidRPr="00EB59E3">
        <w:t>POUKA O PRAVNOM LIJEKU:</w:t>
      </w:r>
    </w:p>
    <w:p w:rsidRDefault="00F257CB" w:rsidP="00F257CB" w:rsidR="00F257CB" w:rsidRPr="00EB59E3">
      <w:pPr>
        <w:jc w:val="both"/>
      </w:pPr>
      <w:r w:rsidRPr="00EB59E3">
        <w:t>Protiv zaključka nije dopušten pravni lijek.</w:t>
      </w:r>
    </w:p>
    <w:p w:rsidRDefault="00F257CB" w:rsidP="00F257CB" w:rsidR="00F257CB" w:rsidRPr="00EB59E3"/>
    <w:p w:rsidRDefault="00F257CB" w:rsidP="00F257CB" w:rsidR="00F257CB"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  <w:t xml:space="preserve">Za točnost </w:t>
      </w:r>
      <w:proofErr w:type="spellStart"/>
      <w:r>
        <w:t>otpravka</w:t>
      </w:r>
      <w:proofErr w:type="spellEnd"/>
    </w:p>
    <w:p w:rsidRDefault="00F257CB" w:rsidP="00F257CB" w:rsidR="00F257CB">
      <w:pPr>
        <w:ind w:firstLine="720" w:left="6480"/>
      </w:pPr>
      <w:r>
        <w:t>Ovlašteni službenik</w:t>
      </w:r>
    </w:p>
    <w:p w:rsidRDefault="00F257CB" w:rsidP="00F257CB" w:rsidR="00F257CB" w:rsidRPr="00EB59E3">
      <w:pPr>
        <w:ind w:firstLine="720" w:left="6480"/>
      </w:pPr>
      <w:r>
        <w:t xml:space="preserve">  Danijela Sekulić</w:t>
      </w:r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00C" w:rsidR="005E100C">
      <w:r>
        <w:separator/>
      </w:r>
    </w:p>
  </w:endnote>
  <w:endnote w:id="0" w:type="continuationSeparator">
    <w:p w:rsidRDefault="005E100C" w:rsidR="005E1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00C" w:rsidR="005E100C">
      <w:r>
        <w:separator/>
      </w:r>
    </w:p>
  </w:footnote>
  <w:footnote w:id="0" w:type="continuationSeparator">
    <w:p w:rsidRDefault="005E100C" w:rsidR="005E10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0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6D3B92" w:rsidR="006D3B92">
    <w:pPr>
      <w:jc w:val="right"/>
    </w:pPr>
    <w:r>
      <w:tab/>
    </w:r>
    <w:r>
      <w:tab/>
    </w:r>
    <w:r w:rsidR="006D3B92">
      <w:t>6 St-358/14-</w:t>
    </w:r>
    <w:r w:rsidR="00DA0287">
      <w:t>154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1281D"/>
    <w:multiLevelType w:val="hybridMultilevel"/>
    <w:tmpl w:val="CC4E647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4E747E"/>
    <w:multiLevelType w:val="hybridMultilevel"/>
    <w:tmpl w:val="F3BC0A6A"/>
    <w:lvl w:tplc="4426C494" w:ilvl="0">
      <w:start w:val="2"/>
      <w:numFmt w:val="decimal"/>
      <w:lvlText w:val="%1."/>
      <w:lvlJc w:val="left"/>
      <w:pPr>
        <w:ind w:hanging="360" w:left="1068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8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3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0D21448"/>
    <w:multiLevelType w:val="hybridMultilevel"/>
    <w:tmpl w:val="625E2C74"/>
    <w:lvl w:tplc="01A68B24" w:ilvl="0">
      <w:start w:val="6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9B4ADC"/>
    <w:multiLevelType w:val="hybridMultilevel"/>
    <w:tmpl w:val="48926C76"/>
    <w:lvl w:tplc="81E2479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4">
    <w:nsid w:val="74397172"/>
    <w:multiLevelType w:val="hybridMultilevel"/>
    <w:tmpl w:val="31B677DE"/>
    <w:lvl w:tplc="E3F4C1E6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7FF64C84"/>
    <w:multiLevelType w:val="hybridMultilevel"/>
    <w:tmpl w:val="49468606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9"/>
  </w:num>
  <w:num w:numId="3">
    <w:abstractNumId w:val="25"/>
  </w:num>
  <w:num w:numId="4">
    <w:abstractNumId w:val="11"/>
  </w:num>
  <w:num w:numId="5">
    <w:abstractNumId w:val="21"/>
  </w:num>
  <w:num w:numId="6">
    <w:abstractNumId w:val="26"/>
  </w:num>
  <w:num w:numId="7">
    <w:abstractNumId w:val="27"/>
  </w:num>
  <w:num w:numId="8">
    <w:abstractNumId w:val="14"/>
  </w:num>
  <w:num w:numId="9">
    <w:abstractNumId w:val="28"/>
  </w:num>
  <w:num w:numId="10">
    <w:abstractNumId w:val="3"/>
  </w:num>
  <w:num w:numId="11">
    <w:abstractNumId w:val="9"/>
  </w:num>
  <w:num w:numId="12">
    <w:abstractNumId w:val="29"/>
  </w:num>
  <w:num w:numId="13">
    <w:abstractNumId w:val="2"/>
  </w:num>
  <w:num w:numId="14">
    <w:abstractNumId w:val="18"/>
  </w:num>
  <w:num w:numId="15">
    <w:abstractNumId w:val="5"/>
  </w:num>
  <w:num w:numId="16">
    <w:abstractNumId w:val="4"/>
  </w:num>
  <w:num w:numId="17">
    <w:abstractNumId w:val="1"/>
  </w:num>
  <w:num w:numId="18">
    <w:abstractNumId w:val="8"/>
  </w:num>
  <w:num w:numId="19">
    <w:abstractNumId w:val="15"/>
  </w:num>
  <w:num w:numId="20">
    <w:abstractNumId w:val="13"/>
  </w:num>
  <w:num w:numId="21">
    <w:abstractNumId w:val="20"/>
  </w:num>
  <w:num w:numId="22">
    <w:abstractNumId w:val="23"/>
  </w:num>
  <w:num w:numId="23">
    <w:abstractNumId w:val="7"/>
  </w:num>
  <w:num w:numId="24">
    <w:abstractNumId w:val="30"/>
  </w:num>
  <w:num w:numId="25">
    <w:abstractNumId w:val="10"/>
  </w:num>
  <w:num w:numId="26">
    <w:abstractNumId w:val="12"/>
  </w:num>
  <w:num w:numId="27">
    <w:abstractNumId w:val="6"/>
  </w:num>
  <w:num w:numId="28">
    <w:abstractNumId w:val="24"/>
  </w:num>
  <w:num w:numId="29">
    <w:abstractNumId w:val="0"/>
  </w:num>
  <w:num w:numId="30">
    <w:abstractNumId w:val="22"/>
  </w:num>
  <w:num w:numId="31">
    <w:abstractNumId w:val="31"/>
  </w:num>
  <w:num w:numId="3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B5AF6"/>
    <w:rsid w:val="000B6B2F"/>
    <w:rsid w:val="000C75FF"/>
    <w:rsid w:val="000D39B2"/>
    <w:rsid w:val="000D4086"/>
    <w:rsid w:val="000E2464"/>
    <w:rsid w:val="000F0255"/>
    <w:rsid w:val="000F2FD0"/>
    <w:rsid w:val="000F4A51"/>
    <w:rsid w:val="000F641A"/>
    <w:rsid w:val="00100221"/>
    <w:rsid w:val="00102DF2"/>
    <w:rsid w:val="00103E2E"/>
    <w:rsid w:val="00105075"/>
    <w:rsid w:val="00111E95"/>
    <w:rsid w:val="00114985"/>
    <w:rsid w:val="001158DF"/>
    <w:rsid w:val="0011607C"/>
    <w:rsid w:val="0012580D"/>
    <w:rsid w:val="00155C69"/>
    <w:rsid w:val="00165DD6"/>
    <w:rsid w:val="0018745E"/>
    <w:rsid w:val="001923B0"/>
    <w:rsid w:val="00193FD2"/>
    <w:rsid w:val="001A7119"/>
    <w:rsid w:val="001B691C"/>
    <w:rsid w:val="001C7225"/>
    <w:rsid w:val="001E06D7"/>
    <w:rsid w:val="001E18B5"/>
    <w:rsid w:val="001E6E05"/>
    <w:rsid w:val="002150D3"/>
    <w:rsid w:val="002154F1"/>
    <w:rsid w:val="00242171"/>
    <w:rsid w:val="002531DC"/>
    <w:rsid w:val="00261DD7"/>
    <w:rsid w:val="00267F49"/>
    <w:rsid w:val="00267F79"/>
    <w:rsid w:val="00271D48"/>
    <w:rsid w:val="00273E07"/>
    <w:rsid w:val="00285E19"/>
    <w:rsid w:val="0029177B"/>
    <w:rsid w:val="00294EA0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14167"/>
    <w:rsid w:val="0052368D"/>
    <w:rsid w:val="00551F22"/>
    <w:rsid w:val="0055370E"/>
    <w:rsid w:val="00555A3A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100C"/>
    <w:rsid w:val="005E558D"/>
    <w:rsid w:val="006012CC"/>
    <w:rsid w:val="00602FFC"/>
    <w:rsid w:val="006145D8"/>
    <w:rsid w:val="006315D8"/>
    <w:rsid w:val="00632BA1"/>
    <w:rsid w:val="00661317"/>
    <w:rsid w:val="00662F00"/>
    <w:rsid w:val="00666DFD"/>
    <w:rsid w:val="00672D37"/>
    <w:rsid w:val="00683BAC"/>
    <w:rsid w:val="00695AD9"/>
    <w:rsid w:val="006976A3"/>
    <w:rsid w:val="006B17D9"/>
    <w:rsid w:val="006C1EE3"/>
    <w:rsid w:val="006D3B92"/>
    <w:rsid w:val="006D6978"/>
    <w:rsid w:val="006F3607"/>
    <w:rsid w:val="00701D9C"/>
    <w:rsid w:val="00734462"/>
    <w:rsid w:val="007379B6"/>
    <w:rsid w:val="00741721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97A8F"/>
    <w:rsid w:val="007A2A11"/>
    <w:rsid w:val="007B2078"/>
    <w:rsid w:val="007B4D38"/>
    <w:rsid w:val="007D5F07"/>
    <w:rsid w:val="007E4DD9"/>
    <w:rsid w:val="00801C75"/>
    <w:rsid w:val="00824AFA"/>
    <w:rsid w:val="00826016"/>
    <w:rsid w:val="00830B2E"/>
    <w:rsid w:val="00832470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5363"/>
    <w:rsid w:val="00925E5F"/>
    <w:rsid w:val="0094128C"/>
    <w:rsid w:val="0094423A"/>
    <w:rsid w:val="00944AED"/>
    <w:rsid w:val="00946342"/>
    <w:rsid w:val="009516A0"/>
    <w:rsid w:val="00973133"/>
    <w:rsid w:val="00984304"/>
    <w:rsid w:val="009B72A4"/>
    <w:rsid w:val="009E299F"/>
    <w:rsid w:val="00A0408F"/>
    <w:rsid w:val="00A07B0E"/>
    <w:rsid w:val="00A3682D"/>
    <w:rsid w:val="00A41D6B"/>
    <w:rsid w:val="00A652E1"/>
    <w:rsid w:val="00A751B8"/>
    <w:rsid w:val="00A75237"/>
    <w:rsid w:val="00AA02FE"/>
    <w:rsid w:val="00AA7BA7"/>
    <w:rsid w:val="00AB71FE"/>
    <w:rsid w:val="00B11FDD"/>
    <w:rsid w:val="00B2515B"/>
    <w:rsid w:val="00B2798C"/>
    <w:rsid w:val="00B34EB6"/>
    <w:rsid w:val="00B37A4F"/>
    <w:rsid w:val="00B47625"/>
    <w:rsid w:val="00B47CF8"/>
    <w:rsid w:val="00B56C02"/>
    <w:rsid w:val="00B65007"/>
    <w:rsid w:val="00B805CD"/>
    <w:rsid w:val="00BA2C90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65016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7538"/>
    <w:rsid w:val="00D6245A"/>
    <w:rsid w:val="00D91DD6"/>
    <w:rsid w:val="00DA0287"/>
    <w:rsid w:val="00DA30BE"/>
    <w:rsid w:val="00E14F81"/>
    <w:rsid w:val="00E20D25"/>
    <w:rsid w:val="00E21FE2"/>
    <w:rsid w:val="00E269A3"/>
    <w:rsid w:val="00E31AF2"/>
    <w:rsid w:val="00E31F9E"/>
    <w:rsid w:val="00E35928"/>
    <w:rsid w:val="00E50428"/>
    <w:rsid w:val="00E6367B"/>
    <w:rsid w:val="00E71337"/>
    <w:rsid w:val="00E7394B"/>
    <w:rsid w:val="00EB185D"/>
    <w:rsid w:val="00ED1853"/>
    <w:rsid w:val="00EE1868"/>
    <w:rsid w:val="00EF2B4D"/>
    <w:rsid w:val="00F00B54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83471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0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50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0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0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0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0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50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0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0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0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85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98650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680340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076197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1110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1143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6990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060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185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3234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37963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492399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603171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50509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6158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216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5551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707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2311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518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2030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00863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933560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89484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11723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910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3080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3461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1522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45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8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757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523670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5317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9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749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069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70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56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0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932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33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08473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018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20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6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08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655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41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886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0179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935954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466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0230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45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07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1592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8963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925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49768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9331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905482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4456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22224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517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2501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5722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802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79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419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9470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289661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893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11195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711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290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58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3624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Kuna, OIB 91163445700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Kuna, OIB 91163445700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91163445700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91163445700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02E2D-5836-4C56-B4AB-858AC6C9F9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577</properties:Words>
  <properties:Characters>3161</properties:Characters>
  <properties:Lines>193</properties:Lines>
  <properties:Paragraphs>49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2018-02-09T10:45:00Z</dcterms:created>
  <dc:creator>banka</dc:creator>
  <cp:lastModifiedBy>Danijela Sekulić</cp:lastModifiedBy>
  <cp:lastPrinted>2018-02-09T12:39:00Z</cp:lastPrinted>
  <dcterms:modified xmlns:xsi="http://www.w3.org/2001/XMLSchema-instance" xsi:type="dcterms:W3CDTF">2018-02-09T12:42:00Z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