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7a87" w14:paraId="93b7a8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F2496">
        <w:rPr>
          <w:rStyle w:val="Naglaeno"/>
          <w:b w:val="false"/>
        </w:rPr>
        <w:t>1</w:t>
      </w:r>
      <w:r w:rsidR="00D553A2">
        <w:rPr>
          <w:rStyle w:val="Naglaeno"/>
          <w:b w:val="false"/>
        </w:rPr>
        <w:t>694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843E34">
        <w:t>Bubba Grill Zagreb jednostavno društvo s ograničenom odgovornošću za u</w:t>
      </w:r>
      <w:r w:rsidR="00D272C9">
        <w:t>s</w:t>
      </w:r>
      <w:r w:rsidR="00843E34">
        <w:t>luge</w:t>
      </w:r>
      <w:r w:rsidR="009407D7">
        <w:t xml:space="preserve">, Zagreb, </w:t>
      </w:r>
      <w:r w:rsidR="00843E34">
        <w:t>Tkalčićeva ulica 41</w:t>
      </w:r>
      <w:r w:rsidR="00FA6873">
        <w:t xml:space="preserve"> </w:t>
      </w:r>
      <w:r w:rsidR="005B7C0B">
        <w:t xml:space="preserve">, </w:t>
      </w:r>
      <w:r w:rsidR="006152FF">
        <w:t xml:space="preserve">MBS: </w:t>
      </w:r>
      <w:r w:rsidR="009407D7">
        <w:t>080</w:t>
      </w:r>
      <w:r w:rsidR="00843E34">
        <w:t>901555</w:t>
      </w:r>
      <w:r w:rsidR="006152FF">
        <w:t xml:space="preserve">, OIB: </w:t>
      </w:r>
      <w:r w:rsidR="00843E34">
        <w:t>51091010244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43E34">
        <w:t>Bubba Grill Zagreb jednostavno društvo s ograničenom odgovornošću za u</w:t>
      </w:r>
      <w:r w:rsidR="00D272C9">
        <w:t>s</w:t>
      </w:r>
      <w:r w:rsidR="00843E34">
        <w:t>luge, Zagreb, Tkalčićeva ulica 41 , MBS: 080901555, OIB: 51091010244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D38BB">
        <w:t>5.811</w:t>
      </w:r>
      <w:r w:rsidR="00355CBB">
        <w:t>,</w:t>
      </w:r>
      <w:r w:rsidR="008D38BB">
        <w:t>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A3F8A">
        <w:t>Karlo Blonder</w:t>
      </w:r>
      <w:r w:rsidR="00167B70">
        <w:t xml:space="preserve">, </w:t>
      </w:r>
      <w:r w:rsidR="008A3F8A">
        <w:t>Split</w:t>
      </w:r>
      <w:r w:rsidR="00167B70">
        <w:t xml:space="preserve">, </w:t>
      </w:r>
      <w:r w:rsidR="008A3F8A">
        <w:t>Požeška 8</w:t>
      </w:r>
      <w:r w:rsidR="00046C5F">
        <w:t>,</w:t>
      </w:r>
      <w:r w:rsidR="006244B4">
        <w:t xml:space="preserve"> OIB: </w:t>
      </w:r>
      <w:r w:rsidR="008A3F8A">
        <w:t>31446466556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D553A2">
        <w:t>694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E70" w:rsidR="00F24E70">
      <w:r>
        <w:separator/>
      </w:r>
    </w:p>
  </w:endnote>
  <w:endnote w:id="0" w:type="continuationSeparator">
    <w:p w:rsidRDefault="00F24E70" w:rsidR="00F24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E70" w:rsidR="00F24E70">
      <w:r>
        <w:separator/>
      </w:r>
    </w:p>
  </w:footnote>
  <w:footnote w:id="0" w:type="continuationSeparator">
    <w:p w:rsidRDefault="00F24E70" w:rsidR="00F24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5CBB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3018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1B67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43E34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3F8A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D38BB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2496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27575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272C9"/>
    <w:rsid w:val="00D32BDC"/>
    <w:rsid w:val="00D430A7"/>
    <w:rsid w:val="00D45B7F"/>
    <w:rsid w:val="00D505FE"/>
    <w:rsid w:val="00D50F62"/>
    <w:rsid w:val="00D553A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A7672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24E70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A6873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30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30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0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0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30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30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0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0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St-1694/2018</izvorni_sadrzaj>
    <derivirana_varijabla naziv="DomainObject.Predmet.OznakaBroj_1">St-1694/2018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Bubba Grill Zagreb jednostavno društvo s ograničenom odgovornošću za usluge</izvorni_sadrzaj>
    <derivirana_varijabla naziv="DomainObject.Predmet.ProtustrankaFormated_1">  Bubba Grill Zagreb jednostavno društvo s ograničenom odgovornošću za usluge</derivirana_varijabla>
  </DomainObject.Predmet.ProtustrankaFormated>
  <DomainObject.Predmet.ProtustrankaFormatedOIB>
    <izvorni_sadrzaj>  Bubba Grill Zagreb jednostavno društvo s ograničenom odgovornošću za usluge, OIB 51091010244</izvorni_sadrzaj>
    <derivirana_varijabla naziv="DomainObject.Predmet.ProtustrankaFormatedOIB_1">  Bubba Grill Zagreb jednostavno društvo s ograničenom odgovornošću za usluge, OIB 51091010244</derivirana_varijabla>
  </DomainObject.Predmet.ProtustrankaFormatedOIB>
  <DomainObject.Predmet.ProtustrankaFormatedWithAdress>
    <izvorni_sadrzaj> Bubba Grill Zagreb jednostavno društvo s ograničenom odgovornošću za usluge, Tkalčićeva ulica 41, 10000 Zagreb</izvorni_sadrzaj>
    <derivirana_varijabla naziv="DomainObject.Predmet.ProtustrankaFormatedWithAdress_1"> Bubba Grill Zagreb jednostavno društvo s ograničenom odgovornošću za usluge, Tkalčićeva ulica 41, 10000 Zagreb</derivirana_varijabla>
  </DomainObject.Predmet.ProtustrankaFormatedWithAdress>
  <DomainObject.Predmet.ProtustrankaFormatedWithAdressOIB>
    <izvorni_sadrzaj> Bubba Grill Zagreb jednostavno društvo s ograničenom odgovornošću za usluge, OIB 51091010244, Tkalčićeva ulica 41, 10000 Zagreb</izvorni_sadrzaj>
    <derivirana_varijabla naziv="DomainObject.Predmet.ProtustrankaFormatedWithAdressOIB_1"> Bubba Grill Zagreb jednostavno društvo s ograničenom odgovornošću za usluge, OIB 51091010244, Tkalčićeva ulica 41, 10000 Zagreb</derivirana_varijabla>
  </DomainObject.Predmet.ProtustrankaFormatedWithAdressOIB>
  <DomainObject.Predmet.ProtustrankaWithAdress>
    <izvorni_sadrzaj>Bubba Grill Zagreb jednostavno društvo s ograničenom odgovornošću za usluge Tkalčićeva ulica 41, 10000 Zagreb</izvorni_sadrzaj>
    <derivirana_varijabla naziv="DomainObject.Predmet.ProtustrankaWithAdress_1">Bubba Grill Zagreb jednostavno društvo s ograničenom odgovornošću za usluge Tkalčićeva ulica 41, 10000 Zagreb</derivirana_varijabla>
  </DomainObject.Predmet.ProtustrankaWithAdress>
  <DomainObject.Predmet.ProtustrankaWithAdressOIB>
    <izvorni_sadrzaj>Bubba Grill Zagreb jednostavno društvo s ograničenom odgovornošću za usluge, OIB 51091010244, Tkalčićeva ulica 41, 10000 Zagreb</izvorni_sadrzaj>
    <derivirana_varijabla naziv="DomainObject.Predmet.ProtustrankaWithAdressOIB_1">Bubba Grill Zagreb jednostavno društvo s ograničenom odgovornošću za usluge, OIB 51091010244, Tkalčićeva ulica 41, 10000 Zagreb</derivirana_varijabla>
  </DomainObject.Predmet.ProtustrankaWithAdressOIB>
  <DomainObject.Predmet.ProtustrankaNazivFormated>
    <izvorni_sadrzaj>Bubba Grill Zagreb jednostavno društvo s ograničenom odgovornošću za usluge</izvorni_sadrzaj>
    <derivirana_varijabla naziv="DomainObject.Predmet.ProtustrankaNazivFormated_1">Bubba Grill Zagreb jednostavno društvo s ograničenom odgovornošću za usluge</derivirana_varijabla>
  </DomainObject.Predmet.ProtustrankaNazivFormated>
  <DomainObject.Predmet.ProtustrankaNazivFormatedOIB>
    <izvorni_sadrzaj>Bubba Grill Zagreb jednostavno društvo s ograničenom odgovornošću za usluge, OIB 51091010244</izvorni_sadrzaj>
    <derivirana_varijabla naziv="DomainObject.Predmet.ProtustrankaNazivFormatedOIB_1">Bubba Grill Zagreb jednostavno društvo s ograničenom odgovornošću za usluge, OIB 51091010244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Bubba Grill Zagreb jednostavno društvo s ograničenom odgovornošću za usluge</item>
    </izvorni_sadrzaj>
    <derivirana_varijabla naziv="DomainObject.Predmet.ProtuStrankaListFormated_1">
      <item>Bubba Grill Zagreb jednostavno društvo s ograničenom odgovornošću za usluge</item>
    </derivirana_varijabla>
  </DomainObject.Predmet.ProtuStrankaListFormated>
  <DomainObject.Predmet.ProtuStrankaListFormatedOIB>
    <izvorni_sadrzaj>
      <item>Bubba Grill Zagreb jednostavno društvo s ograničenom odgovornošću za usluge, OIB 51091010244</item>
    </izvorni_sadrzaj>
    <derivirana_varijabla naziv="DomainObject.Predmet.ProtuStrankaListFormatedOIB_1">
      <item>Bubba Grill Zagreb jednostavno društvo s ograničenom odgovornošću za usluge, OIB 51091010244</item>
    </derivirana_varijabla>
  </DomainObject.Predmet.ProtuStrankaListFormatedOIB>
  <DomainObject.Predmet.ProtuStrankaListFormatedWithAdress>
    <izvorni_sadrzaj>
      <item>Bubba Grill Zagreb jednostavno društvo s ograničenom odgovornošću za usluge, Tkalčićeva ulica 41, 10000 Zagreb</item>
    </izvorni_sadrzaj>
    <derivirana_varijabla naziv="DomainObject.Predmet.ProtuStrankaListFormatedWithAdress_1">
      <item>Bubba Grill Zagreb jednostavno društvo s ograničenom odgovornošću za usluge, Tkalčićeva ulica 41, 10000 Zagreb</item>
    </derivirana_varijabla>
  </DomainObject.Predmet.ProtuStrankaListFormatedWithAdress>
  <DomainObject.Predmet.ProtuStrankaListFormatedWithAdressOIB>
    <izvorni_sadrzaj>
      <item>Bubba Grill Zagreb jednostavno društvo s ograničenom odgovornošću za usluge, OIB 51091010244, Tkalčićeva ulica 41, 10000 Zagreb</item>
    </izvorni_sadrzaj>
    <derivirana_varijabla naziv="DomainObject.Predmet.ProtuStrankaListFormatedWithAdressOIB_1">
      <item>Bubba Grill Zagreb jednostavno društvo s ograničenom odgovornošću za usluge, OIB 51091010244, Tkalčićeva ulica 41, 10000 Zagreb</item>
    </derivirana_varijabla>
  </DomainObject.Predmet.ProtuStrankaListFormatedWithAdressOIB>
  <DomainObject.Predmet.ProtuStrankaListNazivFormated>
    <izvorni_sadrzaj>
      <item>Bubba Grill Zagreb jednostavno društvo s ograničenom odgovornošću za usluge</item>
    </izvorni_sadrzaj>
    <derivirana_varijabla naziv="DomainObject.Predmet.ProtuStrankaListNazivFormated_1">
      <item>Bubba Grill Zagreb jednostavno društvo s ograničenom odgovornošću za usluge</item>
    </derivirana_varijabla>
  </DomainObject.Predmet.ProtuStrankaListNazivFormated>
  <DomainObject.Predmet.ProtuStrankaListNazivFormatedOIB>
    <izvorni_sadrzaj>
      <item>Bubba Grill Zagreb jednostavno društvo s ograničenom odgovornošću za usluge, OIB 51091010244</item>
    </izvorni_sadrzaj>
    <derivirana_varijabla naziv="DomainObject.Predmet.ProtuStrankaListNazivFormatedOIB_1">
      <item>Bubba Grill Zagreb jednostavno društvo s ograničenom odgovornošću za usluge, OIB 51091010244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Bubba Grill Zagreb jednostavno društvo s ograničenom odgovornošću za usluge</izvorni_sadrzaj>
    <derivirana_varijabla naziv="DomainObject.Predmet.ProtustrankaIDrugi_1">Bubba Grill Zagreb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Bubba Grill Zagreb jednostavno društvo s ograničenom odgovornošću za usluge, OIB 51091010244, Tkalčićeva ulica 41, 10000 Zagreb</izvorni_sadrzaj>
    <derivirana_varijabla naziv="DomainObject.Predmet.ProtustrankaIDrugiAdressOIB_1">Bubba Grill Zagreb jednostavno društvo s ograničenom odgovornošću za usluge, OIB 51091010244, Tkalčićeva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Bubba Grill Zagreb jednostavno društvo s ograničenom odgovornošću za usluge</item>
      <item>FINA Regionalni centar Zagreb</item>
    </izvorni_sadrzaj>
    <derivirana_varijabla naziv="DomainObject.Predmet.SudioniciListNaziv_1">
      <item>Bubba Grill Zagreb jednostavno društvo s ograničenom odgovornošću za usluge</item>
      <item>FINA Regionalni centar Zagreb</item>
    </derivirana_varijabla>
  </DomainObject.Predmet.SudioniciListNaziv>
  <DomainObject.Predmet.SudioniciListAdressOIB>
    <izvorni_sadrzaj>
      <item>Bubba Grill Zagreb jednostavno društvo s ograničenom odgovornošću za usluge, OIB 51091010244, Tkalčićeva ulica 41,10000 Zagreb</item>
      <item>FINA Regionalni centar Zagreb, OIB 85821130368</item>
    </izvorni_sadrzaj>
    <derivirana_varijabla naziv="DomainObject.Predmet.SudioniciListAdressOIB_1">
      <item>Bubba Grill Zagreb jednostavno društvo s ograničenom odgovornošću za usluge, OIB 51091010244, Tkalčićeva ulica 41,10000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51091010244</item>
      <item>, OIB 85821130368</item>
    </izvorni_sadrzaj>
    <derivirana_varijabla naziv="DomainObject.Predmet.SudioniciListNazivOIB_1">
      <item>, OIB 51091010244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14DF2-833F-4E18-94C7-7BE37AEF9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2178</properties:Characters>
  <properties:Lines>51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2019-01-14T12:39:00Z</dcterms:created>
  <dc:creator>Korisnik</dc:creator>
  <cp:lastModifiedBy>Maja Videnović</cp:lastModifiedBy>
  <cp:lastPrinted>2019-01-14T12:37:00Z</cp:lastPrinted>
  <dcterms:modified xmlns:xsi="http://www.w3.org/2001/XMLSchema-instance" xsi:type="dcterms:W3CDTF">2019-01-15T06:54:00Z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- 1694-18-ZG.docx)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