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92fe" w14:paraId="01292fe" w:rsidRDefault="00382940" w:rsidP="00382940" w:rsidR="00382940">
      <w:pPr>
        <w:pStyle w:val="Bezproreda"/>
        <w:ind w:firstLine="708" w:left="5664"/>
        <w15:collapsed w:val="false"/>
      </w:pPr>
      <w:bookmarkStart w:name="_GoBack" w:id="0"/>
      <w:r>
        <w:t>1 St-29/2015.</w:t>
      </w:r>
      <w:bookmarkEnd w:id="0"/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r>
        <w:t>TRGOVAČKI SUD U BJELOVARU</w:t>
      </w:r>
    </w:p>
    <w:p w:rsidRDefault="00382940" w:rsidP="00382940" w:rsidR="0038294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2940" w:rsidP="00382940" w:rsidR="003829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382940" w:rsidP="00382940" w:rsidR="00382940">
      <w:pPr>
        <w:pStyle w:val="Bezproreda"/>
        <w:jc w:val="center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r>
        <w:t>U stečajnom predmetu nad stečajnim dužnikom ANTUNOM ĆIBARIĆ vlasnik obrta za trgovinu nakitom Zlatar iz Virovitice, Kralja P. Krešimira 7, OIB: 70857667576,   pozivate se na Završno ročište u ovaj sud u sobu broj 4. na dan</w:t>
      </w: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  <w:jc w:val="center"/>
        <w:rPr>
          <w:b/>
        </w:rPr>
      </w:pPr>
      <w:r>
        <w:rPr>
          <w:b/>
        </w:rPr>
        <w:t>25. travnja  2017. godine u 9,00 sati</w:t>
      </w:r>
    </w:p>
    <w:p w:rsidRDefault="00382940" w:rsidP="00382940" w:rsidR="00382940">
      <w:pPr>
        <w:pStyle w:val="Bezproreda"/>
        <w:jc w:val="center"/>
      </w:pPr>
    </w:p>
    <w:p w:rsidRDefault="00382940" w:rsidP="00382940" w:rsidR="00382940">
      <w:pPr>
        <w:pStyle w:val="Bezproreda"/>
        <w:jc w:val="center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r>
        <w:t>na koje se pozivate dostavom ovog poziva putem e-oglasne ploče suda.</w:t>
      </w: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r>
        <w:t>U Bjelovaru, 16. ožujka  2017.</w:t>
      </w: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</w:t>
      </w: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</w:p>
    <w:p w:rsidRDefault="00382940" w:rsidP="00382940" w:rsidR="0038294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82940" w:rsidP="00382940" w:rsidR="00382940">
      <w:pPr>
        <w:pStyle w:val="Bezproreda"/>
      </w:pPr>
      <w:r>
        <w:t>Dna: stečajnom upravitelju-putem e – oglasne ploče</w:t>
      </w:r>
    </w:p>
    <w:p w:rsidRDefault="00382940" w:rsidP="00382940" w:rsidR="00382940">
      <w:pPr>
        <w:pStyle w:val="Bezproreda"/>
      </w:pPr>
      <w:r>
        <w:t xml:space="preserve">         vjerovnicima – putem e-oglasne ploče suda</w:t>
      </w:r>
    </w:p>
    <w:p w:rsidRDefault="00382940" w:rsidP="00382940" w:rsidR="00382940">
      <w:pPr>
        <w:pStyle w:val="Bezproreda"/>
      </w:pPr>
      <w:r>
        <w:t xml:space="preserve">          </w:t>
      </w:r>
      <w:r>
        <w:t>dužniku-</w:t>
      </w:r>
      <w:r>
        <w:t>putem e-oglasne ploče</w:t>
      </w:r>
    </w:p>
    <w:p w:rsidRDefault="00382940" w:rsidP="00382940" w:rsidR="00382940">
      <w:pPr>
        <w:pStyle w:val="Bezproreda"/>
      </w:pPr>
      <w:r>
        <w:t xml:space="preserve">        ROČ.  25. 04. 2017. u 9,00 sati</w:t>
      </w:r>
    </w:p>
    <w:p w:rsidRDefault="00382940" w:rsidP="00382940" w:rsidR="00382940">
      <w:pPr>
        <w:pStyle w:val="Bezproreda"/>
      </w:pPr>
      <w:r>
        <w:t>Bjelovar,  16. 03.  2017.</w:t>
      </w:r>
    </w:p>
    <w:p w:rsidRDefault="00AE649C" w:rsidP="00382940" w:rsidR="00AE649C" w:rsidRPr="00B76F3C">
      <w:pPr>
        <w:pStyle w:val="Bezproreda"/>
      </w:pPr>
    </w:p>
    <w:p w:rsidRDefault="00937FF9" w:rsidP="00382940" w:rsidR="00AE649C" w:rsidRPr="00B76F3C">
      <w:pPr>
        <w:pStyle w:val="Bezproreda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42" w:rsidP="00382940" w:rsidR="00DA0242">
      <w:pPr>
        <w:pStyle w:val="SudSjedite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940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93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St-29/2015-40</izvorni_sadrzaj>
    <derivirana_varijabla naziv="DomainObject.Oznaka_1">St-29/2015-40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MINISTARSTVO UPRAVE, Maksimirska 63., 10000 Zagreb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MINISTARSTVO UPRAVE, Maksimirska 63., 10000 Zagreb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MINISTARSTVO UPRAVE, Maksimirska 63., 10000 Zagreb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MINISTARSTVO UPRAVE, Maksimirska 63., 10000 Zagreb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MINISTARSTVO UPRAVE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St-29/2015-40</izvorni_sadrzaj>
    <derivirana_varijabla naziv="DomainObject.PoslovniBrojDokumenta_1">St-29/2015-40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MINISTARSTVO UPRAVE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MINISTARSTVO UPRAVE, Maksimirska 63.,10000 Zagreb</item>
    </izvorni_sadrzaj>
    <derivirana_varijabla naziv="DomainObject.Predmet.SudioniciListAdressOIB_1"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MINISTARSTVO UPRAVE, Maksimirska 63.,10000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73A71-5A08-4E9C-9E15-A8968829A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535</properties:Characters>
  <properties:Lines>45</properties:Lines>
  <properties:Paragraphs>16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2017-03-16T08:42:00Z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St-29/2015-40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