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0e5e" w14:paraId="8c50e5e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A27B3C">
        <w:rPr>
          <w:lang w:val="hr-HR"/>
        </w:rPr>
        <w:t>1151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A27B3C">
        <w:t xml:space="preserve"> LED SVIJET</w:t>
      </w:r>
      <w:r w:rsidR="00A412DF">
        <w:t xml:space="preserve"> </w:t>
      </w:r>
      <w:r w:rsidR="00A27B3C">
        <w:t>j.</w:t>
      </w:r>
      <w:r w:rsidR="00A412DF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A27B3C">
        <w:t>88413721415</w:t>
      </w:r>
      <w:r w:rsidR="00D07ECC">
        <w:t xml:space="preserve"> s</w:t>
      </w:r>
      <w:r w:rsidR="00B71B33">
        <w:t>a sjedišt</w:t>
      </w:r>
      <w:r w:rsidR="003A55C9">
        <w:t>em u</w:t>
      </w:r>
      <w:r w:rsidR="00A27B3C">
        <w:t xml:space="preserve"> Nikole Tesle 41, Dunjkovec, 40305 Nedelišće</w:t>
      </w:r>
      <w:r w:rsidR="00247894">
        <w:t>,</w:t>
      </w:r>
      <w:r w:rsidR="00A27B3C">
        <w:t xml:space="preserve"> dana 1</w:t>
      </w:r>
      <w:r w:rsidR="003D181B">
        <w:t>1</w:t>
      </w:r>
      <w:r w:rsidR="00A27B3C">
        <w:t>. siječnja 2016</w:t>
      </w:r>
      <w:r w:rsidR="00920620">
        <w:t>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A27B3C" w:rsidRPr="00A27B3C">
        <w:t xml:space="preserve"> </w:t>
      </w:r>
      <w:r w:rsidR="00A27B3C">
        <w:t>LED SVIJET j.d.o.o., OIB: 88413721415 sa sjedištem u Nikole Tesle 41, Dunjkovec, 40305 Nedelišće</w:t>
      </w:r>
      <w:r w:rsidR="00552216">
        <w:t>,</w:t>
      </w:r>
      <w:r w:rsidR="002E00D7">
        <w:t xml:space="preserve"> </w:t>
      </w:r>
      <w:r w:rsidR="00B82432">
        <w:t>iznosi</w:t>
      </w:r>
      <w:r w:rsidR="00A27B3C">
        <w:t xml:space="preserve"> 1.804,31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A27B3C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0714AB">
        <w:t xml:space="preserve"> Dario Farkaš</w:t>
      </w:r>
      <w:r w:rsidR="00247894">
        <w:t>,</w:t>
      </w:r>
      <w:r w:rsidR="000714AB">
        <w:t xml:space="preserve"> iz Dunjkovca, Zrinskih 25, OIB: 74199122988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A27B3C" w:rsidP="008C6ED6" w:rsidR="0020506B">
      <w:pPr>
        <w:jc w:val="both"/>
      </w:pPr>
      <w:r>
        <w:tab/>
        <w:t>III/ Upozorava se direktor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A27B3C">
        <w:rPr>
          <w:lang w:val="hr-HR"/>
        </w:rPr>
        <w:t>Dana 24</w:t>
      </w:r>
      <w:r w:rsidR="00E05A30">
        <w:rPr>
          <w:lang w:val="hr-HR"/>
        </w:rPr>
        <w:t>. prosinca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A27B3C" w:rsidRPr="00A27B3C">
        <w:t xml:space="preserve"> </w:t>
      </w:r>
      <w:r w:rsidR="00A27B3C">
        <w:t>LED SVIJET j.d.o.o., OIB: 88413721415 sa sjedištem u Nikole Tesle 41, Dunjkovec, 40305 Nedelišće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A27B3C">
        <w:t xml:space="preserve"> 1.804,31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7B3C">
        <w:rPr>
          <w:lang w:val="hr-HR"/>
        </w:rPr>
        <w:t>1</w:t>
      </w:r>
      <w:r w:rsidR="003D181B">
        <w:rPr>
          <w:lang w:val="hr-HR"/>
        </w:rPr>
        <w:t>1</w:t>
      </w:r>
      <w:r w:rsidR="002E00D7">
        <w:rPr>
          <w:lang w:val="hr-HR"/>
        </w:rPr>
        <w:t>.</w:t>
      </w:r>
      <w:r w:rsidR="00A27B3C">
        <w:rPr>
          <w:lang w:val="hr-HR"/>
        </w:rPr>
        <w:t xml:space="preserve"> siječnja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44B03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FBA" w:rsidP="007F64E0" w:rsidR="00524FBA">
      <w:r>
        <w:separator/>
      </w:r>
    </w:p>
  </w:endnote>
  <w:endnote w:id="0" w:type="continuationSeparator">
    <w:p w:rsidRDefault="00524FBA" w:rsidP="007F64E0" w:rsidR="00524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FBA" w:rsidP="007F64E0" w:rsidR="00524FBA">
      <w:r>
        <w:separator/>
      </w:r>
    </w:p>
  </w:footnote>
  <w:footnote w:id="0" w:type="continuationSeparator">
    <w:p w:rsidRDefault="00524FBA" w:rsidP="007F64E0" w:rsidR="00524F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A27B3C">
      <w:rPr>
        <w:lang w:val="hr-HR"/>
      </w:rPr>
      <w:t>1151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A7B6C" w:rsidRPr="002A7B6C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44B03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7B6C"/>
    <w:rsid w:val="002B0458"/>
    <w:rsid w:val="002B09FF"/>
    <w:rsid w:val="002B0A71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7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B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B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B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B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7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B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B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B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B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St-1151/2015</izvorni_sadrzaj>
    <derivirana_varijabla naziv="DomainObject.Predmet.OznakaBroj_1">St-1151/2015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 SVIJET jednostavno društvo s ograničenom odgovornošću za trgovinu i usluge</izvorni_sadrzaj>
    <derivirana_varijabla naziv="DomainObject.Predmet.ProtustrankaFormated_1">  LED SVIJET jednostavno društvo s ograničenom odgovornošću za trgovinu i usluge</derivirana_varijabla>
  </DomainObject.Predmet.ProtustrankaFormated>
  <DomainObject.Predmet.ProtustrankaFormatedOIB>
    <izvorni_sadrzaj>  LED SVIJET jednostavno društvo s ograničenom odgovornošću za trgovinu i usluge, OIB 88413721415</izvorni_sadrzaj>
    <derivirana_varijabla naziv="DomainObject.Predmet.ProtustrankaFormatedOIB_1">  LED SVIJET jednostavno društvo s ograničenom odgovornošću za trgovinu i usluge, OIB 88413721415</derivirana_varijabla>
  </DomainObject.Predmet.ProtustrankaFormatedOIB>
  <DomainObject.Predmet.ProtustrankaFormatedWithAdress>
    <izvorni_sadrzaj> LED SVIJET jednostavno društvo s ograničenom odgovornošću za trgovinu i usluge, Nikole Tesle 41, 40000 Dunjkovec</izvorni_sadrzaj>
    <derivirana_varijabla naziv="DomainObject.Predmet.ProtustrankaFormatedWithAdress_1"> LED SVIJET jednostavno društvo s ograničenom odgovornošću za trgovinu i usluge, Nikole Tesle 41, 40000 Dunjkovec</derivirana_varijabla>
  </DomainObject.Predmet.ProtustrankaFormatedWithAdress>
  <DomainObject.Predmet.ProtustrankaFormatedWithAdressOIB>
    <izvorni_sadrzaj> LED SVIJET jednostavno društvo s ograničenom odgovornošću za trgovinu i usluge, OIB 88413721415, Nikole Tesle 41, 40000 Dunjkovec</izvorni_sadrzaj>
    <derivirana_varijabla naziv="DomainObject.Predmet.ProtustrankaFormatedWithAdressOIB_1"> LED SVIJET jednostavno društvo s ograničenom odgovornošću za trgovinu i usluge, OIB 88413721415, Nikole Tesle 41, 40000 Dunjkovec</derivirana_varijabla>
  </DomainObject.Predmet.ProtustrankaFormatedWithAdressOIB>
  <DomainObject.Predmet.ProtustrankaWithAdress>
    <izvorni_sadrzaj>LED SVIJET jednostavno društvo s ograničenom odgovornošću za trgovinu i usluge Nikole Tesle 41, 40000 Dunjkovec</izvorni_sadrzaj>
    <derivirana_varijabla naziv="DomainObject.Predmet.ProtustrankaWithAdress_1">LED SVIJET jednostavno društvo s ograničenom odgovornošću za trgovinu i usluge Nikole Tesle 41, 40000 Dunjkovec</derivirana_varijabla>
  </DomainObject.Predmet.ProtustrankaWithAdress>
  <DomainObject.Predmet.ProtustrankaWithAdressOIB>
    <izvorni_sadrzaj>LED SVIJET jednostavno društvo s ograničenom odgovornošću za trgovinu i usluge, OIB 88413721415, Nikole Tesle 41, 40000 Dunjkovec</izvorni_sadrzaj>
    <derivirana_varijabla naziv="DomainObject.Predmet.ProtustrankaWithAdressOIB_1">LED SVIJET jednostavno društvo s ograničenom odgovornošću za trgovinu i usluge, OIB 88413721415, Nikole Tesle 41, 40000 Dunjkovec</derivirana_varijabla>
  </DomainObject.Predmet.ProtustrankaWithAdressOIB>
  <DomainObject.Predmet.ProtustrankaNazivFormated>
    <izvorni_sadrzaj>LED SVIJET jednostavno društvo s ograničenom odgovornošću za trgovinu i usluge</izvorni_sadrzaj>
    <derivirana_varijabla naziv="DomainObject.Predmet.ProtustrankaNazivFormated_1">LED SVIJET jednostavno društvo s ograničenom odgovornošću za trgovinu i usluge</derivirana_varijabla>
  </DomainObject.Predmet.ProtustrankaNazivFormated>
  <DomainObject.Predmet.ProtustrankaNazivFormatedOIB>
    <izvorni_sadrzaj>LED SVIJET jednostavno društvo s ograničenom odgovornošću za trgovinu i usluge, OIB 88413721415</izvorni_sadrzaj>
    <derivirana_varijabla naziv="DomainObject.Predmet.ProtustrankaNazivFormatedOIB_1">LED SVIJET jednostavno društvo s ograničenom odgovornošću za trgovinu i usluge, OIB 88413721415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1804.31</izvorni_sadrzaj>
    <derivirana_varijabla naziv="DomainObject.Predmet.TrenutnaVrijednost_1">1804.31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LED SVIJET jednostavno društvo s ograničenom odgovornošću za trgovinu i usluge</item>
    </izvorni_sadrzaj>
    <derivirana_varijabla naziv="DomainObject.Predmet.ProtuStrankaListFormated_1">
      <item>LED SVIJET jednostavno društvo s ograničenom odgovornošću za trgovinu i usluge</item>
    </derivirana_varijabla>
  </DomainObject.Predmet.ProtuStrankaListFormated>
  <DomainObject.Predmet.ProtuStrankaListFormatedOIB>
    <izvorni_sadrzaj>
      <item>LED SVIJET jednostavno društvo s ograničenom odgovornošću za trgovinu i usluge, OIB 88413721415</item>
    </izvorni_sadrzaj>
    <derivirana_varijabla naziv="DomainObject.Predmet.ProtuStrankaListFormatedOIB_1">
      <item>LED SVIJET jednostavno društvo s ograničenom odgovornošću za trgovinu i usluge, OIB 88413721415</item>
    </derivirana_varijabla>
  </DomainObject.Predmet.ProtuStrankaListFormatedOIB>
  <DomainObject.Predmet.ProtuStrankaListFormatedWithAdress>
    <izvorni_sadrzaj>
      <item>LED SVIJET jednostavno društvo s ograničenom odgovornošću za trgovinu i usluge, Nikole Tesle 41, 40000 Dunjkovec</item>
    </izvorni_sadrzaj>
    <derivirana_varijabla naziv="DomainObject.Predmet.ProtuStrankaListFormatedWithAdress_1">
      <item>LED SVIJET jednostavno društvo s ograničenom odgovornošću za trgovinu i usluge, Nikole Tesle 41, 40000 Dunjkovec</item>
    </derivirana_varijabla>
  </DomainObject.Predmet.ProtuStrankaListFormatedWithAdress>
  <DomainObject.Predmet.ProtuStrankaListFormatedWithAdressOIB>
    <izvorni_sadrzaj>
      <item>LED SVIJET jednostavno društvo s ograničenom odgovornošću za trgovinu i usluge, OIB 88413721415, Nikole Tesle 41, 40000 Dunjkovec</item>
    </izvorni_sadrzaj>
    <derivirana_varijabla naziv="DomainObject.Predmet.ProtuStrankaListFormatedWithAdressOIB_1">
      <item>LED SVIJET jednostavno društvo s ograničenom odgovornošću za trgovinu i usluge, OIB 88413721415, Nikole Tesle 41, 40000 Dunjkovec</item>
    </derivirana_varijabla>
  </DomainObject.Predmet.ProtuStrankaListFormatedWithAdressOIB>
  <DomainObject.Predmet.ProtuStrankaListNazivFormated>
    <izvorni_sadrzaj>
      <item>LED SVIJET jednostavno društvo s ograničenom odgovornošću za trgovinu i usluge</item>
    </izvorni_sadrzaj>
    <derivirana_varijabla naziv="DomainObject.Predmet.ProtuStrankaListNazivFormated_1">
      <item>LED SVIJET jednostavno društvo s ograničenom odgovornošću za trgovinu i usluge</item>
    </derivirana_varijabla>
  </DomainObject.Predmet.ProtuStrankaListNazivFormated>
  <DomainObject.Predmet.ProtuStrankaListNazivFormatedOIB>
    <izvorni_sadrzaj>
      <item>LED SVIJET jednostavno društvo s ograničenom odgovornošću za trgovinu i usluge, OIB 88413721415</item>
    </izvorni_sadrzaj>
    <derivirana_varijabla naziv="DomainObject.Predmet.ProtuStrankaListNazivFormatedOIB_1">
      <item>LED SVIJET jednostavno društvo s ograničenom odgovornošću za trgovinu i usluge, OIB 88413721415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LED SVIJET jednostavno društvo s ograničenom odgovornošću za trgovinu i usluge</izvorni_sadrzaj>
    <derivirana_varijabla naziv="DomainObject.Predmet.ProtustrankaIDrugi_1">LED SVIJET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LED SVIJET jednostavno društvo s ograničenom odgovornošću za trgovinu i usluge, OIB 88413721415, Nikole Tesle 41, 40000 Dunjkovec</izvorni_sadrzaj>
    <derivirana_varijabla naziv="DomainObject.Predmet.ProtustrankaIDrugiAdressOIB_1">LED SVIJET jednostavno društvo s ograničenom odgovornošću za trgovinu i usluge, OIB 88413721415, Nikole Tesle 41, 40000 Dunjkovec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LED SVIJET jednostavno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LED SVIJET jednostavno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LED SVIJET jednostavno društvo s ograničenom odgovornošću za trgovinu i usluge, OIB 88413721415, Nikole Tesle 41,40000 Dunjkovec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LED SVIJET jednostavno društvo s ograničenom odgovornošću za trgovinu i usluge, OIB 88413721415, Nikole Tesle 41,40000 Dunjkovec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88413721415</item>
      <item>, OIB null</item>
      <item>, OIB null</item>
    </izvorni_sadrzaj>
    <derivirana_varijabla naziv="DomainObject.Predmet.SudioniciListNazivOIB_1">
      <item>, OIB 85821130368</item>
      <item>, OIB 88413721415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470</properties:Words>
  <properties:Characters>2520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2016-01-11T12:52:00Z</dcterms:created>
  <dc:creator>user</dc:creator>
  <cp:lastModifiedBy>Maja Marčec</cp:lastModifiedBy>
  <cp:lastPrinted>2016-01-11T12:58:00Z</cp:lastPrinted>
  <dcterms:modified xmlns:xsi="http://www.w3.org/2001/XMLSchema-instance" xsi:type="dcterms:W3CDTF">2016-01-11T12:59:00Z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