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f3d58" w14:paraId="75f3d58" w:rsidRDefault="007379E9" w:rsidP="007379E9" w:rsidR="007379E9">
      <w:pPr>
        <w:jc w:val="right"/>
        <w15:collapsed w:val="false"/>
      </w:pPr>
      <w:r>
        <w:t>6 St-</w:t>
      </w:r>
      <w:r w:rsidR="00707219">
        <w:t>860/16-23</w:t>
      </w:r>
    </w:p>
    <w:p w:rsidRDefault="003849C6" w:rsidP="007379E9" w:rsidR="00007C85">
      <w:r>
        <w:rPr>
          <w:b/>
          <w:bCs/>
          <w:noProof/>
        </w:rPr>
        <w:drawing>
          <wp:inline distR="0" distL="0" distB="0" distT="0">
            <wp:extent cy="803275" cx="69151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7C85" w:rsidP="00007C85" w:rsidR="00007C85" w:rsidRPr="00D21A2C"/>
    <w:p w:rsidRDefault="00007C85" w:rsidP="00007C85" w:rsidR="00007C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07C85" w:rsidP="00007C85" w:rsidR="00007C8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07C85" w:rsidP="00007C85" w:rsidR="001619DB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Default="00007C85" w:rsidP="00007C85" w:rsidR="00007C85" w:rsidRPr="00007C85">
      <w:pPr>
        <w:ind w:hanging="720" w:left="360"/>
        <w:rPr>
          <w:sz w:val="22"/>
          <w:szCs w:val="22"/>
        </w:rPr>
      </w:pPr>
    </w:p>
    <w:p w:rsidRDefault="001619DB" w:rsidP="001619DB" w:rsidR="001619DB" w:rsidRPr="008C1D6D">
      <w:pPr>
        <w:jc w:val="center"/>
      </w:pPr>
      <w:r w:rsidRPr="008C1D6D">
        <w:t>Z A K L J U Č A K</w:t>
      </w:r>
    </w:p>
    <w:p w:rsidRDefault="001619DB" w:rsidP="001619DB" w:rsidR="001619DB">
      <w:pPr>
        <w:rPr>
          <w:b/>
          <w:sz w:val="28"/>
          <w:szCs w:val="28"/>
        </w:rPr>
      </w:pPr>
    </w:p>
    <w:p w:rsidRDefault="001619DB" w:rsidP="001619DB" w:rsidR="001619DB">
      <w:pPr>
        <w:rPr>
          <w:b/>
          <w:sz w:val="28"/>
          <w:szCs w:val="28"/>
        </w:rPr>
      </w:pPr>
    </w:p>
    <w:p w:rsidRDefault="001619DB" w:rsidP="001619DB" w:rsidR="001619DB">
      <w:pPr>
        <w:rPr>
          <w:b/>
          <w:sz w:val="28"/>
          <w:szCs w:val="28"/>
        </w:rPr>
      </w:pPr>
    </w:p>
    <w:p w:rsidRDefault="001619DB" w:rsidP="001619DB" w:rsidR="001619DB">
      <w:pPr>
        <w:jc w:val="both"/>
      </w:pPr>
      <w:r>
        <w:rPr>
          <w:sz w:val="28"/>
          <w:szCs w:val="28"/>
        </w:rPr>
        <w:tab/>
      </w:r>
      <w:r>
        <w:t>Trgovački sud u Osijeku, po stečajno</w:t>
      </w:r>
      <w:r w:rsidR="004233B3">
        <w:t>j sutkinji</w:t>
      </w:r>
      <w:r>
        <w:t xml:space="preserve"> Nadi Roso, u stečajnom postupku nad dužnikom </w:t>
      </w:r>
      <w:r w:rsidR="00707219">
        <w:rPr>
          <w:b/>
        </w:rPr>
        <w:t>BONOVENTURE d.o.o., Višnjevac, Vatroslava Lisinskog 7, MBS: 030120421, OIB: 89898539905</w:t>
      </w:r>
      <w:r w:rsidR="008139EF" w:rsidRPr="008139EF">
        <w:rPr>
          <w:b/>
        </w:rPr>
        <w:t>,</w:t>
      </w:r>
      <w:r w:rsidR="00785AFF">
        <w:rPr>
          <w:b/>
        </w:rPr>
        <w:t xml:space="preserve"> </w:t>
      </w:r>
      <w:r>
        <w:t xml:space="preserve">dana </w:t>
      </w:r>
      <w:r w:rsidR="00707219">
        <w:t>31</w:t>
      </w:r>
      <w:r w:rsidR="008C1D6D">
        <w:t>. ožujka 2017. g.,</w:t>
      </w:r>
    </w:p>
    <w:p w:rsidRDefault="006A58C2" w:rsidP="006A58C2" w:rsidR="006C720F">
      <w:pPr>
        <w:tabs>
          <w:tab w:pos="4996" w:val="left"/>
        </w:tabs>
        <w:rPr>
          <w:b/>
        </w:rPr>
      </w:pPr>
      <w:r>
        <w:rPr>
          <w:b/>
        </w:rPr>
        <w:tab/>
      </w:r>
    </w:p>
    <w:p w:rsidRDefault="00BB737A" w:rsidP="00EC6FF6" w:rsidR="00BB737A" w:rsidRPr="00BB737A">
      <w:pPr>
        <w:jc w:val="center"/>
        <w:rPr>
          <w:b/>
        </w:rPr>
      </w:pPr>
    </w:p>
    <w:p w:rsidRDefault="00E37423" w:rsidP="00EC6FF6" w:rsidR="00EC6FF6" w:rsidRPr="008C1D6D">
      <w:pPr>
        <w:jc w:val="center"/>
      </w:pPr>
      <w:r w:rsidRPr="008C1D6D">
        <w:t>z a k l</w:t>
      </w:r>
      <w:r w:rsidR="00A6061E" w:rsidRPr="008C1D6D">
        <w:t xml:space="preserve"> </w:t>
      </w:r>
      <w:r w:rsidRPr="008C1D6D">
        <w:t xml:space="preserve">j u č i o </w:t>
      </w:r>
      <w:r w:rsidR="006C720F" w:rsidRPr="008C1D6D">
        <w:t xml:space="preserve"> </w:t>
      </w:r>
      <w:r w:rsidR="00EC6FF6" w:rsidRPr="008C1D6D">
        <w:t>j e</w:t>
      </w:r>
    </w:p>
    <w:p w:rsidRDefault="00E35BF1" w:rsidP="00EC6FF6" w:rsidR="00E35BF1" w:rsidRPr="00BB737A">
      <w:pPr>
        <w:jc w:val="both"/>
      </w:pPr>
    </w:p>
    <w:p w:rsidRDefault="00D40DBC" w:rsidP="00EC6FF6" w:rsidR="00D40DBC" w:rsidRPr="00BB737A">
      <w:pPr>
        <w:jc w:val="both"/>
      </w:pPr>
    </w:p>
    <w:p w:rsidRDefault="00E06CD0" w:rsidP="00013070" w:rsidR="0083623D">
      <w:pPr>
        <w:ind w:firstLine="705"/>
        <w:jc w:val="both"/>
      </w:pPr>
      <w:r w:rsidRPr="00E06CD0">
        <w:t>I</w:t>
      </w:r>
      <w:r>
        <w:tab/>
      </w:r>
      <w:r w:rsidR="004233B3">
        <w:t>P</w:t>
      </w:r>
      <w:r w:rsidRPr="00E06CD0">
        <w:t>oziva</w:t>
      </w:r>
      <w:r w:rsidR="00F5667F">
        <w:t xml:space="preserve"> </w:t>
      </w:r>
      <w:r w:rsidR="004233B3">
        <w:t xml:space="preserve">se </w:t>
      </w:r>
      <w:r w:rsidR="00E24807" w:rsidRPr="00E24807">
        <w:t>zakonski zastupnik dužnika</w:t>
      </w:r>
      <w:r w:rsidR="008D490E">
        <w:t xml:space="preserve"> </w:t>
      </w:r>
      <w:r w:rsidR="00707219">
        <w:rPr>
          <w:b/>
        </w:rPr>
        <w:t>Mario Perković, OIB: 05435690330, Višnjevac, Vatroslava Lisinskog 7</w:t>
      </w:r>
      <w:r w:rsidRPr="00E06CD0">
        <w:t>, da u roku od 8 dana od dana primitka ovog zaključka,</w:t>
      </w:r>
      <w:r w:rsidR="00F5667F">
        <w:t xml:space="preserve"> u dogovoru sa stečajnim upraviteljem</w:t>
      </w:r>
      <w:r w:rsidR="00A82531">
        <w:t xml:space="preserve"> sastavi Zapisnik o arhiviranju poslovne dokumentacije dužnika te isti potpisan dostavi u spis a u kojem će se navesti da</w:t>
      </w:r>
      <w:r w:rsidRPr="00E06CD0">
        <w:t xml:space="preserve"> će se arhivska građa čuvati kod z.z. dužnika, pod zakonskim posljedicama.</w:t>
      </w:r>
    </w:p>
    <w:p w:rsidRDefault="0083623D" w:rsidP="00BB737A" w:rsidR="00BB737A">
      <w:pPr>
        <w:ind w:firstLine="360"/>
        <w:jc w:val="both"/>
      </w:pPr>
      <w:r>
        <w:t xml:space="preserve"> </w:t>
      </w:r>
    </w:p>
    <w:p w:rsidRDefault="00BB737A" w:rsidP="00BB737A" w:rsidR="00BB737A" w:rsidRPr="00BB737A">
      <w:pPr>
        <w:ind w:firstLine="360"/>
        <w:jc w:val="both"/>
      </w:pPr>
    </w:p>
    <w:p w:rsidRDefault="002B67A7" w:rsidP="00D06F17" w:rsidR="00D06F17">
      <w:pPr>
        <w:ind w:hanging="720"/>
        <w:jc w:val="both"/>
      </w:pPr>
      <w:r w:rsidRPr="00BB737A">
        <w:t xml:space="preserve"> </w:t>
      </w:r>
    </w:p>
    <w:p w:rsidRDefault="001833B6" w:rsidP="001833B6" w:rsidR="00FF0C17" w:rsidRPr="00BB737A">
      <w:pPr>
        <w:ind w:hanging="720"/>
        <w:jc w:val="both"/>
      </w:pPr>
      <w:r>
        <w:t xml:space="preserve">    </w:t>
      </w:r>
    </w:p>
    <w:p w:rsidRDefault="00B37BEE" w:rsidP="00E35BF1" w:rsidR="008B2927" w:rsidRPr="00BB737A">
      <w:pPr>
        <w:jc w:val="center"/>
      </w:pPr>
      <w:r w:rsidRPr="00BB737A">
        <w:t>U Osijeku</w:t>
      </w:r>
      <w:r w:rsidR="00324730" w:rsidRPr="00BB737A">
        <w:t xml:space="preserve"> </w:t>
      </w:r>
      <w:r w:rsidR="00707219">
        <w:t>31</w:t>
      </w:r>
      <w:r w:rsidR="008C1D6D">
        <w:t>. ožujka 2017. g.</w:t>
      </w:r>
    </w:p>
    <w:p w:rsidRDefault="00121687" w:rsidP="00BD5D09" w:rsidR="00121687" w:rsidRPr="00BB737A">
      <w:pPr>
        <w:ind w:firstLine="708" w:left="4956"/>
      </w:pPr>
    </w:p>
    <w:p w:rsidRDefault="00BD5D09" w:rsidP="00BD5D09" w:rsidR="00BD5D09" w:rsidRPr="00BB737A">
      <w:pPr>
        <w:ind w:firstLine="708" w:left="4956"/>
      </w:pPr>
    </w:p>
    <w:p w:rsidRDefault="00BD5D09" w:rsidP="00BD5D09" w:rsidR="00BD5D09" w:rsidRPr="00BB737A">
      <w:pPr>
        <w:ind w:firstLine="708" w:left="4956"/>
      </w:pPr>
    </w:p>
    <w:p w:rsidRDefault="0053001D" w:rsidP="0053001D" w:rsidR="00BD5D09" w:rsidRPr="00BB737A">
      <w:pPr>
        <w:tabs>
          <w:tab w:pos="7380" w:val="center"/>
        </w:tabs>
        <w:jc w:val="both"/>
      </w:pPr>
      <w:r w:rsidRPr="00BB737A">
        <w:t xml:space="preserve">ZAPISNIČAR </w:t>
      </w:r>
      <w:r w:rsidRPr="00BB737A">
        <w:tab/>
      </w:r>
      <w:r w:rsidR="00BD5D09" w:rsidRPr="00BB737A">
        <w:t>STEČAJN</w:t>
      </w:r>
      <w:r w:rsidR="004233B3">
        <w:t>A SUTKINJA</w:t>
      </w:r>
    </w:p>
    <w:p w:rsidRDefault="002B67A7" w:rsidP="0053001D" w:rsidR="00BD5D09" w:rsidRPr="00BB737A">
      <w:pPr>
        <w:tabs>
          <w:tab w:pos="7380" w:val="center"/>
        </w:tabs>
        <w:jc w:val="both"/>
      </w:pPr>
      <w:r w:rsidRPr="00BB737A">
        <w:t>Danijela Sekulić</w:t>
      </w:r>
      <w:r w:rsidR="00FF0C17" w:rsidRPr="00BB737A">
        <w:t xml:space="preserve"> </w:t>
      </w:r>
      <w:r w:rsidR="00E3407F" w:rsidRPr="00BB737A">
        <w:t xml:space="preserve"> </w:t>
      </w:r>
      <w:r w:rsidR="00E3407F" w:rsidRPr="00BB737A">
        <w:tab/>
      </w:r>
      <w:r w:rsidRPr="00BB737A">
        <w:t xml:space="preserve"> Nada Roso</w:t>
      </w:r>
    </w:p>
    <w:p w:rsidRDefault="0083623D" w:rsidP="0083623D" w:rsidR="00E31F2D" w:rsidRPr="00BB737A">
      <w:pPr>
        <w:tabs>
          <w:tab w:pos="1064" w:val="left"/>
        </w:tabs>
        <w:jc w:val="both"/>
      </w:pPr>
      <w:r>
        <w:tab/>
      </w:r>
    </w:p>
    <w:p w:rsidRDefault="00121687" w:rsidP="00121687" w:rsidR="00121687" w:rsidRPr="00BB737A">
      <w:pPr>
        <w:ind w:firstLine="708" w:left="4956"/>
        <w:jc w:val="both"/>
      </w:pPr>
      <w:r w:rsidRPr="00BB737A">
        <w:t xml:space="preserve">  </w:t>
      </w:r>
    </w:p>
    <w:p w:rsidRDefault="00E31F2D" w:rsidP="00121687" w:rsidR="00121687" w:rsidRPr="00BB737A">
      <w:r w:rsidRPr="00BB737A">
        <w:t xml:space="preserve">NAPUTAK O PRAVNOM LIJEKU: </w:t>
      </w:r>
    </w:p>
    <w:p w:rsidRDefault="00121687" w:rsidP="00B37BEE" w:rsidR="00E31F2D" w:rsidRPr="00BB737A">
      <w:r w:rsidRPr="00BB737A">
        <w:t xml:space="preserve">Protiv zaključka nije dopuštena žalba (čl. </w:t>
      </w:r>
      <w:smartTag w:element="metricconverter" w:uri="urn:schemas-microsoft-com:office:smarttags">
        <w:smartTagPr>
          <w:attr w:val="11. st" w:name="ProductID"/>
        </w:smartTagPr>
        <w:r w:rsidRPr="00BB737A">
          <w:t>11. st</w:t>
        </w:r>
      </w:smartTag>
      <w:r w:rsidRPr="00BB737A">
        <w:t>. 9. Stečajnog zakona)</w:t>
      </w:r>
      <w:r w:rsidR="0053001D" w:rsidRPr="00BB737A">
        <w:t xml:space="preserve">. </w:t>
      </w:r>
    </w:p>
    <w:p w:rsidRDefault="002B67A7" w:rsidP="00B37BEE" w:rsidR="002B67A7" w:rsidRPr="00BB737A"/>
    <w:p w:rsidRDefault="002B67A7" w:rsidP="00B37BEE" w:rsidR="002B67A7" w:rsidRPr="00BB737A"/>
    <w:p w:rsidRDefault="00B37BEE" w:rsidP="008657D3" w:rsidR="00B37BEE" w:rsidRPr="00BB737A">
      <w:pPr>
        <w:tabs>
          <w:tab w:pos="6311" w:val="left"/>
        </w:tabs>
      </w:pPr>
      <w:r w:rsidRPr="00BB737A">
        <w:t>DNA</w:t>
      </w:r>
      <w:r w:rsidR="00E31F2D" w:rsidRPr="00BB737A">
        <w:t xml:space="preserve">: </w:t>
      </w:r>
      <w:r w:rsidR="008657D3">
        <w:tab/>
      </w:r>
    </w:p>
    <w:p w:rsidRDefault="00E24807" w:rsidP="007A3607" w:rsidR="00707219" w:rsidRPr="00707219">
      <w:pPr>
        <w:numPr>
          <w:ilvl w:val="0"/>
          <w:numId w:val="8"/>
        </w:numPr>
      </w:pPr>
      <w:r w:rsidRPr="00E24807">
        <w:t xml:space="preserve">zakonski zastupnik dužnika </w:t>
      </w:r>
      <w:r w:rsidR="00707219" w:rsidRPr="00707219">
        <w:t xml:space="preserve">Mario Perković, Višnjevac, Vatroslava Lisinskog 7 </w:t>
      </w:r>
    </w:p>
    <w:p w:rsidRDefault="001833B6" w:rsidP="007A3607" w:rsidR="001833B6" w:rsidRPr="001833B6">
      <w:pPr>
        <w:numPr>
          <w:ilvl w:val="0"/>
          <w:numId w:val="8"/>
        </w:numPr>
      </w:pPr>
      <w:r w:rsidRPr="00707219">
        <w:rPr>
          <w:color w:val="000000"/>
        </w:rPr>
        <w:t>e-oglasna ploča suda</w:t>
      </w:r>
    </w:p>
    <w:p w:rsidRDefault="001C640B" w:rsidP="007A3607" w:rsidR="001C640B" w:rsidRPr="00BB737A">
      <w:pPr>
        <w:numPr>
          <w:ilvl w:val="0"/>
          <w:numId w:val="8"/>
        </w:numPr>
      </w:pPr>
      <w:r>
        <w:t>k-</w:t>
      </w:r>
      <w:r w:rsidR="00707219">
        <w:t>31</w:t>
      </w:r>
      <w:r w:rsidR="008C1D6D">
        <w:t>.4.</w:t>
      </w:r>
    </w:p>
    <w:p w:rsidRDefault="002B67A7" w:rsidP="002B67A7" w:rsidR="002B67A7"/>
    <w:p w:rsidRDefault="00BB737A" w:rsidP="002B67A7" w:rsidR="00BB737A"/>
    <w:p w:rsidRDefault="00BB737A" w:rsidP="002B67A7" w:rsidR="00BB737A"/>
    <w:p w:rsidRDefault="00BB737A" w:rsidP="002B67A7" w:rsidR="00BB737A"/>
    <w:p w:rsidRDefault="0083623D" w:rsidP="002B67A7" w:rsidR="0083623D"/>
    <w:p w:rsidRDefault="0083623D" w:rsidP="002B67A7" w:rsidR="0083623D"/>
    <w:p w:rsidRDefault="0083623D" w:rsidP="002B67A7" w:rsidR="0083623D"/>
    <w:p w:rsidRDefault="0083623D" w:rsidP="002B67A7" w:rsidR="0083623D" w:rsidRPr="00BB737A"/>
    <w:p w:rsidRDefault="002B67A7" w:rsidP="002B67A7" w:rsidR="002B67A7" w:rsidRPr="00BB737A"/>
    <w:p w:rsidRDefault="002B67A7" w:rsidP="002B67A7" w:rsidR="002B67A7" w:rsidRPr="00BB737A"/>
    <w:p w:rsidRDefault="00DC631E" w:rsidP="00DC631E" w:rsidR="00DC631E" w:rsidRPr="00E31F2D">
      <w:pPr>
        <w:rPr>
          <w:rFonts w:cs="Tahoma" w:hAnsi="Tahoma" w:ascii="Tahoma"/>
        </w:rPr>
      </w:pPr>
      <w:bookmarkStart w:name="_GoBack" w:id="0"/>
      <w:bookmarkEnd w:id="0"/>
    </w:p>
    <w:p w:rsidRDefault="002B67A7" w:rsidP="00DC631E" w:rsidR="002B67A7" w:rsidRPr="00E31F2D">
      <w:pPr>
        <w:rPr>
          <w:rFonts w:cs="Tahoma" w:hAnsi="Tahoma" w:ascii="Tahoma"/>
        </w:rPr>
      </w:pPr>
    </w:p>
    <w:sectPr w:rsidSect="004257A1" w:rsidR="002B67A7" w:rsidRPr="00E31F2D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4242" w:rsidR="00A84242">
      <w:r>
        <w:separator/>
      </w:r>
    </w:p>
  </w:endnote>
  <w:endnote w:id="0" w:type="continuationSeparator">
    <w:p w:rsidRDefault="00A84242" w:rsidR="00A842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4242" w:rsidR="00A84242">
      <w:r>
        <w:separator/>
      </w:r>
    </w:p>
  </w:footnote>
  <w:footnote w:id="0" w:type="continuationSeparator">
    <w:p w:rsidRDefault="00A84242" w:rsidR="00A842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1687" w:rsidP="004257A1" w:rsidR="0012168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21687" w:rsidR="0012168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1687" w:rsidP="004257A1" w:rsidR="0012168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44BA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21687" w:rsidR="0012168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111DAF"/>
    <w:multiLevelType w:val="hybridMultilevel"/>
    <w:tmpl w:val="629EB9A0"/>
    <w:lvl w:tplc="841EF49A" w:ilvl="0">
      <w:start w:val="5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6AD4247"/>
    <w:multiLevelType w:val="hybridMultilevel"/>
    <w:tmpl w:val="8A1CBBC4"/>
    <w:lvl w:tplc="E76A5A2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CAE552E"/>
    <w:multiLevelType w:val="multilevel"/>
    <w:tmpl w:val="1D1E53DA"/>
    <w:lvl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BBA0B90"/>
    <w:multiLevelType w:val="multilevel"/>
    <w:tmpl w:val="1D1E53DA"/>
    <w:lvl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C850A07"/>
    <w:multiLevelType w:val="hybridMultilevel"/>
    <w:tmpl w:val="BBF0825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DA93F4C"/>
    <w:multiLevelType w:val="hybridMultilevel"/>
    <w:tmpl w:val="1D1E53DA"/>
    <w:lvl w:tplc="DCD8CE4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E182E45"/>
    <w:multiLevelType w:val="hybridMultilevel"/>
    <w:tmpl w:val="9A5080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5065204"/>
    <w:multiLevelType w:val="hybridMultilevel"/>
    <w:tmpl w:val="2A1012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BFC79B5"/>
    <w:multiLevelType w:val="hybridMultilevel"/>
    <w:tmpl w:val="3B78C478"/>
    <w:lvl w:tplc="8F60D76E" w:ilvl="0">
      <w:start w:val="5"/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2"/>
  </w:num>
  <w:num w:numId="8">
    <w:abstractNumId w:val="4"/>
  </w:num>
  <w:num w:numId="9">
    <w:abstractNumId w:val="8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7B96"/>
    <w:rsid w:val="000078E0"/>
    <w:rsid w:val="00007C85"/>
    <w:rsid w:val="00013070"/>
    <w:rsid w:val="00020D95"/>
    <w:rsid w:val="00021983"/>
    <w:rsid w:val="00023422"/>
    <w:rsid w:val="0004359C"/>
    <w:rsid w:val="00073A59"/>
    <w:rsid w:val="00075D9B"/>
    <w:rsid w:val="00083201"/>
    <w:rsid w:val="00097E86"/>
    <w:rsid w:val="000A3E24"/>
    <w:rsid w:val="000A4E35"/>
    <w:rsid w:val="000B4EC4"/>
    <w:rsid w:val="000B68D5"/>
    <w:rsid w:val="000C1333"/>
    <w:rsid w:val="000D200D"/>
    <w:rsid w:val="000D5024"/>
    <w:rsid w:val="000D79E6"/>
    <w:rsid w:val="000E1925"/>
    <w:rsid w:val="000F1C99"/>
    <w:rsid w:val="00102A12"/>
    <w:rsid w:val="001067E9"/>
    <w:rsid w:val="00111EDE"/>
    <w:rsid w:val="00121687"/>
    <w:rsid w:val="00123283"/>
    <w:rsid w:val="00124808"/>
    <w:rsid w:val="001317BF"/>
    <w:rsid w:val="00143711"/>
    <w:rsid w:val="00147F62"/>
    <w:rsid w:val="00152992"/>
    <w:rsid w:val="0015308A"/>
    <w:rsid w:val="00157B19"/>
    <w:rsid w:val="001619DB"/>
    <w:rsid w:val="00166191"/>
    <w:rsid w:val="00166AAF"/>
    <w:rsid w:val="001705B0"/>
    <w:rsid w:val="00172CA4"/>
    <w:rsid w:val="00180C3D"/>
    <w:rsid w:val="001833B6"/>
    <w:rsid w:val="0018700A"/>
    <w:rsid w:val="00191CEC"/>
    <w:rsid w:val="0019297C"/>
    <w:rsid w:val="00194276"/>
    <w:rsid w:val="00195514"/>
    <w:rsid w:val="001A5B06"/>
    <w:rsid w:val="001B07E2"/>
    <w:rsid w:val="001B5AEB"/>
    <w:rsid w:val="001C640B"/>
    <w:rsid w:val="001D031F"/>
    <w:rsid w:val="001D09F0"/>
    <w:rsid w:val="001D7B24"/>
    <w:rsid w:val="001F1496"/>
    <w:rsid w:val="001F498D"/>
    <w:rsid w:val="001F57AD"/>
    <w:rsid w:val="001F5E43"/>
    <w:rsid w:val="001F644C"/>
    <w:rsid w:val="001F6E63"/>
    <w:rsid w:val="00200619"/>
    <w:rsid w:val="00200DA6"/>
    <w:rsid w:val="00222ACD"/>
    <w:rsid w:val="00244D60"/>
    <w:rsid w:val="00247B96"/>
    <w:rsid w:val="0026090A"/>
    <w:rsid w:val="0026372F"/>
    <w:rsid w:val="0026619A"/>
    <w:rsid w:val="0027010E"/>
    <w:rsid w:val="00294C74"/>
    <w:rsid w:val="00295DC9"/>
    <w:rsid w:val="002A0C6B"/>
    <w:rsid w:val="002B1F43"/>
    <w:rsid w:val="002B67A7"/>
    <w:rsid w:val="002C7D71"/>
    <w:rsid w:val="002E6B77"/>
    <w:rsid w:val="00304028"/>
    <w:rsid w:val="003054CF"/>
    <w:rsid w:val="0031065D"/>
    <w:rsid w:val="00313A15"/>
    <w:rsid w:val="00313B3E"/>
    <w:rsid w:val="00324521"/>
    <w:rsid w:val="00324730"/>
    <w:rsid w:val="0033160B"/>
    <w:rsid w:val="003329E3"/>
    <w:rsid w:val="00333075"/>
    <w:rsid w:val="00333090"/>
    <w:rsid w:val="0033526A"/>
    <w:rsid w:val="003365EF"/>
    <w:rsid w:val="00336CDD"/>
    <w:rsid w:val="00337EEE"/>
    <w:rsid w:val="003429A5"/>
    <w:rsid w:val="00355CB6"/>
    <w:rsid w:val="003570CA"/>
    <w:rsid w:val="00364914"/>
    <w:rsid w:val="00365E35"/>
    <w:rsid w:val="00380C36"/>
    <w:rsid w:val="003848A7"/>
    <w:rsid w:val="003849C6"/>
    <w:rsid w:val="003926DD"/>
    <w:rsid w:val="003945B9"/>
    <w:rsid w:val="003958DE"/>
    <w:rsid w:val="003A5BB5"/>
    <w:rsid w:val="003A7895"/>
    <w:rsid w:val="003B7AC2"/>
    <w:rsid w:val="003C1914"/>
    <w:rsid w:val="003C5E87"/>
    <w:rsid w:val="003C644F"/>
    <w:rsid w:val="003D5EEF"/>
    <w:rsid w:val="003F550A"/>
    <w:rsid w:val="00400EF1"/>
    <w:rsid w:val="00401AE0"/>
    <w:rsid w:val="00411305"/>
    <w:rsid w:val="004134BB"/>
    <w:rsid w:val="00414BF8"/>
    <w:rsid w:val="004233B3"/>
    <w:rsid w:val="004257A1"/>
    <w:rsid w:val="0043108E"/>
    <w:rsid w:val="00435F58"/>
    <w:rsid w:val="00440AAC"/>
    <w:rsid w:val="00452BFA"/>
    <w:rsid w:val="00456017"/>
    <w:rsid w:val="00456526"/>
    <w:rsid w:val="004603D9"/>
    <w:rsid w:val="00465490"/>
    <w:rsid w:val="00472273"/>
    <w:rsid w:val="004737C9"/>
    <w:rsid w:val="004762CC"/>
    <w:rsid w:val="00494101"/>
    <w:rsid w:val="00496825"/>
    <w:rsid w:val="00496A0D"/>
    <w:rsid w:val="00497EF1"/>
    <w:rsid w:val="004A0C28"/>
    <w:rsid w:val="004B7DDC"/>
    <w:rsid w:val="004C1DB5"/>
    <w:rsid w:val="004C5046"/>
    <w:rsid w:val="004D7828"/>
    <w:rsid w:val="00500364"/>
    <w:rsid w:val="005005BB"/>
    <w:rsid w:val="005204BA"/>
    <w:rsid w:val="0053001D"/>
    <w:rsid w:val="00531BFA"/>
    <w:rsid w:val="005422C6"/>
    <w:rsid w:val="00542D72"/>
    <w:rsid w:val="00544309"/>
    <w:rsid w:val="00545D1C"/>
    <w:rsid w:val="0056218C"/>
    <w:rsid w:val="00566EC9"/>
    <w:rsid w:val="00567063"/>
    <w:rsid w:val="005678EA"/>
    <w:rsid w:val="00574830"/>
    <w:rsid w:val="00574874"/>
    <w:rsid w:val="0057629B"/>
    <w:rsid w:val="005814C9"/>
    <w:rsid w:val="00581668"/>
    <w:rsid w:val="0058700A"/>
    <w:rsid w:val="005962EC"/>
    <w:rsid w:val="005A1A55"/>
    <w:rsid w:val="005A4B63"/>
    <w:rsid w:val="005B5F96"/>
    <w:rsid w:val="005C3E4B"/>
    <w:rsid w:val="005C7E30"/>
    <w:rsid w:val="005D1DE1"/>
    <w:rsid w:val="005D3B53"/>
    <w:rsid w:val="005D408D"/>
    <w:rsid w:val="005D6AEB"/>
    <w:rsid w:val="005E56BC"/>
    <w:rsid w:val="005E5A42"/>
    <w:rsid w:val="005E60E8"/>
    <w:rsid w:val="005E6A63"/>
    <w:rsid w:val="005E7E6E"/>
    <w:rsid w:val="005F512A"/>
    <w:rsid w:val="005F5259"/>
    <w:rsid w:val="005F6214"/>
    <w:rsid w:val="005F71D1"/>
    <w:rsid w:val="00603823"/>
    <w:rsid w:val="0060720A"/>
    <w:rsid w:val="0063516F"/>
    <w:rsid w:val="00636CB4"/>
    <w:rsid w:val="0063734E"/>
    <w:rsid w:val="00652B06"/>
    <w:rsid w:val="006606BE"/>
    <w:rsid w:val="006609E6"/>
    <w:rsid w:val="0066555C"/>
    <w:rsid w:val="006669C6"/>
    <w:rsid w:val="00674310"/>
    <w:rsid w:val="00677309"/>
    <w:rsid w:val="00680197"/>
    <w:rsid w:val="006A58C2"/>
    <w:rsid w:val="006A630E"/>
    <w:rsid w:val="006C5C01"/>
    <w:rsid w:val="006C720F"/>
    <w:rsid w:val="006D410D"/>
    <w:rsid w:val="006E27CA"/>
    <w:rsid w:val="006E476B"/>
    <w:rsid w:val="006E5B68"/>
    <w:rsid w:val="006F2007"/>
    <w:rsid w:val="006F3605"/>
    <w:rsid w:val="006F4899"/>
    <w:rsid w:val="006F779E"/>
    <w:rsid w:val="00707219"/>
    <w:rsid w:val="007144DB"/>
    <w:rsid w:val="00723C33"/>
    <w:rsid w:val="00730F69"/>
    <w:rsid w:val="00730FCB"/>
    <w:rsid w:val="007379E9"/>
    <w:rsid w:val="00751CF5"/>
    <w:rsid w:val="007521AF"/>
    <w:rsid w:val="00752A1F"/>
    <w:rsid w:val="0075546E"/>
    <w:rsid w:val="00755757"/>
    <w:rsid w:val="00756124"/>
    <w:rsid w:val="007576A4"/>
    <w:rsid w:val="0076081A"/>
    <w:rsid w:val="007637BB"/>
    <w:rsid w:val="007714EF"/>
    <w:rsid w:val="00775415"/>
    <w:rsid w:val="007769B5"/>
    <w:rsid w:val="00781370"/>
    <w:rsid w:val="00781F39"/>
    <w:rsid w:val="00785AFF"/>
    <w:rsid w:val="00785DDF"/>
    <w:rsid w:val="0079158F"/>
    <w:rsid w:val="00794187"/>
    <w:rsid w:val="00796E89"/>
    <w:rsid w:val="007A16FB"/>
    <w:rsid w:val="007A189D"/>
    <w:rsid w:val="007A3607"/>
    <w:rsid w:val="007B19D5"/>
    <w:rsid w:val="007B3680"/>
    <w:rsid w:val="007B36F0"/>
    <w:rsid w:val="007B684A"/>
    <w:rsid w:val="007C444B"/>
    <w:rsid w:val="007D1B21"/>
    <w:rsid w:val="007E080D"/>
    <w:rsid w:val="007F19AE"/>
    <w:rsid w:val="007F5473"/>
    <w:rsid w:val="0080078E"/>
    <w:rsid w:val="00800DE4"/>
    <w:rsid w:val="00801793"/>
    <w:rsid w:val="0081126E"/>
    <w:rsid w:val="0081332A"/>
    <w:rsid w:val="008139EF"/>
    <w:rsid w:val="0082140E"/>
    <w:rsid w:val="00824603"/>
    <w:rsid w:val="00825935"/>
    <w:rsid w:val="008306F4"/>
    <w:rsid w:val="0083623D"/>
    <w:rsid w:val="008509D5"/>
    <w:rsid w:val="008555E5"/>
    <w:rsid w:val="008657D3"/>
    <w:rsid w:val="0087746D"/>
    <w:rsid w:val="00877682"/>
    <w:rsid w:val="00881D29"/>
    <w:rsid w:val="008B12CE"/>
    <w:rsid w:val="008B2690"/>
    <w:rsid w:val="008B2927"/>
    <w:rsid w:val="008B595C"/>
    <w:rsid w:val="008B73CD"/>
    <w:rsid w:val="008C1D6D"/>
    <w:rsid w:val="008D1B48"/>
    <w:rsid w:val="008D1DB6"/>
    <w:rsid w:val="008D2013"/>
    <w:rsid w:val="008D3C35"/>
    <w:rsid w:val="008D490E"/>
    <w:rsid w:val="008D72B9"/>
    <w:rsid w:val="008E224A"/>
    <w:rsid w:val="008F4F8D"/>
    <w:rsid w:val="008F5E7B"/>
    <w:rsid w:val="009004DC"/>
    <w:rsid w:val="00900F9E"/>
    <w:rsid w:val="00912A40"/>
    <w:rsid w:val="0093521F"/>
    <w:rsid w:val="00936CDD"/>
    <w:rsid w:val="00947184"/>
    <w:rsid w:val="009518F0"/>
    <w:rsid w:val="009615EC"/>
    <w:rsid w:val="00962188"/>
    <w:rsid w:val="00967035"/>
    <w:rsid w:val="009757D5"/>
    <w:rsid w:val="009802C7"/>
    <w:rsid w:val="00983B9A"/>
    <w:rsid w:val="00985A13"/>
    <w:rsid w:val="00993552"/>
    <w:rsid w:val="0099711B"/>
    <w:rsid w:val="009A0479"/>
    <w:rsid w:val="009C04D5"/>
    <w:rsid w:val="009C0B65"/>
    <w:rsid w:val="009C0CE5"/>
    <w:rsid w:val="009C0F51"/>
    <w:rsid w:val="009C3635"/>
    <w:rsid w:val="009D0B9A"/>
    <w:rsid w:val="009D3CDF"/>
    <w:rsid w:val="009D7F27"/>
    <w:rsid w:val="009E11A4"/>
    <w:rsid w:val="009E48E7"/>
    <w:rsid w:val="009F7E83"/>
    <w:rsid w:val="00A11700"/>
    <w:rsid w:val="00A14ADD"/>
    <w:rsid w:val="00A157B8"/>
    <w:rsid w:val="00A271F2"/>
    <w:rsid w:val="00A27FE3"/>
    <w:rsid w:val="00A4291F"/>
    <w:rsid w:val="00A44BA7"/>
    <w:rsid w:val="00A45EA3"/>
    <w:rsid w:val="00A461DE"/>
    <w:rsid w:val="00A6061E"/>
    <w:rsid w:val="00A632ED"/>
    <w:rsid w:val="00A65363"/>
    <w:rsid w:val="00A82531"/>
    <w:rsid w:val="00A84242"/>
    <w:rsid w:val="00A856CD"/>
    <w:rsid w:val="00A900BB"/>
    <w:rsid w:val="00A91CA2"/>
    <w:rsid w:val="00A93D33"/>
    <w:rsid w:val="00AA1EDA"/>
    <w:rsid w:val="00AA3042"/>
    <w:rsid w:val="00AA30FE"/>
    <w:rsid w:val="00AA34CD"/>
    <w:rsid w:val="00AB1482"/>
    <w:rsid w:val="00AB6411"/>
    <w:rsid w:val="00AB6BFA"/>
    <w:rsid w:val="00AD6374"/>
    <w:rsid w:val="00AD7293"/>
    <w:rsid w:val="00AE7FB8"/>
    <w:rsid w:val="00AF3222"/>
    <w:rsid w:val="00AF3A61"/>
    <w:rsid w:val="00AF647B"/>
    <w:rsid w:val="00AF64C7"/>
    <w:rsid w:val="00B02867"/>
    <w:rsid w:val="00B06132"/>
    <w:rsid w:val="00B127DA"/>
    <w:rsid w:val="00B153D4"/>
    <w:rsid w:val="00B27FB4"/>
    <w:rsid w:val="00B325B9"/>
    <w:rsid w:val="00B33101"/>
    <w:rsid w:val="00B35687"/>
    <w:rsid w:val="00B37BEE"/>
    <w:rsid w:val="00B42AF7"/>
    <w:rsid w:val="00B42B47"/>
    <w:rsid w:val="00B4531F"/>
    <w:rsid w:val="00B45D0D"/>
    <w:rsid w:val="00B47787"/>
    <w:rsid w:val="00B61340"/>
    <w:rsid w:val="00B61488"/>
    <w:rsid w:val="00B62971"/>
    <w:rsid w:val="00B6684C"/>
    <w:rsid w:val="00B72CBA"/>
    <w:rsid w:val="00B824A4"/>
    <w:rsid w:val="00B825A9"/>
    <w:rsid w:val="00B877F1"/>
    <w:rsid w:val="00BA0C3A"/>
    <w:rsid w:val="00BB4F51"/>
    <w:rsid w:val="00BB610F"/>
    <w:rsid w:val="00BB737A"/>
    <w:rsid w:val="00BC24FB"/>
    <w:rsid w:val="00BC6EB5"/>
    <w:rsid w:val="00BC774A"/>
    <w:rsid w:val="00BC7D98"/>
    <w:rsid w:val="00BD0516"/>
    <w:rsid w:val="00BD436A"/>
    <w:rsid w:val="00BD5D09"/>
    <w:rsid w:val="00BE3A70"/>
    <w:rsid w:val="00C0189A"/>
    <w:rsid w:val="00C01B18"/>
    <w:rsid w:val="00C2380B"/>
    <w:rsid w:val="00C3034F"/>
    <w:rsid w:val="00C353D4"/>
    <w:rsid w:val="00C36472"/>
    <w:rsid w:val="00C40E96"/>
    <w:rsid w:val="00C43BC0"/>
    <w:rsid w:val="00C600AB"/>
    <w:rsid w:val="00C62ED2"/>
    <w:rsid w:val="00CA71A5"/>
    <w:rsid w:val="00CB3791"/>
    <w:rsid w:val="00CC30EC"/>
    <w:rsid w:val="00CD23AD"/>
    <w:rsid w:val="00CE3A3E"/>
    <w:rsid w:val="00CE5DCE"/>
    <w:rsid w:val="00CF4CD3"/>
    <w:rsid w:val="00CF4FB3"/>
    <w:rsid w:val="00D032F2"/>
    <w:rsid w:val="00D06F17"/>
    <w:rsid w:val="00D13AA3"/>
    <w:rsid w:val="00D24A74"/>
    <w:rsid w:val="00D24C2F"/>
    <w:rsid w:val="00D24EC1"/>
    <w:rsid w:val="00D24F60"/>
    <w:rsid w:val="00D27990"/>
    <w:rsid w:val="00D352B8"/>
    <w:rsid w:val="00D40DBC"/>
    <w:rsid w:val="00D5464C"/>
    <w:rsid w:val="00D618CE"/>
    <w:rsid w:val="00D6216B"/>
    <w:rsid w:val="00D665D0"/>
    <w:rsid w:val="00D72B5F"/>
    <w:rsid w:val="00D81FBD"/>
    <w:rsid w:val="00D82C6D"/>
    <w:rsid w:val="00D92D43"/>
    <w:rsid w:val="00D92F1E"/>
    <w:rsid w:val="00D97158"/>
    <w:rsid w:val="00DA32E5"/>
    <w:rsid w:val="00DA5231"/>
    <w:rsid w:val="00DB4758"/>
    <w:rsid w:val="00DB6063"/>
    <w:rsid w:val="00DC5332"/>
    <w:rsid w:val="00DC5B59"/>
    <w:rsid w:val="00DC631E"/>
    <w:rsid w:val="00DC6692"/>
    <w:rsid w:val="00DD05A3"/>
    <w:rsid w:val="00DD1B87"/>
    <w:rsid w:val="00DF14D0"/>
    <w:rsid w:val="00DF71F5"/>
    <w:rsid w:val="00E06CD0"/>
    <w:rsid w:val="00E11595"/>
    <w:rsid w:val="00E13E4C"/>
    <w:rsid w:val="00E22183"/>
    <w:rsid w:val="00E22262"/>
    <w:rsid w:val="00E226B1"/>
    <w:rsid w:val="00E24807"/>
    <w:rsid w:val="00E24E6F"/>
    <w:rsid w:val="00E27776"/>
    <w:rsid w:val="00E31F2D"/>
    <w:rsid w:val="00E3407F"/>
    <w:rsid w:val="00E3427E"/>
    <w:rsid w:val="00E35BF1"/>
    <w:rsid w:val="00E37423"/>
    <w:rsid w:val="00E44C45"/>
    <w:rsid w:val="00E50BC9"/>
    <w:rsid w:val="00E572AE"/>
    <w:rsid w:val="00E6248E"/>
    <w:rsid w:val="00E6510A"/>
    <w:rsid w:val="00E90DD0"/>
    <w:rsid w:val="00E92B74"/>
    <w:rsid w:val="00EA1A13"/>
    <w:rsid w:val="00EA540E"/>
    <w:rsid w:val="00EB1644"/>
    <w:rsid w:val="00EB3358"/>
    <w:rsid w:val="00EC47A2"/>
    <w:rsid w:val="00EC6FF6"/>
    <w:rsid w:val="00ED118F"/>
    <w:rsid w:val="00ED348B"/>
    <w:rsid w:val="00ED70DB"/>
    <w:rsid w:val="00ED7E74"/>
    <w:rsid w:val="00EE0275"/>
    <w:rsid w:val="00EF5637"/>
    <w:rsid w:val="00F11874"/>
    <w:rsid w:val="00F129D0"/>
    <w:rsid w:val="00F1595C"/>
    <w:rsid w:val="00F164D2"/>
    <w:rsid w:val="00F2011A"/>
    <w:rsid w:val="00F31196"/>
    <w:rsid w:val="00F34EBA"/>
    <w:rsid w:val="00F5239E"/>
    <w:rsid w:val="00F552BC"/>
    <w:rsid w:val="00F56540"/>
    <w:rsid w:val="00F5667F"/>
    <w:rsid w:val="00F6176A"/>
    <w:rsid w:val="00F65933"/>
    <w:rsid w:val="00F6725D"/>
    <w:rsid w:val="00F812E8"/>
    <w:rsid w:val="00F903C6"/>
    <w:rsid w:val="00FA6A60"/>
    <w:rsid w:val="00FA6EDA"/>
    <w:rsid w:val="00FB17FF"/>
    <w:rsid w:val="00FB1AC7"/>
    <w:rsid w:val="00FD72E7"/>
    <w:rsid w:val="00FF0C17"/>
    <w:rsid w:val="00FF24AB"/>
    <w:rsid w:val="00FF4D14"/>
    <w:rsid w:val="00FF7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B292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57A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57A1"/>
  </w:style>
  <w:style w:styleId="Tekstbalonia" w:type="paragraph">
    <w:name w:val="Balloon Text"/>
    <w:basedOn w:val="Normal"/>
    <w:semiHidden/>
    <w:rsid w:val="005F71D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E60E8"/>
    <w:pPr>
      <w:jc w:val="both"/>
    </w:pPr>
  </w:style>
  <w:style w:customStyle="true" w:styleId="TijelotekstaChar" w:type="character">
    <w:name w:val="Tijelo teksta Char"/>
    <w:link w:val="Tijeloteksta"/>
    <w:rsid w:val="004C1DB5"/>
    <w:rPr>
      <w:sz w:val="24"/>
      <w:szCs w:val="24"/>
    </w:rPr>
  </w:style>
  <w:style w:styleId="Bezproreda" w:type="paragraph">
    <w:name w:val="No Spacing"/>
    <w:uiPriority w:val="1"/>
    <w:qFormat/>
    <w:rsid w:val="00BB737A"/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007C8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44BA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44B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4B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4B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4B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B292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57A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57A1"/>
  </w:style>
  <w:style w:styleId="Tekstbalonia" w:type="paragraph">
    <w:name w:val="Balloon Text"/>
    <w:basedOn w:val="Normal"/>
    <w:semiHidden/>
    <w:rsid w:val="005F71D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E60E8"/>
    <w:pPr>
      <w:jc w:val="both"/>
    </w:pPr>
  </w:style>
  <w:style w:customStyle="1" w:styleId="TijelotekstaChar" w:type="character">
    <w:name w:val="Tijelo teksta Char"/>
    <w:link w:val="Tijeloteksta"/>
    <w:rsid w:val="004C1DB5"/>
    <w:rPr>
      <w:sz w:val="24"/>
      <w:szCs w:val="24"/>
    </w:rPr>
  </w:style>
  <w:style w:styleId="Bezproreda" w:type="paragraph">
    <w:name w:val="No Spacing"/>
    <w:uiPriority w:val="1"/>
    <w:qFormat/>
    <w:rsid w:val="00BB737A"/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007C8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44BA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44B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4B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4B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4B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2017.</izvorni_sadrzaj>
    <derivirana_varijabla naziv="DomainObject.DatumDonosenjaOdluke_1">31.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860</izvorni_sadrzaj>
    <derivirana_varijabla naziv="DomainObject.Predmet.Broj_1">860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veljače 2017.</izvorni_sadrzaj>
    <derivirana_varijabla naziv="DomainObject.Predmet.DatumRjesavanja_1">14.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St-860/2016</izvorni_sadrzaj>
    <derivirana_varijabla naziv="DomainObject.Predmet.OznakaBroj_1">St-860/2016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BONOVENTURE d.o.o. za trgovinu</izvorni_sadrzaj>
    <derivirana_varijabla naziv="DomainObject.Predmet.ProtustrankaFormated_1">  BONOVENTURE d.o.o. za trgovinu</derivirana_varijabla>
  </DomainObject.Predmet.ProtustrankaFormated>
  <DomainObject.Predmet.ProtustrankaFormatedOIB>
    <izvorni_sadrzaj>  BONOVENTURE d.o.o. za trgovinu, OIB 89898539905</izvorni_sadrzaj>
    <derivirana_varijabla naziv="DomainObject.Predmet.ProtustrankaFormatedOIB_1">  BONOVENTURE d.o.o. za trgovinu, OIB 89898539905</derivirana_varijabla>
  </DomainObject.Predmet.ProtustrankaFormatedOIB>
  <DomainObject.Predmet.ProtustrankaFormatedWithAdress>
    <izvorni_sadrzaj> BONOVENTURE d.o.o. za trgovinu, Vatroslava Lisinskog 7, 31220 Višnjevac</izvorni_sadrzaj>
    <derivirana_varijabla naziv="DomainObject.Predmet.ProtustrankaFormatedWithAdress_1"> BONOVENTURE d.o.o. za trgovinu, Vatroslava Lisinskog 7, 31220 Višnjevac</derivirana_varijabla>
  </DomainObject.Predmet.ProtustrankaFormatedWithAdress>
  <DomainObject.Predmet.ProtustrankaFormatedWithAdressOIB>
    <izvorni_sadrzaj> BONOVENTURE d.o.o. za trgovinu, OIB 89898539905, Vatroslava Lisinskog 7, 31220 Višnjevac</izvorni_sadrzaj>
    <derivirana_varijabla naziv="DomainObject.Predmet.ProtustrankaFormatedWithAdressOIB_1"> BONOVENTURE d.o.o. za trgovinu, OIB 89898539905, Vatroslava Lisinskog 7, 31220 Višnjevac</derivirana_varijabla>
  </DomainObject.Predmet.ProtustrankaFormatedWithAdressOIB>
  <DomainObject.Predmet.ProtustrankaWithAdress>
    <izvorni_sadrzaj>BONOVENTURE d.o.o. za trgovinu Vatroslava Lisinskog 7, 31220 Višnjevac</izvorni_sadrzaj>
    <derivirana_varijabla naziv="DomainObject.Predmet.ProtustrankaWithAdress_1">BONOVENTURE d.o.o. za trgovinu Vatroslava Lisinskog 7, 31220 Višnjevac</derivirana_varijabla>
  </DomainObject.Predmet.ProtustrankaWithAdress>
  <DomainObject.Predmet.ProtustrankaWithAdressOIB>
    <izvorni_sadrzaj>BONOVENTURE d.o.o. za trgovinu, OIB 89898539905, Vatroslava Lisinskog 7, 31220 Višnjevac</izvorni_sadrzaj>
    <derivirana_varijabla naziv="DomainObject.Predmet.ProtustrankaWithAdressOIB_1">BONOVENTURE d.o.o. za trgovinu, OIB 89898539905, Vatroslava Lisinskog 7, 31220 Višnjevac</derivirana_varijabla>
  </DomainObject.Predmet.ProtustrankaWithAdressOIB>
  <DomainObject.Predmet.ProtustrankaNazivFormated>
    <izvorni_sadrzaj>BONOVENTURE d.o.o. za trgovinu</izvorni_sadrzaj>
    <derivirana_varijabla naziv="DomainObject.Predmet.ProtustrankaNazivFormated_1">BONOVENTURE d.o.o. za trgovinu</derivirana_varijabla>
  </DomainObject.Predmet.ProtustrankaNazivFormated>
  <DomainObject.Predmet.ProtustrankaNazivFormatedOIB>
    <izvorni_sadrzaj>BONOVENTURE d.o.o. za trgovinu, OIB 89898539905</izvorni_sadrzaj>
    <derivirana_varijabla naziv="DomainObject.Predmet.ProtustrankaNazivFormatedOIB_1">BONOVENTURE d.o.o. za trgovinu, OIB 89898539905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52634238587</izvorni_sadrzaj>
    <derivirana_varijabla naziv="DomainObject.Predmet.StrankaFormatedOIB_1">  RH MINISTARSTVO FINANCIJA, OIB 52634238587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52634238587</izvorni_sadrzaj>
    <derivirana_varijabla naziv="DomainObject.Predmet.StrankaFormatedWithAdressOIB_1"> RH MINISTARSTVO FINANCIJA, OIB 52634238587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52634238587</item>
    </izvorni_sadrzaj>
    <derivirana_varijabla naziv="DomainObject.Predmet.StrankaListFormatedOIB_1">
      <item>RH MINISTARSTVO FINANCIJA, OIB 52634238587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52634238587</item>
    </izvorni_sadrzaj>
    <derivirana_varijabla naziv="DomainObject.Predmet.StrankaListFormatedWithAdressOIB_1">
      <item>RH MINISTARSTVO FINANCIJA, OIB 52634238587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BONOVENTURE d.o.o. za trgovinu</item>
    </izvorni_sadrzaj>
    <derivirana_varijabla naziv="DomainObject.Predmet.ProtuStrankaListFormated_1">
      <item>BONOVENTURE d.o.o. za trgovinu</item>
    </derivirana_varijabla>
  </DomainObject.Predmet.ProtuStrankaListFormated>
  <DomainObject.Predmet.ProtuStrankaListFormatedOIB>
    <izvorni_sadrzaj>
      <item>BONOVENTURE d.o.o. za trgovinu, OIB 89898539905</item>
    </izvorni_sadrzaj>
    <derivirana_varijabla naziv="DomainObject.Predmet.ProtuStrankaListFormatedOIB_1">
      <item>BONOVENTURE d.o.o. za trgovinu, OIB 89898539905</item>
    </derivirana_varijabla>
  </DomainObject.Predmet.ProtuStrankaListFormatedOIB>
  <DomainObject.Predmet.ProtuStrankaListFormatedWithAdress>
    <izvorni_sadrzaj>
      <item>BONOVENTURE d.o.o. za trgovinu, Vatroslava Lisinskog 7, 31220 Višnjevac</item>
    </izvorni_sadrzaj>
    <derivirana_varijabla naziv="DomainObject.Predmet.ProtuStrankaListFormatedWithAdress_1">
      <item>BONOVENTURE d.o.o. za trgovinu, Vatroslava Lisinskog 7, 31220 Višnjevac</item>
    </derivirana_varijabla>
  </DomainObject.Predmet.ProtuStrankaListFormatedWithAdress>
  <DomainObject.Predmet.ProtuStrankaListFormatedWithAdressOIB>
    <izvorni_sadrzaj>
      <item>BONOVENTURE d.o.o. za trgovinu, OIB 89898539905, Vatroslava Lisinskog 7, 31220 Višnjevac</item>
    </izvorni_sadrzaj>
    <derivirana_varijabla naziv="DomainObject.Predmet.ProtuStrankaListFormatedWithAdressOIB_1">
      <item>BONOVENTURE d.o.o. za trgovinu, OIB 89898539905, Vatroslava Lisinskog 7, 31220 Višnjevac</item>
    </derivirana_varijabla>
  </DomainObject.Predmet.ProtuStrankaListFormatedWithAdressOIB>
  <DomainObject.Predmet.ProtuStrankaListNazivFormated>
    <izvorni_sadrzaj>
      <item>BONOVENTURE d.o.o. za trgovinu</item>
    </izvorni_sadrzaj>
    <derivirana_varijabla naziv="DomainObject.Predmet.ProtuStrankaListNazivFormated_1">
      <item>BONOVENTURE d.o.o. za trgovinu</item>
    </derivirana_varijabla>
  </DomainObject.Predmet.ProtuStrankaListNazivFormated>
  <DomainObject.Predmet.ProtuStrankaListNazivFormatedOIB>
    <izvorni_sadrzaj>
      <item>BONOVENTURE d.o.o. za trgovinu, OIB 89898539905</item>
    </izvorni_sadrzaj>
    <derivirana_varijabla naziv="DomainObject.Predmet.ProtuStrankaListNazivFormatedOIB_1">
      <item>BONOVENTURE d.o.o. za trgovinu, OIB 89898539905</item>
    </derivirana_varijabla>
  </DomainObject.Predmet.ProtuStrankaListNazivFormatedOIB>
  <DomainObject.Predmet.OstaliListFormated>
    <izvorni_sadrzaj>
      <item>ŽDO U OSIJEKU</item>
    </izvorni_sadrzaj>
    <derivirana_varijabla naziv="DomainObject.Predmet.OstaliListFormated_1">
      <item>ŽDO U OSIJEKU</item>
    </derivirana_varijabla>
  </DomainObject.Predmet.OstaliListFormated>
  <DomainObject.Predmet.OstaliListFormatedOIB>
    <izvorni_sadrzaj>
      <item>ŽDO U OSIJEKU</item>
    </izvorni_sadrzaj>
    <derivirana_varijabla naziv="DomainObject.Predmet.OstaliListFormatedOIB_1">
      <item>ŽDO U OSIJEKU</item>
    </derivirana_varijabla>
  </DomainObject.Predmet.OstaliListFormatedOIB>
  <DomainObject.Predmet.OstaliListFormatedWithAdress>
    <izvorni_sadrzaj>
      <item>ŽDO U OSIJEKU</item>
    </izvorni_sadrzaj>
    <derivirana_varijabla naziv="DomainObject.Predmet.OstaliListFormatedWithAdress_1">
      <item>ŽDO U OSIJEKU</item>
    </derivirana_varijabla>
  </DomainObject.Predmet.OstaliListFormatedWithAdress>
  <DomainObject.Predmet.OstaliListFormatedWithAdressOIB>
    <izvorni_sadrzaj>
      <item>ŽDO U OSIJEKU</item>
    </izvorni_sadrzaj>
    <derivirana_varijabla naziv="DomainObject.Predmet.OstaliListFormatedWithAdressOIB_1">
      <item>ŽDO U OSIJEKU</item>
    </derivirana_varijabla>
  </DomainObject.Predmet.OstaliListFormatedWithAdressOIB>
  <DomainObject.Predmet.OstaliListNazivFormated>
    <izvorni_sadrzaj>
      <item>ŽDO U OSIJEKU</item>
    </izvorni_sadrzaj>
    <derivirana_varijabla naziv="DomainObject.Predmet.OstaliListNazivFormated_1">
      <item>ŽDO U OSIJEKU</item>
    </derivirana_varijabla>
  </DomainObject.Predmet.OstaliListNazivFormated>
  <DomainObject.Predmet.OstaliListNazivFormatedOIB>
    <izvorni_sadrzaj>
      <item>ŽDO U OSIJEKU</item>
    </izvorni_sadrzaj>
    <derivirana_varijabla naziv="DomainObject.Predmet.OstaliListNazivFormatedOIB_1">
      <item>ŽDO U OSIJEKU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BONOVENTURE d.o.o. za trgovinu</izvorni_sadrzaj>
    <derivirana_varijabla naziv="DomainObject.Predmet.ProtustrankaIDrugi_1">BONOVENTURE d.o.o. za trgovinu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BONOVENTURE d.o.o. za trgovinu, OIB 89898539905, Vatroslava Lisinskog 7, 31220 Višnjevac</izvorni_sadrzaj>
    <derivirana_varijabla naziv="DomainObject.Predmet.ProtustrankaIDrugiAdressOIB_1">BONOVENTURE d.o.o. za trgovinu, OIB 89898539905, Vatroslava Lisinskog 7, 31220 Višnjevac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veljače 2017.</izvorni_sadrzaj>
    <derivirana_varijabla naziv="DomainObject.Predmet.OdlukaRjesenje.DatumDonosenjaOdluke_1">14. veljače 2017.</derivirana_varijabla>
  </DomainObject.Predmet.OdlukaRjesenje.DatumDonosenjaOdluke>
  <DomainObject.Predmet.OdlukaRjesenje.DatumPravomocnosti>
    <izvorni_sadrzaj>6. ožujka 2017.</izvorni_sadrzaj>
    <derivirana_varijabla naziv="DomainObject.Predmet.OdlukaRjesenje.DatumPravomocnosti_1">6. ožujka 2017.</derivirana_varijabla>
  </DomainObject.Predmet.OdlukaRjesenje.DatumPravomocnosti>
  <DomainObject.Predmet.OdlukaRjesenje.Oznaka>
    <izvorni_sadrzaj>St-860/2016-22</izvorni_sadrzaj>
    <derivirana_varijabla naziv="DomainObject.Predmet.OdlukaRjesenje.Oznaka_1">St-860/2016-22</derivirana_varijabla>
  </DomainObject.Predmet.OdlukaRjesenje.Oznaka>
  <DomainObject.Predmet.SudioniciListNaziv>
    <izvorni_sadrzaj>
      <item>BONOVENTURE d.o.o. za trgovinu</item>
      <item>RH MINISTARSTVO FINANCIJA</item>
      <item>ŽDO U OSIJEKU</item>
    </izvorni_sadrzaj>
    <derivirana_varijabla naziv="DomainObject.Predmet.SudioniciListNaziv_1">
      <item>BONOVENTURE d.o.o. za trgovinu</item>
      <item>RH MINISTARSTVO FINANCIJA</item>
      <item>ŽDO U OSIJEKU</item>
    </derivirana_varijabla>
  </DomainObject.Predmet.SudioniciListNaziv>
  <DomainObject.Predmet.SudioniciListAdressOIB>
    <izvorni_sadrzaj>
      <item>BONOVENTURE d.o.o. za trgovinu, OIB 89898539905, Vatroslava Lisinskog 7,31220 Višnjevac</item>
      <item>RH MINISTARSTVO FINANCIJA, OIB 52634238587</item>
      <item>ŽDO U OSIJEKU</item>
    </izvorni_sadrzaj>
    <derivirana_varijabla naziv="DomainObject.Predmet.SudioniciListAdressOIB_1">
      <item>BONOVENTURE d.o.o. za trgovinu, OIB 89898539905, Vatroslava Lisinskog 7,31220 Višnjevac</item>
      <item>RH MINISTARSTVO FINANCIJA, OIB 52634238587</item>
      <item>ŽDO U OSIJEKU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89898539905</item>
      <item>, OIB 52634238587</item>
      <item>, OIB null</item>
    </izvorni_sadrzaj>
    <derivirana_varijabla naziv="DomainObject.Predmet.SudioniciListNazivOIB_1">
      <item>, OIB 89898539905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Zec, OIB 74714129984, Kardinala A. Stepinca Osijek</item>
      <item>Duško Zec, OIB 74714129984, Kardinala A. Stepinca Osijek</item>
    </izvorni_sadrzaj>
    <derivirana_varijabla naziv="DomainObject.Predmet.StecajniUpraviteljiListAddressOIB_1">
      <item>Duško Zec, OIB 74714129984, Kardinala A. Stepinca Osijek</item>
      <item>Duško Zec, OIB 74714129984, Kardinala A. Stepinca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917B48-6D6F-4998-919F-A64C7A7F56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163</properties:Words>
  <properties:Characters>840</properties:Characters>
  <properties:Lines>55</properties:Lines>
  <properties:Paragraphs>16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V-St-213/01-</vt:lpstr>
    </vt:vector>
  </properties:TitlesOfParts>
  <properties:LinksUpToDate>false</properties:LinksUpToDate>
  <properties:CharactersWithSpaces>1019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2016-09-16T09:17:00Z</dcterms:created>
  <dc:creator>Korisnik</dc:creator>
  <cp:lastModifiedBy>Danijela Sekulić</cp:lastModifiedBy>
  <cp:lastPrinted>2017-03-31T11:03:00Z</cp:lastPrinted>
  <dcterms:modified xmlns:xsi="http://www.w3.org/2001/XMLSchema-instance" xsi:type="dcterms:W3CDTF">2017-03-31T11:04:00Z</dcterms:modified>
  <cp:revision>11</cp:revision>
  <dc:title>V-St-213/01-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