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2a77" w14:paraId="3f32a77" w:rsidRDefault="006038D0" w:rsidP="006038D0" w:rsidR="006038D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:rsidRDefault="006038D0" w:rsidP="006038D0" w:rsidR="006038D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6038D0" w:rsidP="006038D0" w:rsidR="006038D0">
      <w:r>
        <w:t xml:space="preserve"> 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038D0" w:rsidP="006038D0" w:rsidR="006038D0">
      <w:r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</w:p>
    <w:p w:rsidRDefault="006038D0" w:rsidP="006038D0" w:rsidR="006038D0">
      <w:r>
        <w:t xml:space="preserve">     </w:t>
      </w:r>
      <w:r>
        <w:tab/>
        <w:t xml:space="preserve">           </w:t>
      </w:r>
    </w:p>
    <w:p w:rsidRDefault="006038D0" w:rsidP="006038D0" w:rsidR="006038D0">
      <w:pPr>
        <w:jc w:val="both"/>
      </w:pPr>
      <w:r>
        <w:tab/>
      </w:r>
    </w:p>
    <w:p w:rsidRDefault="006038D0" w:rsidP="006038D0" w:rsidR="006038D0">
      <w:pPr>
        <w:jc w:val="center"/>
      </w:pPr>
      <w:r>
        <w:t>R E P U B L I K A  H R V A T S K A</w:t>
      </w:r>
    </w:p>
    <w:p w:rsidRDefault="006038D0" w:rsidP="006038D0" w:rsidR="006038D0"/>
    <w:p w:rsidRDefault="006038D0" w:rsidP="006038D0" w:rsidR="006038D0">
      <w:pPr>
        <w:jc w:val="center"/>
      </w:pPr>
      <w:r>
        <w:t>R J E Š E NJ E</w:t>
      </w:r>
    </w:p>
    <w:p w:rsidRDefault="006038D0" w:rsidP="006038D0" w:rsidR="006038D0"/>
    <w:p w:rsidRDefault="006038D0" w:rsidP="006038D0" w:rsidR="006038D0">
      <w:pPr>
        <w:jc w:val="both"/>
      </w:pPr>
      <w:r>
        <w:tab/>
        <w:t xml:space="preserve">Trgovački sud u Pazinu, po sucu Damiru Rabaru, po prijedlogu predlagatelja  </w:t>
      </w:r>
      <w:r w:rsidR="00867AC8">
        <w:t>REPUBLIKA HRVATSKA, Ministarstvo financija, Porezna uprava, Područni ured Istra, Primorje, Gorski Kotar i Lika</w:t>
      </w:r>
      <w:r>
        <w:t xml:space="preserve">, OIB: </w:t>
      </w:r>
      <w:r w:rsidR="00867AC8">
        <w:t>52634238587, zastupana po Županijskom državnom odvjetništvu u Puli-Pola</w:t>
      </w:r>
      <w:r>
        <w:t xml:space="preserve">, radi otvaranja stečajnog postupka nad dužnikom </w:t>
      </w:r>
      <w:r w:rsidR="005876AF">
        <w:t>NEŠPROJEKT     d. o. o</w:t>
      </w:r>
      <w:r w:rsidR="00867AC8" w:rsidRPr="00867AC8">
        <w:t>.</w:t>
      </w:r>
      <w:r w:rsidR="00E0096E">
        <w:t xml:space="preserve"> </w:t>
      </w:r>
      <w:r w:rsidR="005876AF" w:rsidRPr="005876AF">
        <w:t>Novigrad</w:t>
      </w:r>
      <w:r w:rsidR="00E0096E">
        <w:t xml:space="preserve">, </w:t>
      </w:r>
      <w:r w:rsidR="005876AF" w:rsidRPr="005876AF">
        <w:t>Paulija/bb</w:t>
      </w:r>
      <w:r w:rsidR="00E0096E">
        <w:t xml:space="preserve">, OIB: </w:t>
      </w:r>
      <w:r w:rsidR="005876AF" w:rsidRPr="005876AF">
        <w:t>66625788091</w:t>
      </w:r>
      <w:r w:rsidR="002F3A38">
        <w:t>, dana 19</w:t>
      </w:r>
      <w:r>
        <w:t xml:space="preserve">. srpnja 2016. </w:t>
      </w:r>
    </w:p>
    <w:p w:rsidRDefault="006038D0" w:rsidP="006038D0" w:rsidR="006038D0">
      <w:pPr>
        <w:jc w:val="both"/>
      </w:pPr>
    </w:p>
    <w:p w:rsidRDefault="006038D0" w:rsidP="006038D0" w:rsidR="006038D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  <w:t>I.</w:t>
      </w:r>
      <w:r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5876AF">
        <w:t>NEŠPROJEKT d. o. o</w:t>
      </w:r>
      <w:r w:rsidR="005876AF" w:rsidRPr="00867AC8">
        <w:t>.</w:t>
      </w:r>
      <w:r w:rsidR="005876AF">
        <w:t xml:space="preserve"> </w:t>
      </w:r>
      <w:r w:rsidR="005876AF" w:rsidRPr="005876AF">
        <w:t>Novigrad</w:t>
      </w:r>
      <w:r w:rsidR="005876AF">
        <w:t xml:space="preserve">, </w:t>
      </w:r>
      <w:r w:rsidR="005876AF" w:rsidRPr="005876AF">
        <w:t>Paulija/bb</w:t>
      </w:r>
      <w:r w:rsidR="005876AF">
        <w:t xml:space="preserve">, OIB: </w:t>
      </w:r>
      <w:r w:rsidR="005876AF" w:rsidRPr="005876AF">
        <w:t>66625788091</w:t>
      </w:r>
      <w:r>
        <w:rPr>
          <w:lang w:val="pl-PL"/>
        </w:rPr>
        <w:t xml:space="preserve">, te se odlučuje održati ročište, pa se </w:t>
      </w:r>
      <w:r>
        <w:rPr>
          <w:b/>
          <w:lang w:val="pl-PL"/>
        </w:rPr>
        <w:t xml:space="preserve">ročište zakazuje za dan </w:t>
      </w:r>
      <w:r w:rsidR="005876AF">
        <w:rPr>
          <w:b/>
          <w:lang w:val="pl-PL"/>
        </w:rPr>
        <w:t>22</w:t>
      </w:r>
      <w:r>
        <w:rPr>
          <w:b/>
          <w:lang w:val="pl-PL"/>
        </w:rPr>
        <w:t xml:space="preserve">. </w:t>
      </w:r>
      <w:r w:rsidR="005876AF">
        <w:rPr>
          <w:b/>
          <w:lang w:val="pl-PL"/>
        </w:rPr>
        <w:t>rujna</w:t>
      </w:r>
      <w:r>
        <w:rPr>
          <w:b/>
          <w:lang w:val="pl-PL"/>
        </w:rPr>
        <w:t xml:space="preserve"> 2016. u </w:t>
      </w:r>
      <w:r w:rsidR="005876AF">
        <w:rPr>
          <w:b/>
          <w:lang w:val="pl-PL"/>
        </w:rPr>
        <w:t>14:0</w:t>
      </w:r>
      <w:r>
        <w:rPr>
          <w:b/>
          <w:lang w:val="pl-PL"/>
        </w:rPr>
        <w:t>0 sati, u</w:t>
      </w:r>
      <w:r>
        <w:rPr>
          <w:b/>
        </w:rPr>
        <w:t xml:space="preserve"> Trgovačkom sudu u Pazinu, Dršćevka 1, sudnica 2</w:t>
      </w:r>
      <w:r>
        <w:t>,</w:t>
      </w:r>
      <w:r>
        <w:rPr>
          <w:lang w:val="pl-PL"/>
        </w:rPr>
        <w:t xml:space="preserve"> na koje se pozivaju: </w:t>
      </w: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 xml:space="preserve">-  </w:t>
      </w:r>
      <w:r w:rsidR="00867AC8">
        <w:rPr>
          <w:lang w:val="pl-PL"/>
        </w:rPr>
        <w:t xml:space="preserve"> </w:t>
      </w:r>
      <w:r>
        <w:rPr>
          <w:lang w:val="pl-PL"/>
        </w:rPr>
        <w:t>FINA, RC Rijeka, Podružnica Pula, Pula, Giardini 5</w:t>
      </w:r>
    </w:p>
    <w:p w:rsidRDefault="006038D0" w:rsidP="006038D0" w:rsidR="00867AC8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 w:rsidR="00867AC8">
        <w:rPr>
          <w:lang w:val="sv-SE"/>
        </w:rPr>
        <w:t xml:space="preserve">- </w:t>
      </w:r>
      <w:r w:rsidR="00867AC8">
        <w:t xml:space="preserve">REPUBLIKA HRVATSKA, Ministarstvo financija, Porezna uprava, Područni ured Istra, Primorje, Gorski Kotar i Lika, </w:t>
      </w:r>
    </w:p>
    <w:p w:rsidRDefault="006038D0" w:rsidP="006038D0" w:rsidR="006038D0">
      <w:pPr>
        <w:jc w:val="both"/>
      </w:pPr>
      <w:r>
        <w:tab/>
      </w:r>
      <w:r>
        <w:tab/>
        <w:t xml:space="preserve">-  </w:t>
      </w:r>
      <w:r w:rsidR="00867AC8">
        <w:t xml:space="preserve"> </w:t>
      </w:r>
      <w:r>
        <w:t xml:space="preserve">dužnik </w:t>
      </w:r>
      <w:r w:rsidR="005876AF">
        <w:t>NEŠPROJEKT d. o. o</w:t>
      </w:r>
      <w:r w:rsidR="005876AF" w:rsidRPr="00867AC8">
        <w:t>.</w:t>
      </w:r>
      <w:r w:rsidR="005876AF">
        <w:t xml:space="preserve"> </w:t>
      </w:r>
      <w:r w:rsidR="005876AF" w:rsidRPr="005876AF">
        <w:t>Novigrad</w:t>
      </w:r>
      <w:r w:rsidR="005876AF">
        <w:t xml:space="preserve">, </w:t>
      </w:r>
      <w:r w:rsidR="005876AF" w:rsidRPr="005876AF">
        <w:t>Paulija/bb</w:t>
      </w:r>
      <w:r w:rsidR="005876AF">
        <w:t xml:space="preserve">, </w:t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038D0" w:rsidP="006038D0" w:rsidR="006038D0">
      <w:pPr>
        <w:jc w:val="both"/>
        <w:rPr>
          <w:lang w:val="sv-SE"/>
        </w:rPr>
      </w:pPr>
    </w:p>
    <w:p w:rsidRDefault="006038D0" w:rsidP="006038D0" w:rsidR="006038D0">
      <w:pPr>
        <w:jc w:val="both"/>
        <w:rPr>
          <w:lang w:val="sv-SE"/>
        </w:rPr>
      </w:pPr>
      <w:r>
        <w:tab/>
        <w:t>II.</w:t>
      </w:r>
      <w:r>
        <w:tab/>
        <w:t xml:space="preserve">Naređuje se dužniku </w:t>
      </w:r>
      <w:r w:rsidR="005876AF">
        <w:t>NEŠPROJEKT d. o. o</w:t>
      </w:r>
      <w:r w:rsidR="005876AF" w:rsidRPr="00867AC8">
        <w:t>.</w:t>
      </w:r>
      <w:r w:rsidR="005876AF">
        <w:t xml:space="preserve"> </w:t>
      </w:r>
      <w:r w:rsidR="005876AF" w:rsidRPr="005876AF">
        <w:t>Novigrad</w:t>
      </w:r>
      <w:r w:rsidR="005876AF">
        <w:t xml:space="preserve">, </w:t>
      </w:r>
      <w:r w:rsidR="005876AF" w:rsidRPr="005876AF">
        <w:t>Paulija/bb</w:t>
      </w:r>
      <w:r w:rsidR="005876AF">
        <w:t xml:space="preserve">, OIB: </w:t>
      </w:r>
      <w:r w:rsidR="005876AF" w:rsidRPr="005876AF">
        <w:t>66625788091</w:t>
      </w:r>
      <w:r>
        <w:t xml:space="preserve">, da do zakazanog ročišta </w:t>
      </w:r>
      <w:r>
        <w:rPr>
          <w:lang w:val="sv-SE"/>
        </w:rPr>
        <w:t>dostavi sudu popis imovine i obveza dužnika sukladno odredbi čl. 16. st. 3. u svezi s čl. 17. SZ-a.</w:t>
      </w:r>
    </w:p>
    <w:p w:rsidRDefault="006038D0" w:rsidP="006038D0" w:rsidR="006038D0">
      <w:pPr>
        <w:jc w:val="both"/>
      </w:pPr>
      <w:r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6038D0" w:rsidP="006038D0" w:rsidR="006038D0">
      <w:pPr>
        <w:jc w:val="center"/>
      </w:pPr>
      <w:r>
        <w:t>U Pazinu, 1</w:t>
      </w:r>
      <w:r w:rsidR="002F3A38">
        <w:t>9</w:t>
      </w:r>
      <w:r>
        <w:t>. srpnja 2016.</w:t>
      </w:r>
    </w:p>
    <w:p w:rsidRDefault="006038D0" w:rsidP="006038D0" w:rsidR="006038D0">
      <w:pPr>
        <w:jc w:val="center"/>
      </w:pPr>
    </w:p>
    <w:p w:rsidRDefault="006038D0" w:rsidP="006038D0" w:rsidR="006038D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6038D0" w:rsidP="006038D0" w:rsidR="006038D0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Damir Rabar</w:t>
      </w:r>
    </w:p>
    <w:p w:rsidRDefault="00F15FD1" w:rsidP="006038D0" w:rsidR="00F15FD1">
      <w:pPr>
        <w:jc w:val="both"/>
      </w:pPr>
    </w:p>
    <w:p w:rsidRDefault="00F15FD1" w:rsidP="006038D0" w:rsidR="00F15FD1">
      <w:pPr>
        <w:jc w:val="both"/>
      </w:pPr>
    </w:p>
    <w:p w:rsidRDefault="006038D0" w:rsidP="006038D0" w:rsidR="006038D0">
      <w:pPr>
        <w:jc w:val="both"/>
      </w:pPr>
      <w:r>
        <w:t>UPUTA O PRAVNOM LIJEKU:</w:t>
      </w:r>
    </w:p>
    <w:p w:rsidRDefault="006038D0" w:rsidP="006038D0" w:rsidR="006038D0">
      <w:pPr>
        <w:jc w:val="both"/>
      </w:pPr>
      <w:r>
        <w:t>Protiv ovog rješenja nije dopuštena posebna žalba (čl. 115. st. 1.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  <w:r>
        <w:t>DNA: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  <w:rPr>
          <w:lang w:val="pl-PL"/>
        </w:rPr>
      </w:pPr>
      <w:r>
        <w:rPr>
          <w:lang w:val="pl-PL"/>
        </w:rPr>
        <w:t>FINA, RC Rijeka, Podružnica Pula, Pula, Giardini 5</w:t>
      </w:r>
    </w:p>
    <w:p w:rsidRDefault="006038D0" w:rsidP="002F3A38" w:rsidR="002F3A38">
      <w:pPr>
        <w:pStyle w:val="Odlomakpopisa"/>
        <w:numPr>
          <w:ilvl w:val="0"/>
          <w:numId w:val="1"/>
        </w:numPr>
        <w:jc w:val="both"/>
      </w:pPr>
      <w:r w:rsidRPr="002F3A38">
        <w:rPr>
          <w:lang w:val="sv-SE"/>
        </w:rPr>
        <w:t xml:space="preserve">predlagatelj </w:t>
      </w:r>
      <w:r w:rsidR="00867AC8">
        <w:t>REPUBLIKA HRVATSKA, Ministarstvo financija, Porezna uprava, Područni ured Istra, Primorje, Gorski Kotar i Lika po Županijskom državnom odvjetništvu u Puli-Pola, Kranjčevićeva 8</w:t>
      </w:r>
    </w:p>
    <w:p w:rsidRDefault="006038D0" w:rsidP="006038D0" w:rsidR="002F3A38">
      <w:pPr>
        <w:pStyle w:val="Odlomakpopisa"/>
        <w:numPr>
          <w:ilvl w:val="0"/>
          <w:numId w:val="1"/>
        </w:numPr>
        <w:jc w:val="both"/>
      </w:pPr>
      <w:r>
        <w:t xml:space="preserve">dužnik </w:t>
      </w:r>
      <w:r w:rsidR="005876AF">
        <w:t>NEŠPROJEKT d. o. o</w:t>
      </w:r>
      <w:r w:rsidR="005876AF" w:rsidRPr="00867AC8">
        <w:t>.</w:t>
      </w:r>
      <w:r w:rsidR="005876AF">
        <w:t xml:space="preserve"> </w:t>
      </w:r>
      <w:r w:rsidR="005876AF" w:rsidRPr="005876AF">
        <w:t>Novigrad</w:t>
      </w:r>
      <w:r w:rsidR="005876AF">
        <w:t xml:space="preserve">, </w:t>
      </w:r>
      <w:r w:rsidR="005876AF" w:rsidRPr="005876AF">
        <w:t>Paulija/bb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</w:pPr>
      <w:r>
        <w:t>e-Oglasna ploča sudova 8 dana</w:t>
      </w:r>
    </w:p>
    <w:p w:rsidRDefault="006038D0" w:rsidP="006038D0" w:rsidR="006038D0"/>
    <w:p w:rsidRDefault="006038D0" w:rsidP="006038D0" w:rsidR="006038D0"/>
    <w:p w:rsidRDefault="006038D0" w:rsidP="006038D0" w:rsidR="006038D0"/>
    <w:p w:rsidRDefault="006038D0" w:rsidP="006038D0" w:rsidR="006038D0"/>
    <w:p w:rsidRDefault="00772DD6" w:rsidR="00772DD6"/>
    <w:sectPr w:rsidSect="00F15FD1" w:rsidR="00772DD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FD1" w:rsidP="00F15FD1" w:rsidR="00F15FD1">
      <w:r>
        <w:separator/>
      </w:r>
    </w:p>
  </w:endnote>
  <w:endnote w:id="0" w:type="continuationSeparator">
    <w:p w:rsidRDefault="00F15FD1" w:rsidP="00F15FD1" w:rsidR="00F15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FD1" w:rsidP="00F15FD1" w:rsidR="00F15FD1">
      <w:r>
        <w:separator/>
      </w:r>
    </w:p>
  </w:footnote>
  <w:footnote w:id="0" w:type="continuationSeparator">
    <w:p w:rsidRDefault="00F15FD1" w:rsidP="00F15FD1" w:rsidR="00F15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15FD1" w:rsidP="00F15FD1" w:rsidR="00F15FD1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BBC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</w:t>
        </w:r>
        <w:r w:rsidR="005876AF">
          <w:t>343</w:t>
        </w:r>
        <w:r w:rsidR="008A7613">
          <w:t>/16-</w:t>
        </w:r>
        <w:r w:rsidR="00867AC8">
          <w:t>8</w:t>
        </w:r>
      </w:p>
      <w:p w:rsidRDefault="00D90BBC" w:rsidR="00F15FD1">
        <w:pPr>
          <w:pStyle w:val="Zaglavlje"/>
          <w:jc w:val="center"/>
        </w:pPr>
      </w:p>
    </w:sdtContent>
  </w:sdt>
  <w:p w:rsidRDefault="00F15FD1" w:rsidR="00F15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FD1" w:rsidP="00F15FD1" w:rsidR="00F15FD1">
    <w:pPr>
      <w:pStyle w:val="Zaglavlje"/>
      <w:jc w:val="right"/>
    </w:pPr>
    <w:r>
      <w:t>Posl. broj: 1 St-</w:t>
    </w:r>
    <w:r w:rsidR="005876AF">
      <w:t>343</w:t>
    </w:r>
    <w:r w:rsidR="002F3A38">
      <w:t>/16-</w:t>
    </w:r>
    <w:r w:rsidR="00867AC8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8D0"/>
    <w:rsid w:val="00004B9A"/>
    <w:rsid w:val="001E5258"/>
    <w:rsid w:val="002F3A38"/>
    <w:rsid w:val="005876AF"/>
    <w:rsid w:val="005D0BB2"/>
    <w:rsid w:val="006038D0"/>
    <w:rsid w:val="00735866"/>
    <w:rsid w:val="00772DD6"/>
    <w:rsid w:val="00867AC8"/>
    <w:rsid w:val="008A7613"/>
    <w:rsid w:val="00D54A44"/>
    <w:rsid w:val="00D90BBC"/>
    <w:rsid w:val="00E0096E"/>
    <w:rsid w:val="00F1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8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8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96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1782</properties:Characters>
  <properties:Lines>59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2016-07-18T09:47:00Z</dcterms:created>
  <dc:creator>Damir Rabar</dc:creator>
  <cp:lastModifiedBy>Lorena Paris Aničić</cp:lastModifiedBy>
  <cp:lastPrinted>2016-07-19T07:03:00Z</cp:lastPrinted>
  <dcterms:modified xmlns:xsi="http://www.w3.org/2001/XMLSchema-instance" xsi:type="dcterms:W3CDTF">2016-07-19T09:57:00Z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