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fe454" w14:paraId="c2fe454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</w:t>
      </w:r>
      <w:r w:rsidR="00987E2E">
        <w:rPr>
          <w:b/>
          <w:szCs w:val="24"/>
          <w:lang w:val="hr-HR"/>
        </w:rPr>
        <w:t xml:space="preserve">    </w:t>
      </w:r>
      <w:r w:rsidRPr="00042A52">
        <w:rPr>
          <w:b/>
          <w:szCs w:val="24"/>
          <w:lang w:val="hr-HR"/>
        </w:rPr>
        <w:t xml:space="preserve">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7E2E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987E2E" w:rsidR="00987E2E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</w:p>
    <w:p w:rsidRDefault="00EF513E" w:rsidP="00987E2E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987E2E" w:rsidR="00EF513E" w:rsidRPr="00042A52">
      <w:pPr>
        <w:ind w:right="-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11720F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11720F" w:rsidRPr="0011720F">
        <w:rPr>
          <w:szCs w:val="24"/>
          <w:lang w:val="hr-HR"/>
        </w:rPr>
        <w:t>NATURA VITA d.o.o.</w:t>
      </w:r>
      <w:r w:rsidR="0011720F">
        <w:rPr>
          <w:szCs w:val="24"/>
          <w:lang w:val="hr-HR"/>
        </w:rPr>
        <w:t xml:space="preserve"> </w:t>
      </w:r>
      <w:r w:rsidR="0011720F" w:rsidRPr="0011720F">
        <w:rPr>
          <w:szCs w:val="24"/>
          <w:lang w:val="hr-HR"/>
        </w:rPr>
        <w:t>Vrsar</w:t>
      </w:r>
      <w:r w:rsidR="0011720F">
        <w:rPr>
          <w:szCs w:val="24"/>
          <w:lang w:val="hr-HR"/>
        </w:rPr>
        <w:t xml:space="preserve">, </w:t>
      </w:r>
      <w:r w:rsidR="0011720F" w:rsidRPr="0011720F">
        <w:rPr>
          <w:szCs w:val="24"/>
          <w:lang w:val="hr-HR"/>
        </w:rPr>
        <w:t>Istarska 2</w:t>
      </w:r>
      <w:r w:rsidR="0011720F">
        <w:rPr>
          <w:szCs w:val="24"/>
          <w:lang w:val="hr-HR"/>
        </w:rPr>
        <w:t>,</w:t>
      </w:r>
      <w:r w:rsidR="0011720F" w:rsidRPr="0011720F">
        <w:rPr>
          <w:szCs w:val="24"/>
          <w:lang w:val="hr-HR"/>
        </w:rPr>
        <w:t xml:space="preserve"> OIB</w:t>
      </w:r>
      <w:r w:rsidR="0011720F">
        <w:rPr>
          <w:szCs w:val="24"/>
          <w:lang w:val="hr-HR"/>
        </w:rPr>
        <w:t xml:space="preserve"> </w:t>
      </w:r>
      <w:r w:rsidR="0011720F" w:rsidRPr="0011720F">
        <w:rPr>
          <w:szCs w:val="24"/>
          <w:lang w:val="hr-HR"/>
        </w:rPr>
        <w:t>59923303643</w:t>
      </w:r>
      <w:r w:rsidR="007B2BE7" w:rsidRPr="007B2BE7">
        <w:rPr>
          <w:szCs w:val="24"/>
          <w:lang w:val="hr-HR"/>
        </w:rPr>
        <w:t xml:space="preserve">, </w:t>
      </w:r>
      <w:r w:rsidR="0011720F">
        <w:rPr>
          <w:szCs w:val="24"/>
          <w:lang w:val="hr-HR"/>
        </w:rPr>
        <w:t>13</w:t>
      </w:r>
      <w:r w:rsidR="007B2BE7" w:rsidRPr="007B2BE7">
        <w:rPr>
          <w:szCs w:val="24"/>
          <w:lang w:val="hr-HR"/>
        </w:rPr>
        <w:t xml:space="preserve">. </w:t>
      </w:r>
      <w:r w:rsidR="0011720F">
        <w:rPr>
          <w:szCs w:val="24"/>
          <w:lang w:val="hr-HR"/>
        </w:rPr>
        <w:t>lipnja</w:t>
      </w:r>
      <w:r w:rsidR="007B2BE7" w:rsidRPr="007B2BE7">
        <w:rPr>
          <w:szCs w:val="24"/>
          <w:lang w:val="hr-HR"/>
        </w:rPr>
        <w:t xml:space="preserve"> 201</w:t>
      </w:r>
      <w:r w:rsidR="0011720F">
        <w:rPr>
          <w:szCs w:val="24"/>
          <w:lang w:val="hr-HR"/>
        </w:rPr>
        <w:t>8</w:t>
      </w:r>
      <w:r w:rsidR="007B2BE7" w:rsidRPr="007B2BE7">
        <w:rPr>
          <w:szCs w:val="24"/>
          <w:lang w:val="hr-HR"/>
        </w:rPr>
        <w:t>.</w:t>
      </w:r>
    </w:p>
    <w:p w:rsidRDefault="007B2BE7" w:rsidP="007B2BE7" w:rsidR="007B2BE7">
      <w:pPr>
        <w:ind w:firstLine="708"/>
        <w:jc w:val="both"/>
        <w:rPr>
          <w:szCs w:val="24"/>
          <w:lang w:val="hr-HR"/>
        </w:rPr>
      </w:pPr>
    </w:p>
    <w:p w:rsidRDefault="00EF513E" w:rsidP="00987E2E" w:rsidR="00EF513E" w:rsidRPr="00042A52">
      <w:pPr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11720F" w:rsidRPr="0011720F">
        <w:rPr>
          <w:szCs w:val="24"/>
          <w:lang w:val="hr-HR"/>
        </w:rPr>
        <w:t>NATURA VITA d.o.o. Vrsar, Istarska 2, OIB 59923303643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7B2BE7">
        <w:rPr>
          <w:szCs w:val="24"/>
          <w:lang w:val="hr-HR"/>
        </w:rPr>
        <w:t>1</w:t>
      </w:r>
      <w:r w:rsidR="0011720F">
        <w:rPr>
          <w:szCs w:val="24"/>
          <w:lang w:val="hr-HR"/>
        </w:rPr>
        <w:t>7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</w:t>
      </w:r>
      <w:r w:rsidR="0011720F">
        <w:rPr>
          <w:szCs w:val="24"/>
          <w:lang w:val="hr-HR"/>
        </w:rPr>
        <w:t>rp</w:t>
      </w:r>
      <w:r w:rsidR="007B2BE7">
        <w:rPr>
          <w:szCs w:val="24"/>
          <w:lang w:val="hr-HR"/>
        </w:rPr>
        <w:t>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</w:t>
      </w:r>
      <w:r w:rsidR="0011720F">
        <w:rPr>
          <w:szCs w:val="24"/>
          <w:lang w:val="hr-HR"/>
        </w:rPr>
        <w:t>8</w:t>
      </w:r>
      <w:r w:rsidR="00E7234A">
        <w:rPr>
          <w:szCs w:val="24"/>
          <w:lang w:val="hr-HR"/>
        </w:rPr>
        <w:t xml:space="preserve">. u </w:t>
      </w:r>
      <w:r w:rsidR="0011720F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D7255B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11720F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proofErr w:type="spellStart"/>
      <w:r w:rsidR="0011720F">
        <w:rPr>
          <w:szCs w:val="24"/>
          <w:lang w:val="hr-HR"/>
        </w:rPr>
        <w:t>M</w:t>
      </w:r>
      <w:r w:rsidR="0011720F" w:rsidRPr="0011720F">
        <w:rPr>
          <w:szCs w:val="24"/>
          <w:lang w:val="hr-HR"/>
        </w:rPr>
        <w:t>auricio</w:t>
      </w:r>
      <w:proofErr w:type="spellEnd"/>
      <w:r w:rsidR="0011720F" w:rsidRPr="0011720F">
        <w:rPr>
          <w:szCs w:val="24"/>
          <w:lang w:val="hr-HR"/>
        </w:rPr>
        <w:t xml:space="preserve"> </w:t>
      </w:r>
      <w:proofErr w:type="spellStart"/>
      <w:r w:rsidR="0011720F">
        <w:rPr>
          <w:szCs w:val="24"/>
          <w:lang w:val="hr-HR"/>
        </w:rPr>
        <w:t>M</w:t>
      </w:r>
      <w:r w:rsidR="0011720F" w:rsidRPr="0011720F">
        <w:rPr>
          <w:szCs w:val="24"/>
          <w:lang w:val="hr-HR"/>
        </w:rPr>
        <w:t>atukina</w:t>
      </w:r>
      <w:proofErr w:type="spellEnd"/>
      <w:r w:rsidR="0011720F" w:rsidRPr="0011720F">
        <w:rPr>
          <w:szCs w:val="24"/>
          <w:lang w:val="hr-HR"/>
        </w:rPr>
        <w:t xml:space="preserve">, </w:t>
      </w:r>
      <w:proofErr w:type="spellStart"/>
      <w:r w:rsidR="0011720F" w:rsidRPr="0011720F">
        <w:rPr>
          <w:szCs w:val="24"/>
          <w:lang w:val="hr-HR"/>
        </w:rPr>
        <w:t>Vrsar</w:t>
      </w:r>
      <w:proofErr w:type="spellEnd"/>
      <w:r w:rsidR="0011720F" w:rsidRPr="0011720F">
        <w:rPr>
          <w:szCs w:val="24"/>
          <w:lang w:val="hr-HR"/>
        </w:rPr>
        <w:t>, Istarska 2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11720F" w:rsidRPr="0011720F">
        <w:rPr>
          <w:szCs w:val="24"/>
          <w:lang w:val="hr-HR"/>
        </w:rPr>
        <w:t>13. lipnja 2018.</w:t>
      </w:r>
    </w:p>
    <w:p w:rsidRDefault="00987E2E" w:rsidP="003B1FC8" w:rsidR="00987E2E" w:rsidRPr="00042A52">
      <w:pPr>
        <w:ind w:right="-2"/>
        <w:jc w:val="center"/>
        <w:rPr>
          <w:szCs w:val="24"/>
          <w:lang w:val="hr-HR"/>
        </w:rPr>
      </w:pPr>
    </w:p>
    <w:p w:rsidRDefault="00F30032" w:rsidP="00987E2E" w:rsidR="00F30032">
      <w:pPr>
        <w:ind w:right="512" w:left="5664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Sudac</w:t>
      </w:r>
    </w:p>
    <w:p w:rsidRDefault="00987E2E" w:rsidP="00987E2E" w:rsidR="00987E2E" w:rsidRPr="00042A52">
      <w:pPr>
        <w:ind w:right="512" w:left="5664"/>
        <w:jc w:val="center"/>
        <w:rPr>
          <w:szCs w:val="24"/>
          <w:lang w:val="hr-HR"/>
        </w:rPr>
      </w:pPr>
    </w:p>
    <w:p w:rsidRDefault="00F30032" w:rsidP="00987E2E" w:rsidR="00F30032" w:rsidRPr="00042A52">
      <w:pPr>
        <w:ind w:right="512" w:left="5664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Ivan Dujić</w:t>
      </w:r>
      <w:r w:rsidR="00331F5B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11720F" w:rsidP="0011720F" w:rsidR="008F7F27" w:rsidRPr="00042A52">
      <w:pPr>
        <w:ind w:right="512"/>
        <w:jc w:val="both"/>
        <w:rPr>
          <w:szCs w:val="24"/>
          <w:lang w:val="hr-HR"/>
        </w:rPr>
      </w:pPr>
      <w:r w:rsidRPr="0011720F">
        <w:rPr>
          <w:szCs w:val="24"/>
          <w:lang w:val="hr-HR"/>
        </w:rPr>
        <w:t xml:space="preserve">- </w:t>
      </w:r>
      <w:r w:rsidR="00987E2E">
        <w:rPr>
          <w:szCs w:val="24"/>
          <w:lang w:val="hr-HR"/>
        </w:rPr>
        <w:t xml:space="preserve"> </w:t>
      </w:r>
      <w:r w:rsidRPr="0011720F">
        <w:rPr>
          <w:szCs w:val="24"/>
          <w:lang w:val="hr-HR"/>
        </w:rPr>
        <w:t>zakonski zastupnik dužnika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BC3" w:rsidP="00E95B75" w:rsidR="004A2BC3">
      <w:r>
        <w:separator/>
      </w:r>
    </w:p>
  </w:endnote>
  <w:endnote w:id="0" w:type="continuationSeparator">
    <w:p w:rsidRDefault="004A2BC3" w:rsidP="00E95B75" w:rsidR="004A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BC3" w:rsidP="00E95B75" w:rsidR="004A2BC3">
      <w:r>
        <w:separator/>
      </w:r>
    </w:p>
  </w:footnote>
  <w:footnote w:id="0" w:type="continuationSeparator">
    <w:p w:rsidRDefault="004A2BC3" w:rsidP="00E95B75" w:rsidR="004A2B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r w:rsidR="007B2BE7">
      <w:t>10 St-</w:t>
    </w:r>
    <w:r w:rsidR="0011720F">
      <w:t>206</w:t>
    </w:r>
    <w:r w:rsidR="00D7255B">
      <w:t>/</w:t>
    </w:r>
    <w:r w:rsidR="0011720F">
      <w:t>20</w:t>
    </w:r>
    <w:r w:rsidR="00D7255B">
      <w:t>1</w:t>
    </w:r>
    <w:r w:rsidR="0011720F">
      <w:t>8</w:t>
    </w:r>
    <w:r w:rsidR="00D7255B">
      <w:t>-</w:t>
    </w:r>
    <w:r w:rsidR="0011720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43A01"/>
    <w:rsid w:val="00076A6C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720F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128E3"/>
    <w:rsid w:val="00226323"/>
    <w:rsid w:val="00240EF0"/>
    <w:rsid w:val="002505B2"/>
    <w:rsid w:val="0026376F"/>
    <w:rsid w:val="002A28D9"/>
    <w:rsid w:val="002F03B7"/>
    <w:rsid w:val="00301EC6"/>
    <w:rsid w:val="00321214"/>
    <w:rsid w:val="00331F5B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66CDF"/>
    <w:rsid w:val="0047053A"/>
    <w:rsid w:val="00473DB2"/>
    <w:rsid w:val="00477D21"/>
    <w:rsid w:val="0049129D"/>
    <w:rsid w:val="00493BE0"/>
    <w:rsid w:val="004A2BC3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D109D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B2BE7"/>
    <w:rsid w:val="007B78BE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87E2E"/>
    <w:rsid w:val="00991634"/>
    <w:rsid w:val="009929FD"/>
    <w:rsid w:val="009A0545"/>
    <w:rsid w:val="009A11FE"/>
    <w:rsid w:val="009B7E18"/>
    <w:rsid w:val="009D31AB"/>
    <w:rsid w:val="00A010C1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1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F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1F5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1F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1F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1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F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1F5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1F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1F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52450 Vrsar</izvorni_sadrzaj>
    <derivirana_varijabla naziv="DomainObject.Predmet.ProtustrankaFormatedWithAdress_1"> NATURA VITA d.o.o. VRSAR, Istarska 2, 52450 Vrsar</derivirana_varijabla>
  </DomainObject.Predmet.ProtustrankaFormatedWithAdress>
  <DomainObject.Predmet.ProtustrankaFormatedWithAdressOIB>
    <izvorni_sadrzaj> NATURA VITA d.o.o. VRSAR, OIB 59923303643, Istarska 2, 52450 Vrsar</izvorni_sadrzaj>
    <derivirana_varijabla naziv="DomainObject.Predmet.ProtustrankaFormatedWithAdressOIB_1"> NATURA VITA d.o.o. VRSAR, OIB 59923303643, Istarska 2, 52450 Vrsar</derivirana_varijabla>
  </DomainObject.Predmet.ProtustrankaFormatedWithAdressOIB>
  <DomainObject.Predmet.ProtustrankaWithAdress>
    <izvorni_sadrzaj>NATURA VITA d.o.o. VRSAR Istarska 2, 52450 Vrsar</izvorni_sadrzaj>
    <derivirana_varijabla naziv="DomainObject.Predmet.ProtustrankaWithAdress_1">NATURA VITA d.o.o. VRSAR Istarska 2, 52450 Vrsar</derivirana_varijabla>
  </DomainObject.Predmet.ProtustrankaWithAdress>
  <DomainObject.Predmet.ProtustrankaWithAdressOIB>
    <izvorni_sadrzaj>NATURA VITA d.o.o. VRSAR, OIB 59923303643, Istarska 2, 52450 Vrsar</izvorni_sadrzaj>
    <derivirana_varijabla naziv="DomainObject.Predmet.ProtustrankaWithAdressOIB_1">NATURA VITA d.o.o. VRSAR, OIB 59923303643, Istarska 2, 52450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17282.37</izvorni_sadrzaj>
    <derivirana_varijabla naziv="DomainObject.Predmet.TrenutnaVrijednost_1">17282.37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52450 Vrsar</item>
    </izvorni_sadrzaj>
    <derivirana_varijabla naziv="DomainObject.Predmet.ProtuStrankaListFormatedWithAdress_1">
      <item>NATURA VITA d.o.o. VRSAR, Istarska 2, 52450 Vrsar</item>
    </derivirana_varijabla>
  </DomainObject.Predmet.ProtuStrankaListFormatedWithAdress>
  <DomainObject.Predmet.ProtuStrankaListFormatedWithAdressOIB>
    <izvorni_sadrzaj>
      <item>NATURA VITA d.o.o. VRSAR, OIB 59923303643, Istarska 2, 52450 Vrsar</item>
    </izvorni_sadrzaj>
    <derivirana_varijabla naziv="DomainObject.Predmet.ProtuStrankaListFormatedWithAdressOIB_1">
      <item>NATURA VITA d.o.o. VRSAR, OIB 59923303643, Istarska 2, 52450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NATURA VITA d.o.o. VRSAR, OIB 59923303643, Istarska 2, 52450 Vrsar</izvorni_sadrzaj>
    <derivirana_varijabla naziv="DomainObject.Predmet.ProtustrankaIDrugiAdressOIB_1">NATURA VITA d.o.o. VRSAR, OIB 59923303643, Istarska 2,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NATURA VITA d.o.o. VRSAR</item>
    </izvorni_sadrzaj>
    <derivirana_varijabla naziv="DomainObject.Predmet.SudioniciListNaziv_1">
      <item>FINANCIJSKA AGENCIJA, RC RIJEKA, PODRUŽNICA PULA, PULA</item>
      <item>NATURA VITA 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NATURA VITA d.o.o. VRSAR, OIB 59923303643, Istarska 2,52450 Vrsar</item>
    </izvorni_sadrzaj>
    <derivirana_varijabla naziv="DomainObject.Predmet.SudioniciListAdressOIB_1">
      <item>FINANCIJSKA AGENCIJA, RC RIJEKA, PODRUŽNICA PULA, PULA, OIB 85821130368, F. Kurelca 8,51000 Rijeka</item>
      <item>NATURA VITA d.o.o. VRSAR, OIB 59923303643, Istarska 2,52450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59923303643</item>
    </izvorni_sadrzaj>
    <derivirana_varijabla naziv="DomainObject.Predmet.SudioniciListNazivOIB_1">
      <item>, OIB 85821130368</item>
      <item>, OIB 59923303643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1408</properties:Characters>
  <properties:Lines>49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2018-06-15T07:12:00Z</dcterms:created>
  <dc:creator>Ivan Dujić</dc:creator>
  <cp:lastModifiedBy>Sanja Lakošeljac</cp:lastModifiedBy>
  <cp:lastPrinted>2018-06-15T07:14:00Z</cp:lastPrinted>
  <dcterms:modified xmlns:xsi="http://www.w3.org/2001/XMLSchema-instance" xsi:type="dcterms:W3CDTF">2018-06-15T07:14:00Z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- prethodni postupak bez priv. St-206-18.docx)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