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fef8" w14:paraId="430fef8" w:rsidRDefault="00CC2D6F" w:rsidP="00CC2D6F" w:rsidR="00CC2D6F" w:rsidRPr="008E1B34">
      <w:pPr>
        <w15:collapsed w:val="false"/>
        <w:rPr>
          <w:b/>
          <w:color w:val="FF0000"/>
        </w:rPr>
      </w:pPr>
      <w:bookmarkStart w:name="_GoBack" w:id="0"/>
      <w:bookmarkEnd w:id="0"/>
      <w:r w:rsidRPr="008E1B34">
        <w:rPr>
          <w:b/>
          <w:color w:val="FF0000"/>
          <w:sz w:val="16"/>
          <w:szCs w:val="16"/>
        </w:rPr>
        <w:t xml:space="preserve">                             </w:t>
      </w:r>
      <w:r w:rsidRPr="008E1B34">
        <w:rPr>
          <w:b/>
          <w:noProof/>
          <w:color w:val="FF0000"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1B34">
        <w:rPr>
          <w:b/>
          <w:color w:val="FF0000"/>
          <w:sz w:val="16"/>
          <w:szCs w:val="16"/>
        </w:rPr>
        <w:t xml:space="preserve">                   </w:t>
      </w:r>
      <w:r w:rsidRPr="008E1B34">
        <w:rPr>
          <w:b/>
          <w:color w:val="FF0000"/>
        </w:rPr>
        <w:t xml:space="preserve">                                        </w:t>
      </w:r>
    </w:p>
    <w:p w:rsidRDefault="00CC2D6F" w:rsidP="00CC2D6F" w:rsidR="00CC2D6F" w:rsidRPr="008E1B34">
      <w:r w:rsidRPr="008E1B34">
        <w:t xml:space="preserve">    REPUBLIKA HRVATSKA </w:t>
      </w:r>
      <w:r w:rsidRPr="008E1B34">
        <w:tab/>
      </w:r>
      <w:r w:rsidRPr="008E1B34">
        <w:tab/>
      </w:r>
      <w:r w:rsidRPr="008E1B34">
        <w:tab/>
      </w:r>
      <w:r w:rsidRPr="008E1B34">
        <w:tab/>
      </w:r>
      <w:r w:rsidRPr="008E1B34">
        <w:tab/>
      </w:r>
    </w:p>
    <w:p w:rsidRDefault="00CC2D6F" w:rsidP="00CC2D6F" w:rsidR="00CC2D6F" w:rsidRPr="008E1B34">
      <w:r w:rsidRPr="008E1B34">
        <w:t xml:space="preserve"> TRGOVAČKI SUD U PAZINU</w:t>
      </w:r>
    </w:p>
    <w:p w:rsidRDefault="00CC2D6F" w:rsidP="00CC2D6F" w:rsidR="00CC2D6F" w:rsidRPr="008E1B34">
      <w:r w:rsidRPr="008E1B34">
        <w:t xml:space="preserve">     52000 PAZIN, Dršćevka 1</w:t>
      </w:r>
      <w:r w:rsidRPr="008E1B34">
        <w:tab/>
      </w:r>
      <w:r w:rsidRPr="008E1B34">
        <w:tab/>
      </w:r>
      <w:r w:rsidRPr="008E1B34">
        <w:tab/>
      </w:r>
      <w:r w:rsidRPr="008E1B34">
        <w:tab/>
      </w:r>
      <w:r w:rsidRPr="008E1B34">
        <w:tab/>
        <w:t xml:space="preserve">      </w:t>
      </w:r>
    </w:p>
    <w:p w:rsidRDefault="00CC2D6F" w:rsidP="00CC2D6F" w:rsidR="00CC2D6F" w:rsidRPr="008E1B34">
      <w:pPr>
        <w:jc w:val="both"/>
      </w:pPr>
    </w:p>
    <w:p w:rsidRDefault="00CC2D6F" w:rsidP="00CC2D6F" w:rsidR="00CC2D6F" w:rsidRPr="008E1B34">
      <w:pPr>
        <w:jc w:val="both"/>
      </w:pPr>
    </w:p>
    <w:p w:rsidRDefault="00CC2D6F" w:rsidP="00CC2D6F" w:rsidR="00CC2D6F" w:rsidRPr="008E1B34">
      <w:pPr>
        <w:jc w:val="center"/>
      </w:pPr>
      <w:r w:rsidRPr="008E1B34">
        <w:t>R E P U B L I K A   H R V A T S K A</w:t>
      </w:r>
    </w:p>
    <w:p w:rsidRDefault="00CC2D6F" w:rsidP="00CC2D6F" w:rsidR="00CC2D6F" w:rsidRPr="008E1B34">
      <w:pPr>
        <w:jc w:val="center"/>
      </w:pPr>
    </w:p>
    <w:p w:rsidRDefault="00CC2D6F" w:rsidP="00CC2D6F" w:rsidR="00CC2D6F" w:rsidRPr="008E1B34">
      <w:pPr>
        <w:jc w:val="center"/>
      </w:pPr>
      <w:r w:rsidRPr="008E1B34">
        <w:t>R J E Š E N J E</w:t>
      </w:r>
    </w:p>
    <w:p w:rsidRDefault="00CC2D6F" w:rsidP="00CC2D6F" w:rsidR="00CC2D6F" w:rsidRPr="008E1B34">
      <w:pPr>
        <w:jc w:val="both"/>
      </w:pPr>
    </w:p>
    <w:p w:rsidRDefault="00CC2D6F" w:rsidP="00CC2D6F" w:rsidR="00CC2D6F" w:rsidRPr="00440AD6">
      <w:pPr>
        <w:jc w:val="both"/>
      </w:pPr>
      <w:r w:rsidRPr="008E1B34">
        <w:tab/>
        <w:t xml:space="preserve">Trgovački sud u Pazinu, po stečajnom sucu </w:t>
      </w:r>
      <w:r w:rsidR="009C36F6" w:rsidRPr="008E1B34">
        <w:t>Damiru Rabaru</w:t>
      </w:r>
      <w:r w:rsidRPr="008E1B34">
        <w:t xml:space="preserve">, po prijedlogu predlagatelja FINE, OIB: 85821130368, RC Rijeka, Podružnica Pula, Giardini 5, radi </w:t>
      </w:r>
      <w:r w:rsidRPr="002876B9">
        <w:t xml:space="preserve">otvaranja stečajnog postupka nad dužnikom </w:t>
      </w:r>
      <w:r w:rsidR="00AD7349" w:rsidRPr="002876B9">
        <w:t xml:space="preserve">INFINET - TRADE d.o.o. Labin, Dubrova 102, </w:t>
      </w:r>
      <w:r w:rsidR="00AD7349" w:rsidRPr="00440AD6">
        <w:t>OIB: 74041841809</w:t>
      </w:r>
      <w:r w:rsidRPr="00440AD6">
        <w:t xml:space="preserve">, </w:t>
      </w:r>
      <w:r w:rsidR="00AD7349" w:rsidRPr="00440AD6">
        <w:t>2</w:t>
      </w:r>
      <w:r w:rsidRPr="00440AD6">
        <w:t xml:space="preserve">. </w:t>
      </w:r>
      <w:r w:rsidR="00AD7349" w:rsidRPr="00440AD6">
        <w:t xml:space="preserve">ožujka </w:t>
      </w:r>
      <w:r w:rsidRPr="00440AD6">
        <w:t>2017.</w:t>
      </w:r>
    </w:p>
    <w:p w:rsidRDefault="00CC2D6F" w:rsidP="00CC2D6F" w:rsidR="00CC2D6F" w:rsidRPr="008E1B34">
      <w:pPr>
        <w:jc w:val="both"/>
        <w:rPr>
          <w:color w:val="FF0000"/>
        </w:rPr>
      </w:pPr>
    </w:p>
    <w:p w:rsidRDefault="00CC2D6F" w:rsidP="00CC2D6F" w:rsidR="00CC2D6F" w:rsidRPr="002876B9">
      <w:pPr>
        <w:jc w:val="center"/>
      </w:pPr>
      <w:r w:rsidRPr="002876B9">
        <w:t>r i j e š i o  j e</w:t>
      </w:r>
    </w:p>
    <w:p w:rsidRDefault="00CC2D6F" w:rsidP="00CC2D6F" w:rsidR="00CC2D6F" w:rsidRPr="008E1B34">
      <w:pPr>
        <w:jc w:val="center"/>
        <w:rPr>
          <w:color w:val="FF0000"/>
        </w:rPr>
      </w:pPr>
    </w:p>
    <w:p w:rsidRDefault="00CC2D6F" w:rsidP="00CC2D6F" w:rsidR="00CC2D6F" w:rsidRPr="008E1B34">
      <w:pPr>
        <w:jc w:val="both"/>
        <w:rPr>
          <w:color w:val="FF0000"/>
        </w:rPr>
      </w:pPr>
      <w:r w:rsidRPr="002876B9">
        <w:tab/>
        <w:t>I.</w:t>
      </w:r>
      <w:r w:rsidRPr="002876B9">
        <w:tab/>
        <w:t xml:space="preserve">Otvara se stečajni postupak nad dužnikom </w:t>
      </w:r>
      <w:r w:rsidR="00AD7349" w:rsidRPr="002876B9">
        <w:t xml:space="preserve">INFINET - TRADE d.o.o. Labin, </w:t>
      </w:r>
      <w:r w:rsidR="00AD7349">
        <w:t>Dubrova 102, OIB: 74041841809</w:t>
      </w:r>
      <w:r w:rsidRPr="00A27DC2">
        <w:t xml:space="preserve">, dana </w:t>
      </w:r>
      <w:r w:rsidR="00AD7349" w:rsidRPr="00A27DC2">
        <w:t>2. ožujka 2017</w:t>
      </w:r>
      <w:r w:rsidRPr="00A27DC2">
        <w:t xml:space="preserve">. u </w:t>
      </w:r>
      <w:r w:rsidR="00E9759D" w:rsidRPr="00E9759D">
        <w:t>11:5</w:t>
      </w:r>
      <w:r w:rsidR="00A8138B" w:rsidRPr="00E9759D">
        <w:t>0</w:t>
      </w:r>
      <w:r w:rsidRPr="00E9759D">
        <w:t xml:space="preserve"> sati.</w:t>
      </w:r>
    </w:p>
    <w:p w:rsidRDefault="00CC2D6F" w:rsidP="00CC2D6F" w:rsidR="00CC2D6F" w:rsidRPr="008E1B34">
      <w:pPr>
        <w:jc w:val="both"/>
        <w:rPr>
          <w:color w:val="FF0000"/>
        </w:rPr>
      </w:pPr>
    </w:p>
    <w:p w:rsidRDefault="00CC2D6F" w:rsidP="00A8138B" w:rsidR="00A8138B" w:rsidRPr="008E1B34">
      <w:pPr>
        <w:ind w:firstLine="720"/>
        <w:jc w:val="both"/>
        <w:rPr>
          <w:color w:val="FF0000"/>
        </w:rPr>
      </w:pPr>
      <w:r w:rsidRPr="00AD4004">
        <w:t>II.</w:t>
      </w:r>
      <w:r w:rsidRPr="00AD4004">
        <w:tab/>
        <w:t xml:space="preserve">Za stečajnog upravitelja imenuje se </w:t>
      </w:r>
      <w:r w:rsidR="00AD4004" w:rsidRPr="00AD4004">
        <w:t xml:space="preserve">Ana Glavan Dukić iz Rijeke, Brca 18, OIB: </w:t>
      </w:r>
      <w:r w:rsidR="00AD4004">
        <w:t>32609326349</w:t>
      </w:r>
      <w:r w:rsidR="00A8138B" w:rsidRPr="008E1B34">
        <w:rPr>
          <w:color w:val="FF0000"/>
        </w:rPr>
        <w:t>.</w:t>
      </w:r>
    </w:p>
    <w:p w:rsidRDefault="00CC2D6F" w:rsidP="00CC2D6F" w:rsidR="00CC2D6F" w:rsidRPr="008E1B34">
      <w:pPr>
        <w:jc w:val="both"/>
        <w:rPr>
          <w:color w:val="FF0000"/>
        </w:rPr>
      </w:pPr>
    </w:p>
    <w:p w:rsidRDefault="00CC2D6F" w:rsidP="00CC2D6F" w:rsidR="00CC2D6F" w:rsidRPr="00AD7349">
      <w:pPr>
        <w:jc w:val="both"/>
      </w:pPr>
      <w:r w:rsidRPr="00AD7349">
        <w:tab/>
        <w:t>III.</w:t>
      </w:r>
      <w:r w:rsidRPr="00AD734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CC2D6F" w:rsidP="00CC2D6F" w:rsidR="00CC2D6F" w:rsidRPr="00AD7349">
      <w:pPr>
        <w:jc w:val="both"/>
      </w:pPr>
      <w:r w:rsidRPr="00AD7349">
        <w:tab/>
        <w:t xml:space="preserve">Prijavi treba priložiti dokaz o plaćanju pristojbe u visini od 2% prijavljene tražbine, ali ne više od 500,00 kn i to u korist Državnog proračuna </w:t>
      </w:r>
      <w:r w:rsidRPr="00AD7349">
        <w:rPr>
          <w:bCs/>
        </w:rPr>
        <w:t>HR12 1001005 1863000160</w:t>
      </w:r>
      <w:r w:rsidRPr="00AD7349">
        <w:t xml:space="preserve"> poziv na broj 64 5045-48752-</w:t>
      </w:r>
      <w:r w:rsidR="00AD7349" w:rsidRPr="00AD7349">
        <w:t>841</w:t>
      </w:r>
      <w:r w:rsidRPr="00AD7349">
        <w:t xml:space="preserve">2016. Zaposlenici koji prijavljuju svoja potraživanja po osnovu rada ne moraju platiti pristojbu. </w:t>
      </w:r>
    </w:p>
    <w:p w:rsidRDefault="00CC2D6F" w:rsidP="00CC2D6F" w:rsidR="00CC2D6F" w:rsidRPr="008E1B34">
      <w:pPr>
        <w:jc w:val="both"/>
        <w:rPr>
          <w:color w:val="FF0000"/>
        </w:rPr>
      </w:pPr>
    </w:p>
    <w:p w:rsidRDefault="00CC2D6F" w:rsidP="00CC2D6F" w:rsidR="00CC2D6F" w:rsidRPr="00AD7349">
      <w:pPr>
        <w:jc w:val="both"/>
      </w:pPr>
      <w:r w:rsidRPr="00AD7349">
        <w:tab/>
        <w:t>IV.</w:t>
      </w:r>
      <w:r w:rsidRPr="00AD7349">
        <w:tab/>
        <w:t>Prijavu tražbine podnesenu nakon isteka roka za prijavljivanje sud će odbaciti rješenjem (čl. 257. st. 6. SZ-a).</w:t>
      </w:r>
    </w:p>
    <w:p w:rsidRDefault="00CC2D6F" w:rsidP="00CC2D6F" w:rsidR="00CC2D6F" w:rsidRPr="00AD7349">
      <w:pPr>
        <w:jc w:val="both"/>
      </w:pPr>
      <w:r w:rsidRPr="00AD7349">
        <w:tab/>
        <w:t xml:space="preserve">Samo prijave dostavljene na način koji je naveden u točki III. ovog rješenja smatraju se urednima i pravovremenima. </w:t>
      </w:r>
    </w:p>
    <w:p w:rsidRDefault="00CC2D6F" w:rsidP="00CC2D6F" w:rsidR="00CC2D6F" w:rsidRPr="00AD7349">
      <w:pPr>
        <w:jc w:val="both"/>
      </w:pPr>
      <w:r w:rsidRPr="00AD7349">
        <w:tab/>
      </w:r>
    </w:p>
    <w:p w:rsidRDefault="00CC2D6F" w:rsidP="00CC2D6F" w:rsidR="00CC2D6F" w:rsidRPr="00AD7349">
      <w:pPr>
        <w:jc w:val="both"/>
      </w:pPr>
      <w:r w:rsidRPr="00AD7349">
        <w:tab/>
        <w:t>V.</w:t>
      </w:r>
      <w:r w:rsidRPr="00AD734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CC2D6F" w:rsidP="00CC2D6F" w:rsidR="00CC2D6F" w:rsidRPr="00AD7349">
      <w:pPr>
        <w:jc w:val="both"/>
      </w:pPr>
      <w:r w:rsidRPr="00AD7349">
        <w:tab/>
      </w:r>
    </w:p>
    <w:p w:rsidRDefault="00CC2D6F" w:rsidP="00CC2D6F" w:rsidR="00CC2D6F" w:rsidRPr="00AD7349">
      <w:pPr>
        <w:jc w:val="both"/>
      </w:pPr>
      <w:r w:rsidRPr="00AD7349">
        <w:tab/>
        <w:t>VI.</w:t>
      </w:r>
      <w:r w:rsidRPr="00AD7349">
        <w:tab/>
        <w:t xml:space="preserve">Pozivaju se dužnikovi dužnici da svoje obveze bez odgode ispunjavaju stečajnom upravitelju za stečajnog dužnika. </w:t>
      </w:r>
    </w:p>
    <w:p w:rsidRDefault="00CC2D6F" w:rsidP="00CC2D6F" w:rsidR="00CC2D6F" w:rsidRPr="00AD7349">
      <w:pPr>
        <w:jc w:val="both"/>
      </w:pPr>
      <w:r w:rsidRPr="00AD7349">
        <w:tab/>
      </w:r>
    </w:p>
    <w:p w:rsidRDefault="00CC2D6F" w:rsidP="00CC2D6F" w:rsidR="00CC2D6F" w:rsidRPr="00AD7349">
      <w:pPr>
        <w:jc w:val="both"/>
      </w:pPr>
      <w:r w:rsidRPr="00AD7349">
        <w:tab/>
        <w:t>VII.</w:t>
      </w:r>
      <w:r w:rsidRPr="00AD7349">
        <w:tab/>
        <w:t xml:space="preserve">Otvaranje stečajnog postupka upisati će se u sudski registar ovog suda.  </w:t>
      </w:r>
    </w:p>
    <w:p w:rsidRDefault="00CC2D6F" w:rsidP="00CC2D6F" w:rsidR="00CC2D6F" w:rsidRPr="008E1B34">
      <w:pPr>
        <w:rPr>
          <w:color w:val="FF0000"/>
        </w:rPr>
      </w:pPr>
    </w:p>
    <w:p w:rsidRDefault="00CC2D6F" w:rsidP="00CC2D6F" w:rsidR="00CC2D6F" w:rsidRPr="00AD7349">
      <w:r w:rsidRPr="00AD7349">
        <w:tab/>
        <w:t>VIII.</w:t>
      </w:r>
      <w:r w:rsidRPr="00AD7349">
        <w:tab/>
        <w:t xml:space="preserve">Ispitno ročište na kojem će se ispitivati prijavljene tražbine određuje se za dan </w:t>
      </w:r>
    </w:p>
    <w:p w:rsidRDefault="00CC2D6F" w:rsidP="00CC2D6F" w:rsidR="00CC2D6F" w:rsidRPr="008A2A4C">
      <w:pPr>
        <w:jc w:val="center"/>
      </w:pPr>
    </w:p>
    <w:p w:rsidRDefault="000E45FC" w:rsidP="00CC2D6F" w:rsidR="00CC2D6F" w:rsidRPr="008A2A4C">
      <w:pPr>
        <w:jc w:val="center"/>
      </w:pPr>
      <w:r w:rsidRPr="008A2A4C">
        <w:t xml:space="preserve">11. </w:t>
      </w:r>
      <w:r w:rsidR="00AD7349" w:rsidRPr="008A2A4C">
        <w:t>svibnja</w:t>
      </w:r>
      <w:r w:rsidR="00CC2D6F" w:rsidRPr="008A2A4C">
        <w:t xml:space="preserve"> 2017. u 1</w:t>
      </w:r>
      <w:r w:rsidR="00AD7349" w:rsidRPr="008A2A4C">
        <w:t>0</w:t>
      </w:r>
      <w:r w:rsidR="00CC2D6F" w:rsidRPr="008A2A4C">
        <w:t>:</w:t>
      </w:r>
      <w:r w:rsidR="00AD7349" w:rsidRPr="008A2A4C">
        <w:t>0</w:t>
      </w:r>
      <w:r w:rsidR="00CC2D6F" w:rsidRPr="008A2A4C">
        <w:t>0 sati,</w:t>
      </w:r>
    </w:p>
    <w:p w:rsidRDefault="00CC2D6F" w:rsidP="00CC2D6F" w:rsidR="00CC2D6F" w:rsidRPr="008A2A4C">
      <w:pPr>
        <w:jc w:val="center"/>
      </w:pPr>
      <w:r w:rsidRPr="008A2A4C">
        <w:t xml:space="preserve">sudnica broj </w:t>
      </w:r>
      <w:r w:rsidR="00AD7349" w:rsidRPr="008A2A4C">
        <w:t>2</w:t>
      </w:r>
      <w:r w:rsidRPr="008A2A4C">
        <w:t>,</w:t>
      </w:r>
    </w:p>
    <w:p w:rsidRDefault="00CC2D6F" w:rsidP="00CC2D6F" w:rsidR="00CC2D6F" w:rsidRPr="008A2A4C">
      <w:pPr>
        <w:jc w:val="center"/>
      </w:pPr>
      <w:r w:rsidRPr="008A2A4C">
        <w:t xml:space="preserve">u Trgovačkom sudu u Pazinu, Dršćevka 1. </w:t>
      </w:r>
    </w:p>
    <w:p w:rsidRDefault="00CC2D6F" w:rsidP="00CC2D6F" w:rsidR="00CC2D6F" w:rsidRPr="008A2A4C"/>
    <w:p w:rsidRDefault="00CC2D6F" w:rsidP="00CC2D6F" w:rsidR="00CC2D6F" w:rsidRPr="008A2A4C">
      <w:pPr>
        <w:jc w:val="both"/>
      </w:pPr>
      <w:r w:rsidRPr="008A2A4C">
        <w:tab/>
        <w:t>IX.</w:t>
      </w:r>
      <w:r w:rsidRPr="008A2A4C">
        <w:tab/>
        <w:t xml:space="preserve">Izvještajno ročište na kojem će se na temelju izvješća stečajnog upravitelja odlučivati o daljnjem tijeku stečajnog postupka određuje se za dan </w:t>
      </w:r>
    </w:p>
    <w:p w:rsidRDefault="00CC2D6F" w:rsidP="00CC2D6F" w:rsidR="00CC2D6F" w:rsidRPr="008A2A4C">
      <w:pPr>
        <w:jc w:val="center"/>
      </w:pPr>
    </w:p>
    <w:p w:rsidRDefault="00AD7349" w:rsidP="00AD7349" w:rsidR="00AD7349" w:rsidRPr="008A2A4C">
      <w:pPr>
        <w:jc w:val="center"/>
      </w:pPr>
      <w:r w:rsidRPr="008A2A4C">
        <w:t>11. svibnja 2017. u 10:30 sati,</w:t>
      </w:r>
    </w:p>
    <w:p w:rsidRDefault="00AD7349" w:rsidP="00AD7349" w:rsidR="00AD7349" w:rsidRPr="008A2A4C">
      <w:pPr>
        <w:jc w:val="center"/>
      </w:pPr>
      <w:r w:rsidRPr="008A2A4C">
        <w:t>sudnica broj 2,</w:t>
      </w:r>
    </w:p>
    <w:p w:rsidRDefault="00CC2D6F" w:rsidP="00CC2D6F" w:rsidR="00CC2D6F" w:rsidRPr="008A2A4C">
      <w:pPr>
        <w:jc w:val="center"/>
      </w:pPr>
      <w:r w:rsidRPr="008A2A4C">
        <w:t>u Trgovačkom sudu u Pazinu, Dršćevka 1.</w:t>
      </w:r>
    </w:p>
    <w:p w:rsidRDefault="00CC2D6F" w:rsidP="00CC2D6F" w:rsidR="00CC2D6F" w:rsidRPr="008237D9">
      <w:pPr>
        <w:jc w:val="center"/>
      </w:pPr>
    </w:p>
    <w:p w:rsidRDefault="00CC2D6F" w:rsidP="00CC2D6F" w:rsidR="00CC2D6F" w:rsidRPr="008237D9">
      <w:pPr>
        <w:jc w:val="both"/>
      </w:pPr>
      <w:r w:rsidRPr="008237D9">
        <w:tab/>
        <w:t>X.</w:t>
      </w:r>
      <w:r w:rsidRPr="008237D9">
        <w:tab/>
        <w:t xml:space="preserve">Nalaže se zemljišnoknjižnom odjelu Općinskog suda u Puli-Pola, Stalne službe u </w:t>
      </w:r>
      <w:r w:rsidR="008A2A4C" w:rsidRPr="008237D9">
        <w:t>Labinu</w:t>
      </w:r>
      <w:r w:rsidRPr="008237D9">
        <w:t xml:space="preserve"> da izvrši upis otvaranja stečajnog postupka nad društvom </w:t>
      </w:r>
      <w:r w:rsidR="00D25B49" w:rsidRPr="008237D9">
        <w:t>INFINET - TRADE d.o.o. Labin, Dubrova 102, OIB: 74041841809</w:t>
      </w:r>
      <w:r w:rsidRPr="008237D9">
        <w:t>, na nekretninama tog društva kako slijedi:</w:t>
      </w:r>
    </w:p>
    <w:p w:rsidRDefault="002876B9" w:rsidP="00CC2D6F" w:rsidR="002876B9" w:rsidRPr="008237D9">
      <w:pPr>
        <w:jc w:val="both"/>
      </w:pPr>
      <w:r w:rsidRPr="008237D9">
        <w:tab/>
        <w:t>-</w:t>
      </w:r>
      <w:r w:rsidR="00491923" w:rsidRPr="008237D9">
        <w:t xml:space="preserve"> </w:t>
      </w:r>
      <w:r w:rsidRPr="008237D9">
        <w:t>k.č. 810/2, upisana u z.k. ul. 1092 k.o. Cere, u naravi oranica i vinograd, u vlasništvu dužnika u cjelini,</w:t>
      </w:r>
    </w:p>
    <w:p w:rsidRDefault="002876B9" w:rsidP="00491923" w:rsidR="00491923" w:rsidRPr="008237D9">
      <w:pPr>
        <w:jc w:val="both"/>
      </w:pPr>
      <w:r w:rsidRPr="008237D9">
        <w:tab/>
      </w:r>
      <w:r w:rsidR="00491923" w:rsidRPr="008237D9">
        <w:t>- k.č. 64/6 i k.č. 397/11, upisane u z.k. ul. 2075 k.o. Cere, u naravi dvorište i šuma, u vlasništvu dužnika u cjelini,</w:t>
      </w:r>
    </w:p>
    <w:p w:rsidRDefault="00491923" w:rsidP="00491923" w:rsidR="00491923" w:rsidRPr="008237D9">
      <w:pPr>
        <w:jc w:val="both"/>
      </w:pPr>
      <w:r w:rsidRPr="008237D9">
        <w:tab/>
        <w:t>- k.č. 397/35, upisane u z.k. ul. 2127 k.o. Cere, u naravi i šuma, u vlasništvu dužnika u 42/56 dijela,</w:t>
      </w:r>
    </w:p>
    <w:p w:rsidRDefault="008237D9" w:rsidP="008237D9" w:rsidR="008237D9" w:rsidRPr="008237D9">
      <w:pPr>
        <w:jc w:val="both"/>
      </w:pPr>
      <w:r w:rsidRPr="008237D9">
        <w:tab/>
        <w:t>- k.č. 769/59, upisane u z.k. ul. 984 k.o. Nedešćina, u naravi zgrada i dvorište, u vlasništvu dužnika u cjelini,</w:t>
      </w:r>
    </w:p>
    <w:p w:rsidRDefault="008237D9" w:rsidP="00CC2D6F" w:rsidR="008237D9" w:rsidRPr="008237D9">
      <w:pPr>
        <w:jc w:val="both"/>
      </w:pPr>
    </w:p>
    <w:p w:rsidRDefault="00CC2D6F" w:rsidP="00CC2D6F" w:rsidR="00CC2D6F" w:rsidRPr="008237D9">
      <w:pPr>
        <w:jc w:val="both"/>
      </w:pPr>
      <w:r w:rsidRPr="008237D9">
        <w:tab/>
        <w:t>XI.</w:t>
      </w:r>
      <w:r w:rsidRPr="008237D9">
        <w:tab/>
        <w:t>Nalaže se Financijskoj agenciji, OIB: 85821130368, da naloži bankama prijenos zaplijenjenog iznosa predujma za namirenje troškova stečajnog postupka na račun Trgovačkog suda u Pazinu broj HR43 2390001 1300029763, poziv na broj odobrenja 020-</w:t>
      </w:r>
      <w:r w:rsidR="008237D9" w:rsidRPr="008237D9">
        <w:t>841</w:t>
      </w:r>
      <w:r w:rsidRPr="008237D9">
        <w:t>-16 i da obustavi daljnju pljenidbu do iznosa iz st. 1. čl. 112. Stečajnog zakona (NN 71/15, dalje: SZ) ako iznos predujma nije zaplijenjen u cijelosti.</w:t>
      </w:r>
    </w:p>
    <w:p w:rsidRDefault="00CC2D6F" w:rsidP="00CC2D6F" w:rsidR="00CC2D6F" w:rsidRPr="008E1B34">
      <w:pPr>
        <w:jc w:val="both"/>
        <w:rPr>
          <w:color w:val="FF0000"/>
        </w:rPr>
      </w:pPr>
    </w:p>
    <w:p w:rsidRDefault="00CC2D6F" w:rsidP="00CC2D6F" w:rsidR="00CC2D6F" w:rsidRPr="00F235A1">
      <w:pPr>
        <w:jc w:val="center"/>
      </w:pPr>
      <w:r w:rsidRPr="00F235A1">
        <w:t>Obrazloženje</w:t>
      </w:r>
    </w:p>
    <w:p w:rsidRDefault="00CC2D6F" w:rsidP="00CC2D6F" w:rsidR="00CC2D6F" w:rsidRPr="00F235A1">
      <w:pPr>
        <w:jc w:val="both"/>
      </w:pPr>
    </w:p>
    <w:p w:rsidRDefault="00CC2D6F" w:rsidP="00CC2D6F" w:rsidR="00CC2D6F" w:rsidRPr="00F235A1">
      <w:pPr>
        <w:jc w:val="both"/>
      </w:pPr>
      <w:r w:rsidRPr="00F235A1">
        <w:tab/>
        <w:t xml:space="preserve">FINA je predložila otvaranje stečajnog postupka nad </w:t>
      </w:r>
      <w:r w:rsidR="008237D9" w:rsidRPr="00F235A1">
        <w:t>INFINET - TRADE d.o.o. Labin, Dubrova 102, OIB: 74041841809</w:t>
      </w:r>
      <w:r w:rsidRPr="00F235A1">
        <w:t xml:space="preserve">, navodeći u bitnome da je na dan 1.9.2015. dužnik bio u neprekidnoj blokadi </w:t>
      </w:r>
      <w:r w:rsidR="008355B8" w:rsidRPr="00F235A1">
        <w:t>289</w:t>
      </w:r>
      <w:r w:rsidRPr="00F235A1">
        <w:t xml:space="preserve"> dana u ukupnom iznosu od </w:t>
      </w:r>
      <w:r w:rsidR="008355B8" w:rsidRPr="00F235A1">
        <w:t>316.834,07</w:t>
      </w:r>
      <w:r w:rsidRPr="00F235A1">
        <w:t xml:space="preserve"> kn, i da ima </w:t>
      </w:r>
      <w:r w:rsidR="008355B8" w:rsidRPr="00F235A1">
        <w:t>pet</w:t>
      </w:r>
      <w:r w:rsidR="00F235A1">
        <w:t xml:space="preserve"> </w:t>
      </w:r>
      <w:r w:rsidRPr="00F235A1">
        <w:t>zaposlenih.</w:t>
      </w:r>
    </w:p>
    <w:p w:rsidRDefault="00CC2D6F" w:rsidP="009A1C9D" w:rsidR="009A1C9D" w:rsidRPr="00F235A1">
      <w:pPr>
        <w:jc w:val="both"/>
      </w:pPr>
      <w:r w:rsidRPr="00F235A1">
        <w:rPr>
          <w:lang w:val="pl-PL"/>
        </w:rPr>
        <w:tab/>
        <w:t>U predmetu je pokrenut prethodni postupak te je zakazano ročište radi utvrđivanja pretpostavki za otvaranje stečajnog postupka nad dužnikom, na koje je pristupio</w:t>
      </w:r>
      <w:r w:rsidR="009C3F78" w:rsidRPr="00F235A1">
        <w:rPr>
          <w:lang w:val="pl-PL"/>
        </w:rPr>
        <w:t xml:space="preserve"> punomoćnik dužnika zakonski zastupnik </w:t>
      </w:r>
      <w:r w:rsidR="008355B8" w:rsidRPr="00F235A1">
        <w:rPr>
          <w:lang w:val="pl-PL"/>
        </w:rPr>
        <w:t>društva</w:t>
      </w:r>
      <w:r w:rsidRPr="00F235A1">
        <w:rPr>
          <w:lang w:val="pl-PL"/>
        </w:rPr>
        <w:t>.</w:t>
      </w:r>
      <w:r w:rsidR="009C3F78" w:rsidRPr="00F235A1">
        <w:rPr>
          <w:lang w:val="pl-PL"/>
        </w:rPr>
        <w:t xml:space="preserve"> </w:t>
      </w:r>
      <w:r w:rsidR="00F235A1" w:rsidRPr="00F235A1">
        <w:rPr>
          <w:lang w:val="pl-PL"/>
        </w:rPr>
        <w:t>Zakonski zastupnik dužnika i</w:t>
      </w:r>
      <w:r w:rsidR="009C3F78" w:rsidRPr="00F235A1">
        <w:rPr>
          <w:lang w:val="pl-PL"/>
        </w:rPr>
        <w:t>zjavi</w:t>
      </w:r>
      <w:r w:rsidR="00F235A1" w:rsidRPr="00F235A1">
        <w:rPr>
          <w:lang w:val="pl-PL"/>
        </w:rPr>
        <w:t xml:space="preserve">o je </w:t>
      </w:r>
      <w:r w:rsidR="009A1C9D" w:rsidRPr="00F235A1">
        <w:t xml:space="preserve">kako je svjestan dugovanja društva, međutim društvo ima imovine, te </w:t>
      </w:r>
      <w:r w:rsidR="00F235A1">
        <w:t xml:space="preserve">da je </w:t>
      </w:r>
      <w:r w:rsidR="009A1C9D" w:rsidRPr="00F235A1">
        <w:t xml:space="preserve">u pregovoru sa drugim društvom koje će najvjerojatnije dokapitalizirati dužnika, čime će biti podmirene sve obveze. </w:t>
      </w:r>
      <w:r w:rsidR="00F235A1">
        <w:t>Međutim, dužnik u ostavljenom roku nije podmirio svoje obveze.</w:t>
      </w:r>
    </w:p>
    <w:p w:rsidRDefault="00CC2D6F" w:rsidP="00CC2D6F" w:rsidR="00CC2D6F" w:rsidRPr="00F235A1">
      <w:pPr>
        <w:jc w:val="both"/>
      </w:pPr>
      <w:r w:rsidRPr="00F235A1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3108C6" w:rsidP="00CC2D6F" w:rsidR="003108C6" w:rsidRPr="00306AAD">
      <w:pPr>
        <w:jc w:val="both"/>
      </w:pPr>
      <w:r w:rsidRPr="00F235A1">
        <w:tab/>
        <w:t xml:space="preserve">Na poziv suda niti jedna zainteresirana osoba nije uplatila predujam za pokriće troškova prethodnog postupka, no kako je iz zemljišnoknjižnog izvatka utvrđeno da je dužnik vlasnik </w:t>
      </w:r>
      <w:r w:rsidR="00767859">
        <w:t>nekretnina na području k.o. Cere i k.o. Nedešćina</w:t>
      </w:r>
      <w:r w:rsidRPr="00F235A1">
        <w:t xml:space="preserve">, zaključeno je da ima imovinu iz </w:t>
      </w:r>
      <w:r w:rsidRPr="00306AAD">
        <w:t>koje bi se mogli namiriti troškovi stečajnog postupka.</w:t>
      </w:r>
    </w:p>
    <w:p w:rsidRDefault="00CC2D6F" w:rsidP="003108C6" w:rsidR="003108C6" w:rsidRPr="00306AAD">
      <w:pPr>
        <w:jc w:val="both"/>
      </w:pPr>
      <w:r w:rsidRPr="00306AAD">
        <w:tab/>
      </w:r>
      <w:r w:rsidR="003108C6" w:rsidRPr="00306AAD">
        <w:t xml:space="preserve">Na temelju </w:t>
      </w:r>
      <w:r w:rsidR="00767859" w:rsidRPr="00306AAD">
        <w:t xml:space="preserve">podataka </w:t>
      </w:r>
      <w:r w:rsidR="003108C6" w:rsidRPr="00306AAD">
        <w:t>FINA-e od 1</w:t>
      </w:r>
      <w:r w:rsidR="00767859" w:rsidRPr="00306AAD">
        <w:t>7</w:t>
      </w:r>
      <w:r w:rsidR="003108C6" w:rsidRPr="00306AAD">
        <w:t xml:space="preserve">. </w:t>
      </w:r>
      <w:r w:rsidR="00767859" w:rsidRPr="00306AAD">
        <w:t xml:space="preserve">lipnja </w:t>
      </w:r>
      <w:r w:rsidR="003108C6" w:rsidRPr="00306AAD">
        <w:t xml:space="preserve">2016. utvrđeno je da na taj dan dužnik ima evidentirane neizvršene osnove za plaćanje u neprekinutom razdoblju od </w:t>
      </w:r>
      <w:r w:rsidR="00306AAD" w:rsidRPr="00306AAD">
        <w:t>289</w:t>
      </w:r>
      <w:r w:rsidR="003108C6" w:rsidRPr="00306AAD">
        <w:t xml:space="preserve"> dana, iz čega proizlazi postojanje stečajnog razloga nesposobnosti za plaćanje u smislu odredbe čl. 5. st. 2. u svezi s čl. 6. st. 2. t. 1. SZ-a.</w:t>
      </w:r>
    </w:p>
    <w:p w:rsidRDefault="003108C6" w:rsidP="003108C6" w:rsidR="003108C6" w:rsidRPr="00306AAD">
      <w:pPr>
        <w:jc w:val="both"/>
      </w:pPr>
      <w:r w:rsidRPr="00306AAD">
        <w:tab/>
        <w:t xml:space="preserve">Slijedom navedenog, na temelju odredbe čl. 84. i 85. te čl. 129. i 130. SZ-a odlučeno je kao u izreci ovog rješenja. </w:t>
      </w:r>
    </w:p>
    <w:p w:rsidRDefault="00CC2D6F" w:rsidP="003108C6" w:rsidR="00CC2D6F" w:rsidRPr="008E1B34">
      <w:pPr>
        <w:jc w:val="both"/>
        <w:rPr>
          <w:color w:val="FF0000"/>
        </w:rPr>
      </w:pPr>
      <w:r w:rsidRPr="008E1B34">
        <w:rPr>
          <w:color w:val="FF0000"/>
        </w:rPr>
        <w:t xml:space="preserve"> </w:t>
      </w:r>
    </w:p>
    <w:p w:rsidRDefault="00CC2D6F" w:rsidP="00CC2D6F" w:rsidR="00CC2D6F" w:rsidRPr="008E1B34">
      <w:pPr>
        <w:jc w:val="both"/>
        <w:rPr>
          <w:color w:val="FF0000"/>
        </w:rPr>
      </w:pPr>
    </w:p>
    <w:p w:rsidRDefault="00CC2D6F" w:rsidP="00CC2D6F" w:rsidR="00CC2D6F" w:rsidRPr="00D25B49">
      <w:pPr>
        <w:jc w:val="center"/>
      </w:pPr>
      <w:r w:rsidRPr="00D25B49">
        <w:t xml:space="preserve">U Pazinu </w:t>
      </w:r>
      <w:r w:rsidR="00D25B49">
        <w:t>2</w:t>
      </w:r>
      <w:r w:rsidRPr="00D25B49">
        <w:t xml:space="preserve">. </w:t>
      </w:r>
      <w:r w:rsidR="00A27DC2">
        <w:t>ožujka</w:t>
      </w:r>
      <w:r w:rsidR="00D25B49">
        <w:t xml:space="preserve"> </w:t>
      </w:r>
      <w:r w:rsidRPr="00D25B49">
        <w:t>2017.</w:t>
      </w:r>
    </w:p>
    <w:p w:rsidRDefault="00CC2D6F" w:rsidP="00CC2D6F" w:rsidR="00CC2D6F" w:rsidRPr="00D25B49">
      <w:pPr>
        <w:jc w:val="center"/>
      </w:pPr>
    </w:p>
    <w:p w:rsidRDefault="008F1ACA" w:rsidP="00CC2D6F" w:rsidR="008F1ACA" w:rsidRPr="00D25B49">
      <w:pPr>
        <w:jc w:val="center"/>
      </w:pPr>
    </w:p>
    <w:p w:rsidRDefault="00CC2D6F" w:rsidP="00CC2D6F" w:rsidR="00CC2D6F" w:rsidRPr="00D25B49">
      <w:pPr>
        <w:jc w:val="both"/>
      </w:pPr>
      <w:r w:rsidRPr="00D25B49">
        <w:tab/>
      </w:r>
      <w:r w:rsidRPr="00D25B49">
        <w:tab/>
      </w:r>
      <w:r w:rsidRPr="00D25B49">
        <w:tab/>
      </w:r>
      <w:r w:rsidRPr="00D25B49">
        <w:tab/>
      </w:r>
      <w:r w:rsidRPr="00D25B49">
        <w:tab/>
      </w:r>
      <w:r w:rsidRPr="00D25B49">
        <w:tab/>
      </w:r>
      <w:r w:rsidRPr="00D25B49">
        <w:tab/>
      </w:r>
      <w:r w:rsidRPr="00D25B49">
        <w:tab/>
      </w:r>
      <w:r w:rsidRPr="00D25B49">
        <w:tab/>
        <w:t xml:space="preserve">       Stečajni sudac</w:t>
      </w:r>
    </w:p>
    <w:p w:rsidRDefault="00CC2D6F" w:rsidP="00CC2D6F" w:rsidR="00CC2D6F" w:rsidRPr="00D25B49">
      <w:pPr>
        <w:jc w:val="both"/>
      </w:pPr>
      <w:r w:rsidRPr="00D25B49">
        <w:tab/>
      </w:r>
      <w:r w:rsidRPr="00D25B49">
        <w:tab/>
      </w:r>
      <w:r w:rsidRPr="00D25B49">
        <w:tab/>
      </w:r>
      <w:r w:rsidRPr="00D25B49">
        <w:tab/>
      </w:r>
      <w:r w:rsidRPr="00D25B49">
        <w:tab/>
      </w:r>
      <w:r w:rsidRPr="00D25B49">
        <w:tab/>
      </w:r>
      <w:r w:rsidRPr="00D25B49">
        <w:tab/>
      </w:r>
      <w:r w:rsidRPr="00D25B49">
        <w:tab/>
        <w:t xml:space="preserve">        </w:t>
      </w:r>
      <w:r w:rsidR="00302AFE">
        <w:t xml:space="preserve">       </w:t>
      </w:r>
      <w:r w:rsidR="00D25B49" w:rsidRPr="00D25B49">
        <w:t xml:space="preserve">   Damir Rabar</w:t>
      </w:r>
      <w:r w:rsidR="00302AFE">
        <w:t>, v.r.</w:t>
      </w:r>
    </w:p>
    <w:p w:rsidRDefault="00CC2D6F" w:rsidP="00CC2D6F" w:rsidR="00CC2D6F" w:rsidRPr="00D25B49">
      <w:pPr>
        <w:jc w:val="both"/>
      </w:pPr>
    </w:p>
    <w:p w:rsidRDefault="00CC2D6F" w:rsidP="00CC2D6F" w:rsidR="00CC2D6F" w:rsidRPr="00D25B49">
      <w:pPr>
        <w:jc w:val="both"/>
      </w:pPr>
    </w:p>
    <w:p w:rsidRDefault="008F1ACA" w:rsidP="00CC2D6F" w:rsidR="008F1ACA" w:rsidRPr="00D25B49">
      <w:pPr>
        <w:jc w:val="both"/>
      </w:pPr>
    </w:p>
    <w:p w:rsidRDefault="00CC2D6F" w:rsidP="00CC2D6F" w:rsidR="00CC2D6F" w:rsidRPr="00D25B49">
      <w:r w:rsidRPr="00D25B49">
        <w:t xml:space="preserve">UPUTA O PRAVNOM LIJEKU: </w:t>
      </w:r>
    </w:p>
    <w:p w:rsidRDefault="00CC2D6F" w:rsidP="00CC2D6F" w:rsidR="00CC2D6F" w:rsidRPr="00D25B49">
      <w:pPr>
        <w:jc w:val="both"/>
      </w:pPr>
      <w:r w:rsidRPr="00D25B49">
        <w:t>Protiv rješenja o otvaranju stečajnog postupka žalbu može podnijeti osoba ovlaštena za zastupanje dužnika po zakonu do dana nastupanja pravnih posljedica otvaranja stečajnog postupka i dužnik pojedinac</w:t>
      </w:r>
      <w:r w:rsidR="001B205A" w:rsidRPr="00D25B49">
        <w:t>, a protiv rješenja o odbijanju prijedloga za otvaranje stečajnog postupka pravo na žalbu ima podnositelj prijedloga</w:t>
      </w:r>
      <w:r w:rsidRPr="00D25B49">
        <w:t xml:space="preserve"> (čl.</w:t>
      </w:r>
      <w:r w:rsidR="001B205A" w:rsidRPr="00D25B49">
        <w:t xml:space="preserve"> </w:t>
      </w:r>
      <w:r w:rsidRPr="00D25B49">
        <w:t>128.</w:t>
      </w:r>
      <w:r w:rsidR="001B205A" w:rsidRPr="00D25B49">
        <w:t xml:space="preserve"> </w:t>
      </w:r>
      <w:r w:rsidRPr="00D25B49">
        <w:t>st.</w:t>
      </w:r>
      <w:r w:rsidR="001B205A" w:rsidRPr="00D25B49">
        <w:t xml:space="preserve"> </w:t>
      </w:r>
      <w:r w:rsidRPr="00D25B49">
        <w:t>8.</w:t>
      </w:r>
      <w:r w:rsidR="001B205A" w:rsidRPr="00D25B49">
        <w:t xml:space="preserve"> </w:t>
      </w:r>
      <w:r w:rsidRPr="00D25B49">
        <w:t xml:space="preserve">SZ). Žalba se podnosi ovom sudu u dva primjerka u roku od 8 dana </w:t>
      </w:r>
      <w:r w:rsidR="001B205A" w:rsidRPr="00D25B49">
        <w:t>od dana dostave iste a dostava se smatra obavljenom istekom osmog dana od dana objave rješenja na mrežnoj stranici e-Oglasna ploča sudova (čl. 12. st. 1. i 2. SZ-a)</w:t>
      </w:r>
      <w:r w:rsidRPr="00D25B49">
        <w:t xml:space="preserve">, a o žalbi odlučuje Visoki trgovački sud Republike Hrvatske. </w:t>
      </w:r>
    </w:p>
    <w:p w:rsidRDefault="00CC2D6F" w:rsidP="00CC2D6F" w:rsidR="00CC2D6F" w:rsidRPr="00D25B49">
      <w:pPr>
        <w:jc w:val="both"/>
      </w:pPr>
    </w:p>
    <w:p w:rsidRDefault="00CC2D6F" w:rsidP="00CC2D6F" w:rsidR="00CC2D6F" w:rsidRPr="002876B9">
      <w:pPr>
        <w:jc w:val="both"/>
      </w:pPr>
      <w:r w:rsidRPr="002876B9">
        <w:t>DNA:</w:t>
      </w:r>
    </w:p>
    <w:p w:rsidRDefault="00D74425" w:rsidP="00A8138B" w:rsidR="00A8138B" w:rsidRPr="002876B9">
      <w:pPr>
        <w:jc w:val="both"/>
      </w:pPr>
      <w:r>
        <w:t>- dužniku</w:t>
      </w:r>
      <w:r w:rsidR="00CC2D6F" w:rsidRPr="002876B9">
        <w:t xml:space="preserve"> </w:t>
      </w:r>
    </w:p>
    <w:p w:rsidRDefault="00CC2D6F" w:rsidP="00A8138B" w:rsidR="00A8138B" w:rsidRPr="008E1B34">
      <w:pPr>
        <w:jc w:val="both"/>
        <w:rPr>
          <w:color w:val="FF0000"/>
        </w:rPr>
      </w:pPr>
      <w:r w:rsidRPr="002876B9">
        <w:t xml:space="preserve">- stečajni upravitelj </w:t>
      </w:r>
      <w:r w:rsidR="00AD4004" w:rsidRPr="00AD4004">
        <w:t>Ana Glavan Dukić iz Rijeke, Brca 18</w:t>
      </w:r>
    </w:p>
    <w:p w:rsidRDefault="00CC2D6F" w:rsidP="00CC2D6F" w:rsidR="00CC2D6F" w:rsidRPr="002876B9">
      <w:pPr>
        <w:jc w:val="both"/>
      </w:pPr>
      <w:r w:rsidRPr="002876B9">
        <w:t>- FINA, Poslovnica Pula, Pula, Giardini 5</w:t>
      </w:r>
    </w:p>
    <w:p w:rsidRDefault="00CC2D6F" w:rsidP="00CC2D6F" w:rsidR="00CC2D6F" w:rsidRPr="002876B9">
      <w:pPr>
        <w:jc w:val="both"/>
      </w:pPr>
      <w:r w:rsidRPr="002876B9">
        <w:t xml:space="preserve">- ŽDO Pula, Pula, Rovinjska ul. 2 </w:t>
      </w:r>
    </w:p>
    <w:p w:rsidRDefault="00CC2D6F" w:rsidP="00CC2D6F" w:rsidR="00CC2D6F" w:rsidRPr="00D25B49">
      <w:pPr>
        <w:jc w:val="both"/>
      </w:pPr>
      <w:r w:rsidRPr="00D25B49">
        <w:t xml:space="preserve">- Porezna uprava – Područni ured Istra, Primorje, Lika, Pazin, M. B. Rašana 2/4, p.p. 60  </w:t>
      </w:r>
    </w:p>
    <w:p w:rsidRDefault="008F1ACA" w:rsidP="008F1ACA" w:rsidR="008F1ACA" w:rsidRPr="00D25B49">
      <w:r w:rsidRPr="00D25B49">
        <w:t xml:space="preserve">- zemljišnoknjižni odjel Općinskog suda u Puli-Pola, Stalnoj službi u </w:t>
      </w:r>
      <w:r w:rsidR="00D25B49" w:rsidRPr="00D25B49">
        <w:t>Labinu</w:t>
      </w:r>
      <w:r w:rsidRPr="00D25B49">
        <w:t xml:space="preserve">, </w:t>
      </w:r>
      <w:r w:rsidR="00D25B49" w:rsidRPr="00D25B49">
        <w:t xml:space="preserve">G. Martinuzzi </w:t>
      </w:r>
      <w:r w:rsidRPr="00D25B49">
        <w:t>2</w:t>
      </w:r>
    </w:p>
    <w:p w:rsidRDefault="00CC2D6F" w:rsidP="00CC2D6F" w:rsidR="00CC2D6F" w:rsidRPr="002876B9">
      <w:pPr>
        <w:jc w:val="both"/>
      </w:pPr>
      <w:r w:rsidRPr="002876B9">
        <w:t>- e-oglasna ploča 8 dana</w:t>
      </w:r>
    </w:p>
    <w:p w:rsidRDefault="00CC2D6F" w:rsidP="008F1ACA" w:rsidR="00500701" w:rsidRPr="002876B9">
      <w:pPr>
        <w:jc w:val="both"/>
      </w:pPr>
      <w:r w:rsidRPr="002876B9">
        <w:softHyphen/>
        <w:t>- sudski registar ovoga suda elektronskim putem</w:t>
      </w:r>
    </w:p>
    <w:sectPr w:rsidSect="008F1ACA" w:rsidR="00500701" w:rsidRPr="002876B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515" w:rsidP="00CC2D6F" w:rsidR="00950515">
      <w:r>
        <w:separator/>
      </w:r>
    </w:p>
  </w:endnote>
  <w:endnote w:id="0" w:type="continuationSeparator">
    <w:p w:rsidRDefault="00950515" w:rsidP="00CC2D6F" w:rsidR="00950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515" w:rsidP="00CC2D6F" w:rsidR="00950515">
      <w:r>
        <w:separator/>
      </w:r>
    </w:p>
  </w:footnote>
  <w:footnote w:id="0" w:type="continuationSeparator">
    <w:p w:rsidRDefault="00950515" w:rsidP="00CC2D6F" w:rsidR="00950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42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4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C2D6F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A27DC2">
      <w:t xml:space="preserve">         Poslovni broj: 1 St-841/16-17</w:t>
    </w:r>
  </w:p>
  <w:p w:rsidRDefault="00D74425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F" w:rsidP="00A27DC2" w:rsidR="00E84C66">
    <w:pPr>
      <w:pStyle w:val="Zaglavlje"/>
      <w:jc w:val="right"/>
    </w:pPr>
    <w:r>
      <w:tab/>
    </w:r>
    <w:r>
      <w:tab/>
    </w:r>
    <w:r w:rsidR="00A27DC2">
      <w:t>Poslovni broj: 1 St-841/16-17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D6F"/>
    <w:rsid w:val="000D5298"/>
    <w:rsid w:val="000E10D5"/>
    <w:rsid w:val="000E45FC"/>
    <w:rsid w:val="001B205A"/>
    <w:rsid w:val="002876B9"/>
    <w:rsid w:val="00302AFE"/>
    <w:rsid w:val="00306AAD"/>
    <w:rsid w:val="003108C6"/>
    <w:rsid w:val="00440AD6"/>
    <w:rsid w:val="00480ACD"/>
    <w:rsid w:val="00491923"/>
    <w:rsid w:val="00554328"/>
    <w:rsid w:val="005549BA"/>
    <w:rsid w:val="00647A86"/>
    <w:rsid w:val="00767859"/>
    <w:rsid w:val="008237D9"/>
    <w:rsid w:val="008355B8"/>
    <w:rsid w:val="008A2A4C"/>
    <w:rsid w:val="008E1B34"/>
    <w:rsid w:val="008F1ACA"/>
    <w:rsid w:val="00950515"/>
    <w:rsid w:val="00985388"/>
    <w:rsid w:val="009A1C9D"/>
    <w:rsid w:val="009C36F6"/>
    <w:rsid w:val="009C3F78"/>
    <w:rsid w:val="00A14927"/>
    <w:rsid w:val="00A27DC2"/>
    <w:rsid w:val="00A8138B"/>
    <w:rsid w:val="00AD4004"/>
    <w:rsid w:val="00AD7349"/>
    <w:rsid w:val="00B97E82"/>
    <w:rsid w:val="00CB0C94"/>
    <w:rsid w:val="00CC2D6F"/>
    <w:rsid w:val="00D25B49"/>
    <w:rsid w:val="00D74425"/>
    <w:rsid w:val="00E9759D"/>
    <w:rsid w:val="00F128BD"/>
    <w:rsid w:val="00F235A1"/>
    <w:rsid w:val="00F8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D6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2D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C2D6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D6F"/>
  </w:style>
  <w:style w:customStyle="true" w:styleId="f01" w:type="character">
    <w:name w:val="f01"/>
    <w:rsid w:val="00CC2D6F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D6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D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D6F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A1C9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A1C9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9BA"/>
    <w:rPr>
      <w:rFonts w:cs="Times New Roman" w:hAnsi="Times New Roman" w:ascii="Times New Roman"/>
      <w:b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9BA"/>
    <w:rPr>
      <w:b/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9BA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9BA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D6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2D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C2D6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D6F"/>
  </w:style>
  <w:style w:customStyle="1" w:styleId="f01" w:type="character">
    <w:name w:val="f01"/>
    <w:rsid w:val="00CC2D6F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D6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D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D6F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A1C9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A1C9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9BA"/>
    <w:rPr>
      <w:rFonts w:ascii="Times New Roman" w:cs="Times New Roman" w:hAnsi="Times New Roman"/>
      <w:b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9BA"/>
    <w:rPr>
      <w:b/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9BA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9BA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593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St-841/2016-17</izvorni_sadrzaj>
    <derivirana_varijabla naziv="DomainObject.Oznaka_1">St-841/2016-17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St-841/2016-17</izvorni_sadrzaj>
    <derivirana_varijabla naziv="DomainObject.PoslovniBrojDokumenta_1">St-841/2016-17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1068</properties:Words>
  <properties:Characters>5532</properties:Characters>
  <properties:Lines>133</properties:Lines>
  <properties:Paragraphs>51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2017-03-02T09:53:00Z</dcterms:created>
  <dc:creator>Jasmina Matika</dc:creator>
  <cp:lastModifiedBy>Lorena Paris Aničić</cp:lastModifiedBy>
  <cp:lastPrinted>2017-03-02T10:40:00Z</cp:lastPrinted>
  <dcterms:modified xmlns:xsi="http://www.w3.org/2001/XMLSchema-instance" xsi:type="dcterms:W3CDTF">2017-03-02T10:43:00Z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St-841/2016-17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