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89a0" w14:paraId="15689a0" w:rsidRDefault="00A14336" w:rsidP="00A14336" w:rsidR="00A14336" w:rsidRPr="00B565C5">
      <w:pPr>
        <w15:collapsed w:val="false"/>
      </w:pPr>
      <w:bookmarkStart w:name="_GoBack" w:id="0"/>
      <w:bookmarkEnd w:id="0"/>
    </w:p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722A56" w:rsidP="00722A56" w:rsidR="00722A56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F602BF">
        <w:rPr>
          <w:bCs/>
        </w:rPr>
        <w:t>FINVEST CORP</w:t>
      </w:r>
      <w:r w:rsidRPr="00F602BF">
        <w:t xml:space="preserve"> dioničko društvo za proizvodnju, trgovinu i usluge Čabar, Ivana Gorana Kovačića 24, OIB: 40819225982</w:t>
      </w:r>
      <w:r w:rsidRPr="00DC0722">
        <w:t>, određuje se za dan</w:t>
      </w:r>
    </w:p>
    <w:p w:rsidRDefault="00722A56" w:rsidP="00722A56" w:rsidR="00722A56" w:rsidRPr="00DC0722"/>
    <w:p w:rsidRDefault="00722A56" w:rsidP="00722A56" w:rsidR="00722A56" w:rsidRPr="00DC0722"/>
    <w:p w:rsidRDefault="00722A56" w:rsidP="00722A56" w:rsidR="00722A56" w:rsidRPr="00DC0722"/>
    <w:p w:rsidRDefault="00722A56" w:rsidP="00722A56" w:rsidR="00722A56" w:rsidRPr="00DC0722">
      <w:pPr>
        <w:jc w:val="center"/>
      </w:pPr>
      <w:r>
        <w:t xml:space="preserve">29. ožujka </w:t>
      </w:r>
      <w:r w:rsidRPr="00DC0722">
        <w:t>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00</w:t>
      </w:r>
      <w:r w:rsidRPr="00DC0722">
        <w:t xml:space="preserve"> sati</w:t>
      </w:r>
    </w:p>
    <w:p w:rsidRDefault="00722A56" w:rsidP="00722A56" w:rsidR="00722A56" w:rsidRPr="00DC0722">
      <w:pPr>
        <w:jc w:val="center"/>
      </w:pPr>
      <w:r w:rsidRPr="00DC0722">
        <w:t>kod Trgovačkog suda u Rijeci</w:t>
      </w:r>
    </w:p>
    <w:p w:rsidRDefault="00722A56" w:rsidP="00722A56" w:rsidR="00722A56" w:rsidRPr="00DC0722">
      <w:pPr>
        <w:jc w:val="center"/>
      </w:pPr>
      <w:r w:rsidRPr="00DC0722">
        <w:t>Zadarska 1 i 3</w:t>
      </w:r>
    </w:p>
    <w:p w:rsidRDefault="00722A56" w:rsidP="00722A56" w:rsidR="00722A56" w:rsidRPr="00DC0722">
      <w:pPr>
        <w:jc w:val="center"/>
      </w:pPr>
      <w:r w:rsidRPr="00DC0722">
        <w:t>sudnica br. 3, I. kat.</w:t>
      </w:r>
    </w:p>
    <w:p w:rsidRDefault="00722A56" w:rsidP="00722A56" w:rsidR="00722A56" w:rsidRPr="00DC0722">
      <w:pPr>
        <w:jc w:val="both"/>
      </w:pPr>
    </w:p>
    <w:p w:rsidRDefault="00722A56" w:rsidP="00722A56" w:rsidR="00722A56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722A56">
        <w:t>31</w:t>
      </w:r>
      <w:r w:rsidR="00B03DD4">
        <w:t>/2016</w:t>
      </w:r>
      <w:r w:rsidR="00A14336" w:rsidRPr="00B565C5">
        <w:t xml:space="preserve"> od </w:t>
      </w:r>
      <w:r w:rsidR="00722A56">
        <w:t>3. siječnja 2017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DFA" w:rsidR="00143DFA">
      <w:r>
        <w:separator/>
      </w:r>
    </w:p>
  </w:endnote>
  <w:endnote w:id="0" w:type="continuationSeparator">
    <w:p w:rsidRDefault="00143DFA" w:rsidR="00143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DFA" w:rsidR="00143DFA">
      <w:r>
        <w:separator/>
      </w:r>
    </w:p>
  </w:footnote>
  <w:footnote w:id="0" w:type="continuationSeparator">
    <w:p w:rsidRDefault="00143DFA" w:rsidR="00143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722A56">
      <w:t>31</w:t>
    </w:r>
    <w:r w:rsidR="00ED32BB">
      <w:t>/2016-</w:t>
    </w:r>
    <w:r w:rsidR="00722A56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43DFA"/>
    <w:rsid w:val="001534EB"/>
    <w:rsid w:val="00195026"/>
    <w:rsid w:val="001C2356"/>
    <w:rsid w:val="001E5A2A"/>
    <w:rsid w:val="0021005E"/>
    <w:rsid w:val="00227D7A"/>
    <w:rsid w:val="0023788E"/>
    <w:rsid w:val="00247D86"/>
    <w:rsid w:val="002901BF"/>
    <w:rsid w:val="002A0C18"/>
    <w:rsid w:val="002D2DDD"/>
    <w:rsid w:val="003031C0"/>
    <w:rsid w:val="00333140"/>
    <w:rsid w:val="0038054A"/>
    <w:rsid w:val="00421C12"/>
    <w:rsid w:val="00423D62"/>
    <w:rsid w:val="00444610"/>
    <w:rsid w:val="00493868"/>
    <w:rsid w:val="00546779"/>
    <w:rsid w:val="00556C6E"/>
    <w:rsid w:val="005C55D6"/>
    <w:rsid w:val="00606084"/>
    <w:rsid w:val="00722A56"/>
    <w:rsid w:val="0081752B"/>
    <w:rsid w:val="0086169B"/>
    <w:rsid w:val="008A50AE"/>
    <w:rsid w:val="008C0509"/>
    <w:rsid w:val="00924044"/>
    <w:rsid w:val="00960C5E"/>
    <w:rsid w:val="00A14336"/>
    <w:rsid w:val="00AA3738"/>
    <w:rsid w:val="00AA5FE2"/>
    <w:rsid w:val="00AC0B1F"/>
    <w:rsid w:val="00AD7B23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87D7F"/>
    <w:rsid w:val="00D942E9"/>
    <w:rsid w:val="00DE6C41"/>
    <w:rsid w:val="00E22407"/>
    <w:rsid w:val="00E5454E"/>
    <w:rsid w:val="00ED32BB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7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D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7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D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FINVEST CORP d.d.  Čabar</izvorni_sadrzaj>
    <derivirana_varijabla naziv="DomainObject.Predmet.StrankaFormated_1">  FINVEST CORP d.d.  Čabar</derivirana_varijabla>
  </DomainObject.Predmet.StrankaFormated>
  <DomainObject.Predmet.StrankaFormatedOIB>
    <izvorni_sadrzaj>  FINVEST CORP d.d.  Čabar, OIB 40819225982</izvorni_sadrzaj>
    <derivirana_varijabla naziv="DomainObject.Predmet.StrankaFormatedOIB_1">  FINVEST CORP d.d.  Čabar, OIB 40819225982</derivirana_varijabla>
  </DomainObject.Predmet.StrankaFormatedOIB>
  <DomainObject.Predmet.StrankaFormatedWithAdress>
    <izvorni_sadrzaj> FINVEST CORP d.d.  Čabar, Ivana Gorana Kovačića 24, 51306 Čabar</izvorni_sadrzaj>
    <derivirana_varijabla naziv="DomainObject.Predmet.StrankaFormatedWithAdress_1"> FINVEST CORP d.d.  Čabar, Ivana Gorana Kovačića 24, 51306 Čabar</derivirana_varijabla>
  </DomainObject.Predmet.StrankaFormatedWithAdress>
  <DomainObject.Predmet.StrankaFormatedWithAdressOIB>
    <izvorni_sadrzaj> FINVEST CORP d.d.  Čabar, OIB 40819225982, Ivana Gorana Kovačića 24, 51306 Čabar</izvorni_sadrzaj>
    <derivirana_varijabla naziv="DomainObject.Predmet.StrankaFormatedWithAdressOIB_1"> FINVEST CORP d.d.  Čabar, OIB 40819225982, Ivana Gorana Kovačića 24, 51306 Čabar</derivirana_varijabla>
  </DomainObject.Predmet.StrankaFormatedWithAdressOIB>
  <DomainObject.Predmet.StrankaWithAdress>
    <izvorni_sadrzaj>FINVEST CORP d.d.  Čabar Ivana Gorana Kovačića 24,51306 Čabar</izvorni_sadrzaj>
    <derivirana_varijabla naziv="DomainObject.Predmet.StrankaWithAdress_1">FINVEST CORP d.d.  Čabar Ivana Gorana Kovačića 24,51306 Čabar</derivirana_varijabla>
  </DomainObject.Predmet.StrankaWithAdress>
  <DomainObject.Predmet.StrankaWithAdressOIB>
    <izvorni_sadrzaj>FINVEST CORP d.d.  Čabar, OIB 40819225982, Ivana Gorana Kovačića 24,51306 Čabar</izvorni_sadrzaj>
    <derivirana_varijabla naziv="DomainObject.Predmet.StrankaWithAdressOIB_1">FINVEST CORP d.d.  Čabar, OIB 40819225982, Ivana Gorana Kovačića 24,51306 Čabar</derivirana_varijabla>
  </DomainObject.Predmet.StrankaWithAdressOIB>
  <DomainObject.Predmet.StrankaNazivFormated>
    <izvorni_sadrzaj>FINVEST CORP d.d.  Čabar</izvorni_sadrzaj>
    <derivirana_varijabla naziv="DomainObject.Predmet.StrankaNazivFormated_1">FINVEST CORP d.d.  Čabar</derivirana_varijabla>
  </DomainObject.Predmet.StrankaNazivFormated>
  <DomainObject.Predmet.StrankaNazivFormatedOIB>
    <izvorni_sadrzaj>FINVEST CORP d.d.  Čabar, OIB 40819225982</izvorni_sadrzaj>
    <derivirana_varijabla naziv="DomainObject.Predmet.StrankaNazivFormatedOIB_1">FINVEST CORP d.d.  Čabar, OIB 40819225982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FINVEST CORP d.d.  Čabar</item>
    </izvorni_sadrzaj>
    <derivirana_varijabla naziv="DomainObject.Predmet.StrankaListFormated_1">
      <item>FINVEST CORP d.d.  Čabar</item>
    </derivirana_varijabla>
  </DomainObject.Predmet.StrankaListFormated>
  <DomainObject.Predmet.StrankaListFormatedOIB>
    <izvorni_sadrzaj>
      <item>FINVEST CORP d.d.  Čabar, OIB 40819225982</item>
    </izvorni_sadrzaj>
    <derivirana_varijabla naziv="DomainObject.Predmet.StrankaListFormatedOIB_1">
      <item>FINVEST CORP d.d.  Čabar, OIB 40819225982</item>
    </derivirana_varijabla>
  </DomainObject.Predmet.StrankaListFormatedOIB>
  <DomainObject.Predmet.StrankaListFormatedWithAdress>
    <izvorni_sadrzaj>
      <item>FINVEST CORP d.d.  Čabar, Ivana Gorana Kovačića 24, 51306 Čabar</item>
    </izvorni_sadrzaj>
    <derivirana_varijabla naziv="DomainObject.Predmet.StrankaListFormatedWithAdress_1">
      <item>FINVEST CORP d.d.  Čabar, Ivana Gorana Kovačića 24, 51306 Čabar</item>
    </derivirana_varijabla>
  </DomainObject.Predmet.StrankaListFormatedWithAdress>
  <DomainObject.Predmet.StrankaListFormatedWithAdressOIB>
    <izvorni_sadrzaj>
      <item>FINVEST CORP d.d.  Čabar, OIB 40819225982, Ivana Gorana Kovačića 24, 51306 Čabar</item>
    </izvorni_sadrzaj>
    <derivirana_varijabla naziv="DomainObject.Predmet.StrankaListFormatedWithAdressOIB_1">
      <item>FINVEST CORP d.d.  Čabar, OIB 40819225982, Ivana Gorana Kovačića 24, 51306 Čabar</item>
    </derivirana_varijabla>
  </DomainObject.Predmet.StrankaListFormatedWithAdressOIB>
  <DomainObject.Predmet.StrankaListNazivFormated>
    <izvorni_sadrzaj>
      <item>FINVEST CORP d.d.  Čabar</item>
    </izvorni_sadrzaj>
    <derivirana_varijabla naziv="DomainObject.Predmet.StrankaListNazivFormated_1">
      <item>FINVEST CORP d.d.  Čabar</item>
    </derivirana_varijabla>
  </DomainObject.Predmet.StrankaListNazivFormated>
  <DomainObject.Predmet.StrankaListNazivFormatedOIB>
    <izvorni_sadrzaj>
      <item>FINVEST CORP d.d.  Čabar, OIB 40819225982</item>
    </izvorni_sadrzaj>
    <derivirana_varijabla naziv="DomainObject.Predmet.StrankaListNazivFormatedOIB_1">
      <item>FINVEST CORP d.d.  Čabar, OIB 40819225982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USKOKOVIĆ &amp; PARTNERI d.o.o</item>
    </izvorni_sadrzaj>
    <derivirana_varijabla naziv="DomainObject.Predmet.OstaliListFormated_1">
      <item>Odvjetničko društvo USKOKOVIĆ &amp; PARTNERI d.o.o</item>
    </derivirana_varijabla>
  </DomainObject.Predmet.OstaliListFormated>
  <DomainObject.Predmet.OstaliListFormatedOIB>
    <izvorni_sadrzaj>
      <item>Odvjetničko društvo USKOKOVIĆ &amp; PARTNERI d.o.o, OIB 80328852561</item>
    </izvorni_sadrzaj>
    <derivirana_varijabla naziv="DomainObject.Predmet.OstaliListFormatedOIB_1">
      <item>Odvjetničko društvo USKOKOVIĆ &amp; PARTNERI d.o.o, OIB 80328852561</item>
    </derivirana_varijabla>
  </DomainObject.Predmet.OstaliListFormatedOIB>
  <DomainObject.Predmet.OstaliListFormatedWithAdress>
    <izvorni_sadrzaj>
      <item>Odvjetničko društvo USKOKOVIĆ &amp; PARTNERI d.o.o, Vatroslava Lisinskog 6, 42000 Varaždin</item>
    </izvorni_sadrzaj>
    <derivirana_varijabla naziv="DomainObject.Predmet.OstaliListFormatedWithAdress_1">
      <item>Odvjetničko društvo USKOKOVIĆ &amp; PARTNERI d.o.o, Vatroslava Lisinskog 6, 42000 Varaždin</item>
    </derivirana_varijabla>
  </DomainObject.Predmet.OstaliListFormatedWithAdress>
  <DomainObject.Predmet.OstaliListFormatedWithAdressOIB>
    <izvorni_sadrzaj>
      <item>Odvjetničko društvo USKOKOVIĆ &amp; PARTNERI d.o.o, OIB 80328852561, Vatroslava Lisinskog 6, 42000 Varaždin</item>
    </izvorni_sadrzaj>
    <derivirana_varijabla naziv="DomainObject.Predmet.OstaliListFormatedWithAdressOIB_1">
      <item>Odvjetničko društvo USKOKOVIĆ &amp; PARTNERI d.o.o, OIB 80328852561, Vatroslava Lisinskog 6, 42000 Varaždin</item>
    </derivirana_varijabla>
  </DomainObject.Predmet.OstaliListFormatedWithAdressOIB>
  <DomainObject.Predmet.OstaliListNazivFormated>
    <izvorni_sadrzaj>
      <item>Odvjetničko društvo USKOKOVIĆ &amp; PARTNERI d.o.o</item>
    </izvorni_sadrzaj>
    <derivirana_varijabla naziv="DomainObject.Predmet.OstaliListNazivFormated_1">
      <item>Odvjetničko društvo USKOKOVIĆ &amp; PARTNERI d.o.o</item>
    </derivirana_varijabla>
  </DomainObject.Predmet.OstaliListNazivFormated>
  <DomainObject.Predmet.OstaliListNazivFormatedOIB>
    <izvorni_sadrzaj>
      <item>Odvjetničko društvo USKOKOVIĆ &amp; PARTNERI d.o.o, OIB 80328852561</item>
    </izvorni_sadrzaj>
    <derivirana_varijabla naziv="DomainObject.Predmet.OstaliListNazivFormatedOIB_1">
      <item>Odvjetničko društvo USKOKOVIĆ &amp; PARTNERI d.o.o,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FINVEST CORP d.d.  Čabar</izvorni_sadrzaj>
    <derivirana_varijabla naziv="DomainObject.Predmet.StrankaIDrugi_1">FINVEST CORP d.d.  Čabar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FINVEST CORP d.d.  Čabar, OIB 40819225982, Ivana Gorana Kovačića 24, 51306 Čabar</izvorni_sadrzaj>
    <derivirana_varijabla naziv="DomainObject.Predmet.StrankaIDrugiAdressOIB_1">FINVEST CORP d.d.  Čabar, OIB 40819225982, Ivana Gorana Kovačića 24, 51306 Čabar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FINVEST CORP d.d.  Čabar</item>
      <item>Odvjetničko društvo USKOKOVIĆ &amp; PARTNERI d.o.o</item>
    </izvorni_sadrzaj>
    <derivirana_varijabla naziv="DomainObject.Predmet.SudioniciListNaziv_1">
      <item>FINVEST CORP d.d.  Čabar</item>
      <item>Odvjetničko društvo USKOKOVIĆ &amp; PARTNERI d.o.o</item>
    </derivirana_varijabla>
  </DomainObject.Predmet.SudioniciListNaziv>
  <DomainObject.Predmet.SudioniciListAdressOIB>
    <izvorni_sadrzaj>
      <item>FINVEST CORP d.d.  Čabar, OIB 40819225982, Ivana Gorana Kovačića 24,51306 Čabar</item>
      <item>Odvjetničko društvo USKOKOVIĆ &amp; PARTNERI d.o.o, OIB 80328852561, Vatroslava Lisinskog 6,42000 Varaždin</item>
    </izvorni_sadrzaj>
    <derivirana_varijabla naziv="DomainObject.Predmet.SudioniciListAdressOIB_1">
      <item>FINVEST CORP d.d.  Čabar, OIB 40819225982, Ivana Gorana Kovačića 24,51306 Čabar</item>
      <item>Odvjetničko društvo USKOKOVIĆ &amp; PARTNERI d.o.o, OIB 80328852561,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40819225982</item>
      <item>, OIB 80328852561</item>
    </izvorni_sadrzaj>
    <derivirana_varijabla naziv="DomainObject.Predmet.SudioniciListNazivOIB_1">
      <item>, OIB 40819225982</item>
      <item>, OIB 80328852561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96</properties:Words>
  <properties:Characters>545</properties:Characters>
  <properties:Lines>21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2017-01-03T07:54:00Z</dcterms:created>
  <dc:creator>vjelenovic</dc:creator>
  <cp:lastModifiedBy>Vera Jelenović</cp:lastModifiedBy>
  <dcterms:modified xmlns:xsi="http://www.w3.org/2001/XMLSchema-instance" xsi:type="dcterms:W3CDTF">2017-01-03T07:59:00Z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