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8222" w14:paraId="6278222" w:rsidRDefault="00C4662C" w:rsidP="00C4662C" w:rsidR="00C4662C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4662C" w:rsidP="00C4662C" w:rsidR="00C4662C">
      <w:pPr>
        <w:jc w:val="both"/>
      </w:pPr>
      <w:r>
        <w:t xml:space="preserve">       REPUBLIKA HRVATSKA</w:t>
      </w:r>
    </w:p>
    <w:p w:rsidRDefault="00C4662C" w:rsidP="00C4662C" w:rsidR="00C4662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4662C" w:rsidP="00C4662C" w:rsidR="00C4662C" w:rsidRPr="00C4662C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</w:t>
      </w:r>
    </w:p>
    <w:p w:rsidRDefault="00C4662C" w:rsidP="00C4662C" w:rsidR="00C4662C">
      <w:pPr>
        <w:ind w:left="5664"/>
      </w:pPr>
    </w:p>
    <w:p w:rsidRDefault="00C4662C" w:rsidP="00C4662C" w:rsidR="00C4662C">
      <w:pPr>
        <w:ind w:left="5664"/>
      </w:pPr>
    </w:p>
    <w:p w:rsidRDefault="00C4662C" w:rsidP="00C4662C" w:rsidR="00C4662C">
      <w:pPr>
        <w:ind w:left="5664"/>
      </w:pPr>
    </w:p>
    <w:p w:rsidRDefault="00C4662C" w:rsidP="00C4662C" w:rsidR="00C4662C">
      <w:pPr>
        <w:jc w:val="center"/>
      </w:pPr>
      <w:r>
        <w:t>R E P U B L I K A   H R V A T S K A</w:t>
      </w:r>
    </w:p>
    <w:p w:rsidRDefault="00C4662C" w:rsidP="00C4662C" w:rsidR="00C4662C">
      <w:pPr>
        <w:rPr>
          <w:b/>
        </w:rPr>
      </w:pPr>
    </w:p>
    <w:p w:rsidRDefault="00C4662C" w:rsidP="00C4662C" w:rsidR="00C4662C">
      <w:pPr>
        <w:jc w:val="center"/>
      </w:pPr>
      <w:r>
        <w:t>R J E Š E N J E</w:t>
      </w:r>
    </w:p>
    <w:p w:rsidRDefault="00C4662C" w:rsidP="00C4662C" w:rsidR="00C4662C">
      <w:pPr>
        <w:jc w:val="center"/>
      </w:pPr>
    </w:p>
    <w:p w:rsidRDefault="00C4662C" w:rsidP="00C4662C" w:rsidR="00C4662C">
      <w:pPr>
        <w:jc w:val="center"/>
      </w:pPr>
    </w:p>
    <w:p w:rsidRDefault="005A0444" w:rsidP="005A0444" w:rsidR="005A0444">
      <w:pPr>
        <w:jc w:val="both"/>
        <w:rPr>
          <w:b/>
        </w:rPr>
      </w:pPr>
    </w:p>
    <w:p w:rsidRDefault="005A0444" w:rsidP="005A0444" w:rsidR="005A0444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MT-COMMERCE društvo s ograničenom odgovornošću za trgovinu i usluge, skraćena tvrtka MT-COMMERCE d.o.o., </w:t>
      </w:r>
      <w:proofErr w:type="spellStart"/>
      <w:r>
        <w:t>Hudovljani</w:t>
      </w:r>
      <w:proofErr w:type="spellEnd"/>
      <w:r>
        <w:t xml:space="preserve"> 36, Koprivnica, MBS: 010006707, OIB: 16328452201, radi otvaranja stečajnog postupka nad dužnikom, dana </w:t>
      </w:r>
      <w:r w:rsidR="00D12F4E">
        <w:t>20. listopada</w:t>
      </w:r>
      <w:r>
        <w:t xml:space="preserve"> 2016. </w:t>
      </w:r>
      <w:r w:rsidR="00D12F4E">
        <w:t>g</w:t>
      </w:r>
      <w:r>
        <w:t>odine</w:t>
      </w:r>
      <w:r>
        <w:t>,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center"/>
      </w:pPr>
      <w:r>
        <w:t xml:space="preserve">r i j e š i o    j e </w:t>
      </w:r>
    </w:p>
    <w:p w:rsidRDefault="00C4662C" w:rsidP="00C4662C" w:rsidR="00C4662C">
      <w:pPr>
        <w:jc w:val="center"/>
      </w:pPr>
    </w:p>
    <w:p w:rsidRDefault="00C4662C" w:rsidP="00C4662C" w:rsidR="00C4662C"/>
    <w:p w:rsidRDefault="00C4662C" w:rsidP="00C4662C" w:rsidR="00C4662C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5A0444">
        <w:t xml:space="preserve">MT-COMMERCE društvo s ograničenom odgovornošću za trgovinu i usluge, skraćena tvrtka MT-COMMERCE d.o.o., </w:t>
      </w:r>
      <w:proofErr w:type="spellStart"/>
      <w:r w:rsidR="005A0444">
        <w:t>Hudovljani</w:t>
      </w:r>
      <w:proofErr w:type="spellEnd"/>
      <w:r w:rsidR="005A0444">
        <w:t xml:space="preserve"> 36, Koprivnica, MBS: 010006707, OIB: 16328452201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C4662C" w:rsidP="00C4662C" w:rsidR="00C4662C">
      <w:pPr>
        <w:jc w:val="both"/>
      </w:pPr>
    </w:p>
    <w:p w:rsidRDefault="00C4662C" w:rsidP="00C4662C" w:rsidR="00C4662C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center"/>
      </w:pPr>
      <w:r>
        <w:t>Obrazloženje</w:t>
      </w:r>
    </w:p>
    <w:p w:rsidRDefault="00C4662C" w:rsidP="00C4662C" w:rsidR="00C4662C">
      <w:pPr>
        <w:jc w:val="center"/>
      </w:pPr>
    </w:p>
    <w:p w:rsidRDefault="00C4662C" w:rsidP="00C4662C" w:rsidR="00C4662C">
      <w:pPr>
        <w:jc w:val="center"/>
      </w:pPr>
    </w:p>
    <w:p w:rsidRDefault="00C4662C" w:rsidP="00C4662C" w:rsidR="00C4662C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center"/>
      </w:pPr>
      <w:r>
        <w:t>U Varaždinu, 20. listopada 2016. godine</w:t>
      </w:r>
    </w:p>
    <w:p w:rsidRDefault="00C4662C" w:rsidP="00C4662C" w:rsidR="00C4662C">
      <w:pPr>
        <w:jc w:val="center"/>
      </w:pPr>
    </w:p>
    <w:p w:rsidRDefault="00C4662C" w:rsidP="00C4662C" w:rsidR="00C4662C">
      <w:pPr>
        <w:jc w:val="center"/>
      </w:pPr>
    </w:p>
    <w:p w:rsidRDefault="00C4662C" w:rsidP="00C4662C" w:rsidR="00C4662C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  <w:r>
        <w:t>UPUTA O PRAVNOM LIJEKU:</w:t>
      </w:r>
    </w:p>
    <w:p w:rsidRDefault="00C4662C" w:rsidP="00C4662C" w:rsidR="00C4662C">
      <w:pPr>
        <w:jc w:val="both"/>
      </w:pPr>
      <w:r>
        <w:t xml:space="preserve">Protiv ovog rješenja posebna žalba nije dopuštena. </w:t>
      </w: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</w:p>
    <w:p w:rsidRDefault="00C4662C" w:rsidP="00C4662C" w:rsidR="00C4662C">
      <w:pPr>
        <w:jc w:val="both"/>
      </w:pPr>
      <w:r>
        <w:t xml:space="preserve">DNA: 1. Direktor dužnika </w:t>
      </w:r>
      <w:r w:rsidR="005A0444">
        <w:t xml:space="preserve">Tomislav </w:t>
      </w:r>
      <w:proofErr w:type="spellStart"/>
      <w:r w:rsidR="005A0444">
        <w:t>Maljak</w:t>
      </w:r>
      <w:proofErr w:type="spellEnd"/>
      <w:r w:rsidR="005A0444">
        <w:t xml:space="preserve">, </w:t>
      </w:r>
      <w:proofErr w:type="spellStart"/>
      <w:r w:rsidR="005A0444">
        <w:t>Hudovljani</w:t>
      </w:r>
      <w:proofErr w:type="spellEnd"/>
      <w:r w:rsidR="005A0444">
        <w:t xml:space="preserve">, </w:t>
      </w:r>
      <w:proofErr w:type="spellStart"/>
      <w:r w:rsidR="005A0444">
        <w:t>Hudovljani</w:t>
      </w:r>
      <w:proofErr w:type="spellEnd"/>
      <w:r w:rsidR="005A0444">
        <w:t xml:space="preserve"> 36</w:t>
      </w:r>
    </w:p>
    <w:p w:rsidRDefault="00C4662C" w:rsidP="00C4662C" w:rsidR="00C4662C">
      <w:pPr>
        <w:jc w:val="both"/>
      </w:pPr>
      <w:r>
        <w:t xml:space="preserve">           2. </w:t>
      </w:r>
      <w:r w:rsidR="00012B61">
        <w:t>e</w:t>
      </w:r>
      <w:r>
        <w:t>-</w:t>
      </w:r>
      <w:r w:rsidR="00012B61">
        <w:t>O</w:t>
      </w:r>
      <w:r>
        <w:t xml:space="preserve">glasna ploča ovog suda </w:t>
      </w:r>
    </w:p>
    <w:p w:rsidRDefault="00DA0242" w:rsidP="00C4662C" w:rsidR="00DA0242" w:rsidRPr="00C4662C"/>
    <w:sectPr w:rsidSect="0032366B" w:rsidR="00DA0242" w:rsidRPr="00C4662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62C" w:rsidR="008333A9">
    <w:pPr>
      <w:pStyle w:val="Zaglavlje"/>
    </w:pPr>
    <w:r>
      <w:rPr>
        <w:rStyle w:val="PozadinaSvijetloCrvena"/>
        <w:shd w:fill="auto" w:color="auto" w:val="clear"/>
      </w:rPr>
      <w:t>Poslovni broj: 3 St-396/16-8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B61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444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62C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F4E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E8E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340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662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662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68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79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St-396/2016-8</izvorni_sadrzaj>
    <derivirana_varijabla naziv="DomainObject.Oznaka_1">St-396/2016-8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MT-COMMERCE društvo s ograničenom odgovornošću za trgovinu i usluge</izvorni_sadrzaj>
    <derivirana_varijabla naziv="DomainObject.Predmet.ProtustrankaFormated_1">  MT-COMMERCE društvo s ograničenom odgovornošću za trgovinu i usluge</derivirana_varijabla>
  </DomainObject.Predmet.ProtustrankaFormated>
  <DomainObject.Predmet.ProtustrankaFormatedOIB>
    <izvorni_sadrzaj>  MT-COMMERCE društvo s ograničenom odgovornošću za trgovinu i usluge, OIB 16328452201</izvorni_sadrzaj>
    <derivirana_varijabla naziv="DomainObject.Predmet.ProtustrankaFormatedOIB_1">  MT-COMMERCE društvo s ograničenom odgovornošću za trgovinu i usluge, OIB 16328452201</derivirana_varijabla>
  </DomainObject.Predmet.ProtustrankaFormatedOIB>
  <DomainObject.Predmet.ProtustrankaFormatedWithAdress>
    <izvorni_sadrzaj> MT-COMMERCE društvo s ograničenom odgovornošću za trgovinu i usluge, Hudovljani 36, 48000 Hudovljani</izvorni_sadrzaj>
    <derivirana_varijabla naziv="DomainObject.Predmet.ProtustrankaFormatedWithAdress_1"> MT-COMMERCE društvo s ograničenom odgovornošću za trgovinu i usluge, Hudovljani 36, 48000 Hudovljani</derivirana_varijabla>
  </DomainObject.Predmet.ProtustrankaFormatedWithAdress>
  <DomainObject.Predmet.ProtustrankaFormatedWithAdressOIB>
    <izvorni_sadrzaj> MT-COMMERCE društvo s ograničenom odgovornošću za trgovinu i usluge, OIB 16328452201, Hudovljani 36, 48000 Hudovljani</izvorni_sadrzaj>
    <derivirana_varijabla naziv="DomainObject.Predmet.ProtustrankaFormatedWithAdressOIB_1"> MT-COMMERCE društvo s ograničenom odgovornošću za trgovinu i usluge, OIB 16328452201, Hudovljani 36, 48000 Hudovljani</derivirana_varijabla>
  </DomainObject.Predmet.ProtustrankaFormatedWithAdressOIB>
  <DomainObject.Predmet.ProtustrankaWithAdress>
    <izvorni_sadrzaj>MT-COMMERCE društvo s ograničenom odgovornošću za trgovinu i usluge Hudovljani 36, 48000 Hudovljani</izvorni_sadrzaj>
    <derivirana_varijabla naziv="DomainObject.Predmet.ProtustrankaWithAdress_1">MT-COMMERCE društvo s ograničenom odgovornošću za trgovinu i usluge Hudovljani 36, 48000 Hudovljani</derivirana_varijabla>
  </DomainObject.Predmet.ProtustrankaWithAdress>
  <DomainObject.Predmet.ProtustrankaWithAdressOIB>
    <izvorni_sadrzaj>MT-COMMERCE društvo s ograničenom odgovornošću za trgovinu i usluge, OIB 16328452201, Hudovljani 36, 48000 Hudovljani</izvorni_sadrzaj>
    <derivirana_varijabla naziv="DomainObject.Predmet.ProtustrankaWithAdressOIB_1">MT-COMMERCE društvo s ograničenom odgovornošću za trgovinu i usluge, OIB 16328452201, Hudovljani 36, 48000 Hudovljani</derivirana_varijabla>
  </DomainObject.Predmet.ProtustrankaWithAdressOIB>
  <DomainObject.Predmet.ProtustrankaNazivFormated>
    <izvorni_sadrzaj>MT-COMMERCE društvo s ograničenom odgovornošću za trgovinu i usluge</izvorni_sadrzaj>
    <derivirana_varijabla naziv="DomainObject.Predmet.ProtustrankaNazivFormated_1">MT-COMMERCE društvo s ograničenom odgovornošću za trgovinu i usluge</derivirana_varijabla>
  </DomainObject.Predmet.ProtustrankaNazivFormated>
  <DomainObject.Predmet.ProtustrankaNazivFormatedOIB>
    <izvorni_sadrzaj>MT-COMMERCE društvo s ograničenom odgovornošću za trgovinu i usluge, OIB 16328452201</izvorni_sadrzaj>
    <derivirana_varijabla naziv="DomainObject.Predmet.ProtustrankaNazivFormatedOIB_1">MT-COMMERCE društvo s ograničenom odgovornošću za trgovinu i usluge, OIB 16328452201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15515.34</izvorni_sadrzaj>
    <derivirana_varijabla naziv="DomainObject.Predmet.TrenutnaVrijednost_1">15515.34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MT-COMMERCE društvo s ograničenom odgovornošću za trgovinu i usluge</item>
    </izvorni_sadrzaj>
    <derivirana_varijabla naziv="DomainObject.Predmet.ProtuStrankaListFormated_1">
      <item>MT-COMMERCE društvo s ograničenom odgovornošću za trgovinu i usluge</item>
    </derivirana_varijabla>
  </DomainObject.Predmet.ProtuStrankaListFormated>
  <DomainObject.Predmet.ProtuStrankaListFormatedOIB>
    <izvorni_sadrzaj>
      <item>MT-COMMERCE društvo s ograničenom odgovornošću za trgovinu i usluge, OIB 16328452201</item>
    </izvorni_sadrzaj>
    <derivirana_varijabla naziv="DomainObject.Predmet.ProtuStrankaListFormatedOIB_1">
      <item>MT-COMMERCE društvo s ograničenom odgovornošću za trgovinu i usluge, OIB 16328452201</item>
    </derivirana_varijabla>
  </DomainObject.Predmet.ProtuStrankaListFormatedOIB>
  <DomainObject.Predmet.ProtuStrankaListFormatedWithAdress>
    <izvorni_sadrzaj>
      <item>MT-COMMERCE društvo s ograničenom odgovornošću za trgovinu i usluge, Hudovljani 36, 48000 Hudovljani</item>
    </izvorni_sadrzaj>
    <derivirana_varijabla naziv="DomainObject.Predmet.ProtuStrankaListFormatedWithAdress_1">
      <item>MT-COMMERCE društvo s ograničenom odgovornošću za trgovinu i usluge, Hudovljani 36, 48000 Hudovljani</item>
    </derivirana_varijabla>
  </DomainObject.Predmet.ProtuStrankaListFormatedWithAdress>
  <DomainObject.Predmet.ProtuStrankaListFormatedWithAdressOIB>
    <izvorni_sadrzaj>
      <item>MT-COMMERCE društvo s ograničenom odgovornošću za trgovinu i usluge, OIB 16328452201, Hudovljani 36, 48000 Hudovljani</item>
    </izvorni_sadrzaj>
    <derivirana_varijabla naziv="DomainObject.Predmet.ProtuStrankaListFormatedWithAdressOIB_1">
      <item>MT-COMMERCE društvo s ograničenom odgovornošću za trgovinu i usluge, OIB 16328452201, Hudovljani 36, 48000 Hudovljani</item>
    </derivirana_varijabla>
  </DomainObject.Predmet.ProtuStrankaListFormatedWithAdressOIB>
  <DomainObject.Predmet.ProtuStrankaListNazivFormated>
    <izvorni_sadrzaj>
      <item>MT-COMMERCE društvo s ograničenom odgovornošću za trgovinu i usluge</item>
    </izvorni_sadrzaj>
    <derivirana_varijabla naziv="DomainObject.Predmet.ProtuStrankaListNazivFormated_1">
      <item>MT-COMMERCE društvo s ograničenom odgovornošću za trgovinu i usluge</item>
    </derivirana_varijabla>
  </DomainObject.Predmet.ProtuStrankaListNazivFormated>
  <DomainObject.Predmet.ProtuStrankaListNazivFormatedOIB>
    <izvorni_sadrzaj>
      <item>MT-COMMERCE društvo s ograničenom odgovornošću za trgovinu i usluge, OIB 16328452201</item>
    </izvorni_sadrzaj>
    <derivirana_varijabla naziv="DomainObject.Predmet.ProtuStrankaListNazivFormatedOIB_1">
      <item>MT-COMMERCE društvo s ograničenom odgovornošću za trgovinu i usluge, OIB 16328452201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St-396/2016-8</izvorni_sadrzaj>
    <derivirana_varijabla naziv="DomainObject.PoslovniBrojDokumenta_1">St-396/2016-8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MT-COMMERCE društvo s ograničenom odgovornošću za trgovinu i usluge</izvorni_sadrzaj>
    <derivirana_varijabla naziv="DomainObject.Predmet.ProtustrankaIDrugi_1">MT-COMMERCE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MT-COMMERCE društvo s ograničenom odgovornošću za trgovinu i usluge, OIB 16328452201, Hudovljani 36, 48000 Hudovljani</izvorni_sadrzaj>
    <derivirana_varijabla naziv="DomainObject.Predmet.ProtustrankaIDrugiAdressOIB_1">MT-COMMERCE društvo s ograničenom odgovornošću za trgovinu i usluge, OIB 16328452201, Hudovljani 36, 48000 Hudovljani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MT-COMMERCE društvo s ograničenom odgovornošću za trgovinu i usluge</item>
      <item>Sudski registar</item>
    </izvorni_sadrzaj>
    <derivirana_varijabla naziv="DomainObject.Predmet.SudioniciListNaziv_1">
      <item>Financijska agencija</item>
      <item>MT-COMMERCE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MT-COMMERCE društvo s ograničenom odgovornošću za trgovinu i usluge, OIB 16328452201, Hudovljani 36,48000 Hudovljani</item>
      <item>Sudski registar</item>
    </izvorni_sadrzaj>
    <derivirana_varijabla naziv="DomainObject.Predmet.SudioniciListAdressOIB_1">
      <item>Financijska agencija, OIB 85821130368, A. Cesarca 2,42000 Varaždin</item>
      <item>MT-COMMERCE društvo s ograničenom odgovornošću za trgovinu i usluge, OIB 16328452201, Hudovljani 36,48000 Hudovljani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0B0EF-4D28-41F9-A1FA-7C1D1111B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1810</properties:Characters>
  <properties:Lines>70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2016-10-20T07:54:00Z</cp:lastPrinted>
  <dcterms:modified xmlns:xsi="http://www.w3.org/2001/XMLSchema-instance" xsi:type="dcterms:W3CDTF">2016-10-20T07:54:00Z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