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6454" w14:paraId="e7a6454" w:rsidRDefault="00B7248E" w:rsidP="00910611" w:rsidR="00B724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48E" w:rsidP="00910611" w:rsidR="00B7248E">
      <w:r>
        <w:rPr>
          <w:rFonts w:eastAsia="MS Mincho"/>
          <w:szCs w:val="24"/>
        </w:rPr>
        <w:t>REPUBLIKA HRVATSKA</w:t>
      </w:r>
    </w:p>
    <w:p w:rsidRDefault="00B7248E" w:rsidP="00910611" w:rsidR="00B7248E">
      <w:r>
        <w:rPr>
          <w:rFonts w:eastAsia="MS Mincho"/>
          <w:szCs w:val="24"/>
        </w:rPr>
        <w:t>TRGOVAČKI SUD U RIJECI</w:t>
      </w:r>
    </w:p>
    <w:p w:rsidRDefault="00B7248E" w:rsidR="00B7248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24FCD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C02F00" w:rsidRPr="00C02F00">
        <w:rPr>
          <w:sz w:val="24"/>
          <w:szCs w:val="24"/>
        </w:rPr>
        <w:t xml:space="preserve">ARBOR-PLASTIC društvo s ograničenom odgovornošću za proizvodnju i trgovinu Vrata, Vrata </w:t>
      </w:r>
      <w:proofErr w:type="spellStart"/>
      <w:r w:rsidR="00C02F00" w:rsidRPr="00C02F00">
        <w:rPr>
          <w:sz w:val="24"/>
          <w:szCs w:val="24"/>
        </w:rPr>
        <w:t>bb</w:t>
      </w:r>
      <w:proofErr w:type="spellEnd"/>
      <w:r w:rsidR="00224FCD" w:rsidRPr="00C02F00">
        <w:rPr>
          <w:sz w:val="24"/>
          <w:szCs w:val="24"/>
        </w:rPr>
        <w:t xml:space="preserve">, </w:t>
      </w:r>
      <w:r w:rsidR="00495831" w:rsidRPr="00C02F0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2F00" w:rsidRPr="00C02F00">
        <w:rPr>
          <w:sz w:val="24"/>
          <w:szCs w:val="24"/>
        </w:rPr>
        <w:t>040298504</w:t>
      </w:r>
      <w:r w:rsidR="008B099F" w:rsidRPr="00C02F00">
        <w:rPr>
          <w:sz w:val="24"/>
          <w:szCs w:val="24"/>
        </w:rPr>
        <w:t xml:space="preserve">, </w:t>
      </w:r>
      <w:r w:rsidRPr="00C02F00">
        <w:rPr>
          <w:sz w:val="24"/>
          <w:szCs w:val="24"/>
        </w:rPr>
        <w:t xml:space="preserve">OIB: </w:t>
      </w:r>
      <w:r w:rsidR="00C02F00" w:rsidRPr="00C02F00">
        <w:rPr>
          <w:sz w:val="24"/>
          <w:szCs w:val="24"/>
        </w:rPr>
        <w:t>17958024374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02F00" w:rsidRPr="00C02F00">
        <w:rPr>
          <w:sz w:val="24"/>
          <w:szCs w:val="24"/>
        </w:rPr>
        <w:t xml:space="preserve">ARBOR-PLASTIC društvo s ograničenom odgovornošću za proizvodnju i trgovinu Vrata, Vrata </w:t>
      </w:r>
      <w:proofErr w:type="spellStart"/>
      <w:r w:rsidR="00C02F00" w:rsidRPr="00C02F00">
        <w:rPr>
          <w:sz w:val="24"/>
          <w:szCs w:val="24"/>
        </w:rPr>
        <w:t>bb</w:t>
      </w:r>
      <w:proofErr w:type="spellEnd"/>
      <w:r w:rsidR="00C02F00" w:rsidRPr="00C02F00">
        <w:rPr>
          <w:sz w:val="24"/>
          <w:szCs w:val="24"/>
        </w:rPr>
        <w:t xml:space="preserve">, </w:t>
      </w:r>
      <w:r w:rsidR="00C02F00" w:rsidRPr="00C02F0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2F00" w:rsidRPr="00C02F00">
        <w:rPr>
          <w:sz w:val="24"/>
          <w:szCs w:val="24"/>
        </w:rPr>
        <w:t>040298504, OIB: 17958024374</w:t>
      </w:r>
      <w:r w:rsidR="00C02F0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C02F00" w:rsidRPr="00C02F00">
        <w:rPr>
          <w:sz w:val="24"/>
          <w:szCs w:val="24"/>
        </w:rPr>
        <w:t xml:space="preserve">ARBOR-PLASTIC društvo s ograničenom odgovornošću za proizvodnju i trgovinu Vrata, Vrata </w:t>
      </w:r>
      <w:proofErr w:type="spellStart"/>
      <w:r w:rsidR="00C02F00" w:rsidRPr="00C02F00">
        <w:rPr>
          <w:sz w:val="24"/>
          <w:szCs w:val="24"/>
        </w:rPr>
        <w:t>bb</w:t>
      </w:r>
      <w:proofErr w:type="spellEnd"/>
      <w:r w:rsidR="00C02F00" w:rsidRPr="00C02F00">
        <w:rPr>
          <w:sz w:val="24"/>
          <w:szCs w:val="24"/>
        </w:rPr>
        <w:t xml:space="preserve">, </w:t>
      </w:r>
      <w:r w:rsidR="00C02F00" w:rsidRPr="00C02F0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2F00" w:rsidRPr="00C02F00">
        <w:rPr>
          <w:sz w:val="24"/>
          <w:szCs w:val="24"/>
        </w:rPr>
        <w:t>040298504, OIB: 17958024374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1E7" w:rsidP="00C31925" w:rsidR="000651E7">
      <w:r>
        <w:separator/>
      </w:r>
    </w:p>
  </w:endnote>
  <w:endnote w:id="0" w:type="continuationSeparator">
    <w:p w:rsidRDefault="000651E7" w:rsidP="00C31925" w:rsidR="00065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1E7" w:rsidP="00C31925" w:rsidR="000651E7">
      <w:r>
        <w:separator/>
      </w:r>
    </w:p>
  </w:footnote>
  <w:footnote w:id="0" w:type="continuationSeparator">
    <w:p w:rsidRDefault="000651E7" w:rsidP="00C31925" w:rsidR="00065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495831">
      <w:rPr>
        <w:sz w:val="24"/>
        <w:szCs w:val="24"/>
      </w:rPr>
      <w:t>8</w:t>
    </w:r>
    <w:r w:rsidR="00C02F00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651E7"/>
    <w:rsid w:val="00142AD7"/>
    <w:rsid w:val="00176CDD"/>
    <w:rsid w:val="0019678A"/>
    <w:rsid w:val="001B10F8"/>
    <w:rsid w:val="00224FCD"/>
    <w:rsid w:val="002C3B92"/>
    <w:rsid w:val="002C5CC3"/>
    <w:rsid w:val="00462527"/>
    <w:rsid w:val="00495831"/>
    <w:rsid w:val="004F6C16"/>
    <w:rsid w:val="00593AE6"/>
    <w:rsid w:val="008B099F"/>
    <w:rsid w:val="008E0A4A"/>
    <w:rsid w:val="00942A0F"/>
    <w:rsid w:val="009E2791"/>
    <w:rsid w:val="00A53B30"/>
    <w:rsid w:val="00A56B71"/>
    <w:rsid w:val="00AB530F"/>
    <w:rsid w:val="00AD26F0"/>
    <w:rsid w:val="00B00D98"/>
    <w:rsid w:val="00B2347F"/>
    <w:rsid w:val="00B7248E"/>
    <w:rsid w:val="00BA3EB5"/>
    <w:rsid w:val="00C02F00"/>
    <w:rsid w:val="00C31925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PLASTIC d.o.o.  Vrata</izvorni_sadrzaj>
    <derivirana_varijabla naziv="DomainObject.Predmet.ProtustrankaFormated_1">  ARBOR - PLASTIC d.o.o.  Vrata</derivirana_varijabla>
  </DomainObject.Predmet.ProtustrankaFormated>
  <DomainObject.Predmet.ProtustrankaFormatedOIB>
    <izvorni_sadrzaj>  ARBOR - PLASTIC d.o.o.  Vrata, OIB 17958024374</izvorni_sadrzaj>
    <derivirana_varijabla naziv="DomainObject.Predmet.ProtustrankaFormatedOIB_1">  ARBOR - PLASTIC d.o.o.  Vrata, OIB 17958024374</derivirana_varijabla>
  </DomainObject.Predmet.ProtustrankaFormatedOIB>
  <DomainObject.Predmet.ProtustrankaFormatedWithAdress>
    <izvorni_sadrzaj> ARBOR - PLASTIC d.o.o.  Vrata, Vrata bb, 51321 Vrata</izvorni_sadrzaj>
    <derivirana_varijabla naziv="DomainObject.Predmet.ProtustrankaFormatedWithAdress_1"> ARBOR - PLASTIC d.o.o.  Vrata, Vrata bb, 51321 Vrata</derivirana_varijabla>
  </DomainObject.Predmet.ProtustrankaFormatedWithAdress>
  <DomainObject.Predmet.ProtustrankaFormatedWithAdressOIB>
    <izvorni_sadrzaj> ARBOR - PLASTIC d.o.o.  Vrata, OIB 17958024374, Vrata bb, 51321 Vrata</izvorni_sadrzaj>
    <derivirana_varijabla naziv="DomainObject.Predmet.ProtustrankaFormatedWithAdressOIB_1"> ARBOR - PLASTIC d.o.o.  Vrata, OIB 17958024374, Vrata bb, 51321 Vrata</derivirana_varijabla>
  </DomainObject.Predmet.ProtustrankaFormatedWithAdressOIB>
  <DomainObject.Predmet.ProtustrankaWithAdress>
    <izvorni_sadrzaj>ARBOR - PLASTIC d.o.o.  Vrata Vrata bb, 51321 Vrata</izvorni_sadrzaj>
    <derivirana_varijabla naziv="DomainObject.Predmet.ProtustrankaWithAdress_1">ARBOR - PLASTIC d.o.o.  Vrata Vrata bb, 51321 Vrata</derivirana_varijabla>
  </DomainObject.Predmet.ProtustrankaWithAdress>
  <DomainObject.Predmet.ProtustrankaWithAdressOIB>
    <izvorni_sadrzaj>ARBOR - PLASTIC d.o.o.  Vrata, OIB 17958024374, Vrata bb, 51321 Vrata</izvorni_sadrzaj>
    <derivirana_varijabla naziv="DomainObject.Predmet.ProtustrankaWithAdressOIB_1">ARBOR - PLASTIC d.o.o.  Vrata, OIB 17958024374, Vrata bb, 51321 Vrata</derivirana_varijabla>
  </DomainObject.Predmet.ProtustrankaWithAdressOIB>
  <DomainObject.Predmet.ProtustrankaNazivFormated>
    <izvorni_sadrzaj>ARBOR - PLASTIC d.o.o.  Vrata</izvorni_sadrzaj>
    <derivirana_varijabla naziv="DomainObject.Predmet.ProtustrankaNazivFormated_1">ARBOR - PLASTIC d.o.o.  Vrata</derivirana_varijabla>
  </DomainObject.Predmet.ProtustrankaNazivFormated>
  <DomainObject.Predmet.ProtustrankaNazivFormatedOIB>
    <izvorni_sadrzaj>ARBOR - PLASTIC d.o.o.  Vrata, OIB 17958024374</izvorni_sadrzaj>
    <derivirana_varijabla naziv="DomainObject.Predmet.ProtustrankaNazivFormatedOIB_1">ARBOR - PLASTIC d.o.o.  Vrata, OIB 17958024374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ARBOR - PLASTIC d.o.o.  Vrata</item>
    </izvorni_sadrzaj>
    <derivirana_varijabla naziv="DomainObject.Predmet.ProtuStrankaListFormated_1">
      <item>ARBOR - PLASTIC d.o.o.  Vrata</item>
    </derivirana_varijabla>
  </DomainObject.Predmet.ProtuStrankaListFormated>
  <DomainObject.Predmet.ProtuStrankaListFormatedOIB>
    <izvorni_sadrzaj>
      <item>ARBOR - PLASTIC d.o.o.  Vrata, OIB 17958024374</item>
    </izvorni_sadrzaj>
    <derivirana_varijabla naziv="DomainObject.Predmet.ProtuStrankaListFormatedOIB_1">
      <item>ARBOR - PLASTIC d.o.o.  Vrata, OIB 17958024374</item>
    </derivirana_varijabla>
  </DomainObject.Predmet.ProtuStrankaListFormatedOIB>
  <DomainObject.Predmet.ProtuStrankaListFormatedWithAdress>
    <izvorni_sadrzaj>
      <item>ARBOR - PLASTIC d.o.o.  Vrata, Vrata bb, 51321 Vrata</item>
    </izvorni_sadrzaj>
    <derivirana_varijabla naziv="DomainObject.Predmet.ProtuStrankaListFormatedWithAdress_1">
      <item>ARBOR - PLASTIC d.o.o.  Vrata, Vrata bb, 51321 Vrata</item>
    </derivirana_varijabla>
  </DomainObject.Predmet.ProtuStrankaListFormatedWithAdress>
  <DomainObject.Predmet.ProtuStrankaListFormatedWithAdressOIB>
    <izvorni_sadrzaj>
      <item>ARBOR - PLASTIC d.o.o.  Vrata, OIB 17958024374, Vrata bb, 51321 Vrata</item>
    </izvorni_sadrzaj>
    <derivirana_varijabla naziv="DomainObject.Predmet.ProtuStrankaListFormatedWithAdressOIB_1">
      <item>ARBOR - PLASTIC d.o.o.  Vrata, OIB 17958024374, Vrata bb, 51321 Vrata</item>
    </derivirana_varijabla>
  </DomainObject.Predmet.ProtuStrankaListFormatedWithAdressOIB>
  <DomainObject.Predmet.ProtuStrankaListNazivFormated>
    <izvorni_sadrzaj>
      <item>ARBOR - PLASTIC d.o.o.  Vrata</item>
    </izvorni_sadrzaj>
    <derivirana_varijabla naziv="DomainObject.Predmet.ProtuStrankaListNazivFormated_1">
      <item>ARBOR - PLASTIC d.o.o.  Vrata</item>
    </derivirana_varijabla>
  </DomainObject.Predmet.ProtuStrankaListNazivFormated>
  <DomainObject.Predmet.ProtuStrankaListNazivFormatedOIB>
    <izvorni_sadrzaj>
      <item>ARBOR - PLASTIC d.o.o.  Vrata, OIB 17958024374</item>
    </izvorni_sadrzaj>
    <derivirana_varijabla naziv="DomainObject.Predmet.ProtuStrankaListNazivFormatedOIB_1">
      <item>ARBOR - PLASTIC d.o.o.  Vrata, OIB 17958024374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ARBOR - PLASTIC d.o.o.  Vrata</izvorni_sadrzaj>
    <derivirana_varijabla naziv="DomainObject.Predmet.ProtustrankaIDrugi_1">ARBOR - PLASTIC d.o.o.  Vrata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ARBOR - PLASTIC d.o.o.  Vrata, OIB 17958024374, Vrata bb, 51321 Vrata</izvorni_sadrzaj>
    <derivirana_varijabla naziv="DomainObject.Predmet.ProtustrankaIDrugiAdressOIB_1">ARBOR - PLASTIC d.o.o.  Vrata, OIB 17958024374, Vrata bb,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ARBOR - PLASTIC d.o.o.  Vrata</item>
    </izvorni_sadrzaj>
    <derivirana_varijabla naziv="DomainObject.Predmet.SudioniciListNaziv_1">
      <item>FINA  Rijeka</item>
      <item>ARBOR - PLASTIC d.o.o.  Vrata</item>
    </derivirana_varijabla>
  </DomainObject.Predmet.SudioniciListNaziv>
  <DomainObject.Predmet.SudioniciListAdressOIB>
    <izvorni_sadrzaj>
      <item>FINA  Rijeka, OIB 85821130368, Frana Kurelca 8,51000 Rijeka</item>
      <item>ARBOR - PLASTIC d.o.o.  Vrata, OIB 17958024374, Vrata bb,51321 Vrata</item>
    </izvorni_sadrzaj>
    <derivirana_varijabla naziv="DomainObject.Predmet.SudioniciListAdressOIB_1">
      <item>FINA  Rijeka, OIB 85821130368, Frana Kurelca 8,51000 Rijeka</item>
      <item>ARBOR - PLASTIC d.o.o.  Vrata, OIB 17958024374, Vrata bb,51321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17958024374</item>
    </izvorni_sadrzaj>
    <derivirana_varijabla naziv="DomainObject.Predmet.SudioniciListNazivOIB_1">
      <item>, OIB 85821130368</item>
      <item>, OIB 17958024374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2049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2015-11-30T09:41:00Z</dcterms:created>
  <dc:creator>Vera Jelenović</dc:creator>
  <cp:lastModifiedBy>wsadmin</cp:lastModifiedBy>
  <cp:lastPrinted>2015-11-30T09:39:00Z</cp:lastPrinted>
  <dcterms:modified xmlns:xsi="http://www.w3.org/2001/XMLSchema-instance" xsi:type="dcterms:W3CDTF">2015-11-30T09:42:00Z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