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62c5" w14:paraId="d5f62c5" w:rsidRDefault="00047A8F" w:rsidP="00047A8F" w:rsidR="00047A8F">
      <w:pPr>
        <w:jc w:val="both"/>
        <w15:collapsed w:val="false"/>
      </w:pPr>
    </w:p>
    <w:p w:rsidRDefault="00AB52E8" w:rsidP="00AB52E8" w:rsidR="00AB52E8">
      <w:pPr>
        <w:pStyle w:val="Zaglavlje"/>
        <w:jc w:val="right"/>
      </w:pPr>
      <w:r>
        <w:t>4 St-</w:t>
      </w:r>
      <w:r w:rsidR="004C32D8">
        <w:t>233</w:t>
      </w:r>
      <w:r w:rsidR="00A30626">
        <w:t xml:space="preserve">/17-3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4C32D8">
        <w:t>DOMAGOJ-TRGOVINA jednostavno</w:t>
      </w:r>
      <w:r w:rsidR="0039104F">
        <w:t xml:space="preserve"> društvo s ograničenom odgovornošću za trgovinu </w:t>
      </w:r>
      <w:r w:rsidR="004C32D8">
        <w:t xml:space="preserve">Zagreb, </w:t>
      </w:r>
      <w:proofErr w:type="spellStart"/>
      <w:r w:rsidR="004C32D8">
        <w:t>Divka</w:t>
      </w:r>
      <w:proofErr w:type="spellEnd"/>
      <w:r w:rsidR="004C32D8">
        <w:t xml:space="preserve"> Budaka 17, OIB 70864432000, MBS 080954964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4C32D8">
        <w:t xml:space="preserve">17. </w:t>
      </w:r>
      <w:r w:rsidR="00614684">
        <w:t xml:space="preserve">veljače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4C32D8">
        <w:t xml:space="preserve">DOMAGOJ-TRGOVINA jednostavno društvo s ograničenom odgovornošću za trgovinu Zagreb, </w:t>
      </w:r>
      <w:proofErr w:type="spellStart"/>
      <w:r w:rsidR="004C32D8">
        <w:t>Divka</w:t>
      </w:r>
      <w:proofErr w:type="spellEnd"/>
      <w:r w:rsidR="004C32D8">
        <w:t xml:space="preserve"> Budaka 17, OIB 70864432000, MBS 080954964</w:t>
      </w:r>
      <w:r w:rsidR="006E4744">
        <w:t xml:space="preserve">, </w:t>
      </w:r>
      <w:r>
        <w:t>iznosi</w:t>
      </w:r>
      <w:r w:rsidR="00614684">
        <w:t xml:space="preserve"> </w:t>
      </w:r>
      <w:r w:rsidR="004C32D8">
        <w:t xml:space="preserve">207.241,43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6321EA">
        <w:t>233</w:t>
      </w:r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6321EA">
        <w:t>17</w:t>
      </w:r>
      <w:bookmarkStart w:name="_GoBack" w:id="0"/>
      <w:bookmarkEnd w:id="0"/>
      <w:r w:rsidR="00614684">
        <w:t>. veljače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55BF8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2D8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1EA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2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3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2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3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DOMAGOJ-TRGOVINA jednostavno društvo s ograničenom odgovornošću za trgovinu</izvorni_sadrzaj>
    <derivirana_varijabla naziv="DomainObject.Predmet.ProtustrankaFormated_1">  DOMAGOJ-TRGOVINA jednostavno društvo s ograničenom odgovornošću za trgovinu</derivirana_varijabla>
  </DomainObject.Predmet.ProtustrankaFormated>
  <DomainObject.Predmet.ProtustrankaFormatedOIB>
    <izvorni_sadrzaj>  DOMAGOJ-TRGOVINA jednostavno društvo s ograničenom odgovornošću za trgovinu, OIB 70864432000</izvorni_sadrzaj>
    <derivirana_varijabla naziv="DomainObject.Predmet.ProtustrankaFormatedOIB_1">  DOMAGOJ-TRGOVINA jednostavno društvo s ograničenom odgovornošću za trgovinu, OIB 70864432000</derivirana_varijabla>
  </DomainObject.Predmet.ProtustrankaFormatedOIB>
  <DomainObject.Predmet.ProtustrankaFormatedWithAdress>
    <izvorni_sadrzaj> DOMAGOJ-TRGOVINA jednostavno društvo s ograničenom odgovornošću za trgovinu, Divka Budaka 17, 10000 Zagreb</izvorni_sadrzaj>
    <derivirana_varijabla naziv="DomainObject.Predmet.ProtustrankaFormatedWithAdress_1"> DOMAGOJ-TRGOVINA jednostavno društvo s ograničenom odgovornošću za trgovinu, Divka Budaka 17, 10000 Zagreb</derivirana_varijabla>
  </DomainObject.Predmet.ProtustrankaFormatedWithAdress>
  <DomainObject.Predmet.ProtustrankaFormatedWithAdressOIB>
    <izvorni_sadrzaj> DOMAGOJ-TRGOVINA jednostavno društvo s ograničenom odgovornošću za trgovinu, OIB 70864432000, Divka Budaka 17, 10000 Zagreb</izvorni_sadrzaj>
    <derivirana_varijabla naziv="DomainObject.Predmet.ProtustrankaFormatedWithAdressOIB_1"> DOMAGOJ-TRGOVINA jednostavno društvo s ograničenom odgovornošću za trgovinu, OIB 70864432000, Divka Budaka 17, 10000 Zagreb</derivirana_varijabla>
  </DomainObject.Predmet.ProtustrankaFormatedWithAdressOIB>
  <DomainObject.Predmet.ProtustrankaWithAdress>
    <izvorni_sadrzaj>DOMAGOJ-TRGOVINA jednostavno društvo s ograničenom odgovornošću za trgovinu Divka Budaka 17, 10000 Zagreb</izvorni_sadrzaj>
    <derivirana_varijabla naziv="DomainObject.Predmet.ProtustrankaWithAdress_1">DOMAGOJ-TRGOVINA jednostavno društvo s ograničenom odgovornošću za trgovinu Divka Budaka 17, 10000 Zagreb</derivirana_varijabla>
  </DomainObject.Predmet.ProtustrankaWithAdress>
  <DomainObject.Predmet.ProtustrankaWithAdressOIB>
    <izvorni_sadrzaj>DOMAGOJ-TRGOVINA jednostavno društvo s ograničenom odgovornošću za trgovinu, OIB 70864432000, Divka Budaka 17, 10000 Zagreb</izvorni_sadrzaj>
    <derivirana_varijabla naziv="DomainObject.Predmet.ProtustrankaWithAdressOIB_1">DOMAGOJ-TRGOVINA jednostavno društvo s ograničenom odgovornošću za trgovinu, OIB 70864432000, Divka Budaka 17, 10000 Zagreb</derivirana_varijabla>
  </DomainObject.Predmet.ProtustrankaWithAdressOIB>
  <DomainObject.Predmet.ProtustrankaNazivFormated>
    <izvorni_sadrzaj>DOMAGOJ-TRGOVINA jednostavno društvo s ograničenom odgovornošću za trgovinu</izvorni_sadrzaj>
    <derivirana_varijabla naziv="DomainObject.Predmet.ProtustrankaNazivFormated_1">DOMAGOJ-TRGOVINA jednostavno društvo s ograničenom odgovornošću za trgovinu</derivirana_varijabla>
  </DomainObject.Predmet.ProtustrankaNazivFormated>
  <DomainObject.Predmet.ProtustrankaNazivFormatedOIB>
    <izvorni_sadrzaj>DOMAGOJ-TRGOVINA jednostavno društvo s ograničenom odgovornošću za trgovinu, OIB 70864432000</izvorni_sadrzaj>
    <derivirana_varijabla naziv="DomainObject.Predmet.ProtustrankaNazivFormatedOIB_1">DOMAGOJ-TRGOVINA jednostavno društvo s ograničenom odgovornošću za trgovinu, OIB 70864432000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DOMAGOJ-TRGOVINA jednostavno društvo s ograničenom odgovornošću za trgovinu</item>
    </izvorni_sadrzaj>
    <derivirana_varijabla naziv="DomainObject.Predmet.ProtuStrankaListFormated_1">
      <item>DOMAGOJ-TRGOVINA jednostavno društvo s ograničenom odgovornošću za trgovinu</item>
    </derivirana_varijabla>
  </DomainObject.Predmet.ProtuStrankaListFormated>
  <DomainObject.Predmet.ProtuStrankaListFormatedOIB>
    <izvorni_sadrzaj>
      <item>DOMAGOJ-TRGOVINA jednostavno društvo s ograničenom odgovornošću za trgovinu, OIB 70864432000</item>
    </izvorni_sadrzaj>
    <derivirana_varijabla naziv="DomainObject.Predmet.ProtuStrankaListFormatedOIB_1">
      <item>DOMAGOJ-TRGOVINA jednostavno društvo s ograničenom odgovornošću za trgovinu, OIB 70864432000</item>
    </derivirana_varijabla>
  </DomainObject.Predmet.ProtuStrankaListFormatedOIB>
  <DomainObject.Predmet.ProtuStrankaListFormatedWithAdress>
    <izvorni_sadrzaj>
      <item>DOMAGOJ-TRGOVINA jednostavno društvo s ograničenom odgovornošću za trgovinu, Divka Budaka 17, 10000 Zagreb</item>
    </izvorni_sadrzaj>
    <derivirana_varijabla naziv="DomainObject.Predmet.ProtuStrankaListFormatedWithAdress_1">
      <item>DOMAGOJ-TRGOVINA jednostavno društvo s ograničenom odgovornošću za trgovinu, Divka Budaka 17, 10000 Zagreb</item>
    </derivirana_varijabla>
  </DomainObject.Predmet.ProtuStrankaListFormatedWithAdress>
  <DomainObject.Predmet.ProtuStrankaListFormatedWithAdressOIB>
    <izvorni_sadrzaj>
      <item>DOMAGOJ-TRGOVINA jednostavno društvo s ograničenom odgovornošću za trgovinu, OIB 70864432000, Divka Budaka 17, 10000 Zagreb</item>
    </izvorni_sadrzaj>
    <derivirana_varijabla naziv="DomainObject.Predmet.ProtuStrankaListFormatedWithAdressOIB_1">
      <item>DOMAGOJ-TRGOVINA jednostavno društvo s ograničenom odgovornošću za trgovinu, OIB 70864432000, Divka Budaka 17, 10000 Zagreb</item>
    </derivirana_varijabla>
  </DomainObject.Predmet.ProtuStrankaListFormatedWithAdressOIB>
  <DomainObject.Predmet.ProtuStrankaListNazivFormated>
    <izvorni_sadrzaj>
      <item>DOMAGOJ-TRGOVINA jednostavno društvo s ograničenom odgovornošću za trgovinu</item>
    </izvorni_sadrzaj>
    <derivirana_varijabla naziv="DomainObject.Predmet.ProtuStrankaListNazivFormated_1">
      <item>DOMAGOJ-TRGOVINA jednostavno društvo s ograničenom odgovornošću za trgovinu</item>
    </derivirana_varijabla>
  </DomainObject.Predmet.ProtuStrankaListNazivFormated>
  <DomainObject.Predmet.ProtuStrankaListNazivFormatedOIB>
    <izvorni_sadrzaj>
      <item>DOMAGOJ-TRGOVINA jednostavno društvo s ograničenom odgovornošću za trgovinu, OIB 70864432000</item>
    </izvorni_sadrzaj>
    <derivirana_varijabla naziv="DomainObject.Predmet.ProtuStrankaListNazivFormatedOIB_1">
      <item>DOMAGOJ-TRGOVINA jednostavno društvo s ograničenom odgovornošću za trgovinu, OIB 70864432000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DOMAGOJ-TRGOVINA jednostavno društvo s ograničenom odgovornošću za trgovinu</izvorni_sadrzaj>
    <derivirana_varijabla naziv="DomainObject.Predmet.ProtustrankaIDrugi_1">DOMAGOJ-TRGOVINA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DOMAGOJ-TRGOVINA jednostavno društvo s ograničenom odgovornošću za trgovinu, OIB 70864432000, Divka Budaka 17, 10000 Zagreb</izvorni_sadrzaj>
    <derivirana_varijabla naziv="DomainObject.Predmet.ProtustrankaIDrugiAdressOIB_1">DOMAGOJ-TRGOVINA jednostavno društvo s ograničenom odgovornošću za trgovinu, OIB 70864432000, Divka Budaka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DOMAGOJ-TRGOVINA jednostavno društvo s ograničenom odgovornošću za trgovinu</item>
      <item>FINA Regionalni centar Zagreb</item>
    </izvorni_sadrzaj>
    <derivirana_varijabla naziv="DomainObject.Predmet.SudioniciListNaziv_1">
      <item>DOMAGOJ-TRGOVINA jednostavno društvo s ograničenom odgovornošću za trgovinu</item>
      <item>FINA Regionalni centar Zagreb</item>
    </derivirana_varijabla>
  </DomainObject.Predmet.SudioniciListNaziv>
  <DomainObject.Predmet.SudioniciListAdressOIB>
    <izvorni_sadrzaj>
      <item>DOMAGOJ-TRGOVINA jednostavno društvo s ograničenom odgovornošću za trgovinu, OIB 70864432000, Divka Budaka 17,10000 Zagreb</item>
      <item>FINA Regionalni centar Zagreb, OIB 85821130368, Trg svibanjskih žrtava 1995. br. 1,10000 Zagreb</item>
    </izvorni_sadrzaj>
    <derivirana_varijabla naziv="DomainObject.Predmet.SudioniciListAdressOIB_1">
      <item>DOMAGOJ-TRGOVINA jednostavno društvo s ograničenom odgovornošću za trgovinu, OIB 70864432000, Divka Budaka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70864432000</item>
      <item>, OIB 85821130368</item>
    </izvorni_sadrzaj>
    <derivirana_varijabla naziv="DomainObject.Predmet.SudioniciListNazivOIB_1">
      <item>, OIB 70864432000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5A38A-8BC0-417D-9CD6-AB7AAAF43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1916</properties:Characters>
  <properties:Lines>50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2017-02-17T13:03:00Z</cp:lastPrinted>
  <dcterms:modified xmlns:xsi="http://www.w3.org/2001/XMLSchema-instance" xsi:type="dcterms:W3CDTF">2017-02-17T13:03:00Z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