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d7b0" w14:paraId="23ed7b0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8F6F4D">
        <w:rPr>
          <w:szCs w:val="24"/>
          <w:lang w:val="hr-HR"/>
        </w:rPr>
        <w:t>7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8F6F4D">
        <w:rPr>
          <w:lang w:val="hr-HR"/>
        </w:rPr>
        <w:t xml:space="preserve">MEGA HIT društvo s ograničenom odgovornošću za trgovinu i usluge, </w:t>
      </w:r>
      <w:r w:rsidR="008F6F4D" w:rsidRPr="000664E3">
        <w:rPr>
          <w:lang w:val="hr-HR"/>
        </w:rPr>
        <w:t>MB</w:t>
      </w:r>
      <w:r w:rsidR="008F6F4D">
        <w:rPr>
          <w:lang w:val="hr-HR"/>
        </w:rPr>
        <w:t>S: 010040695, OIB: 97830737137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8F6F4D">
        <w:rPr>
          <w:lang w:val="hr-HR"/>
        </w:rPr>
        <w:t>1</w:t>
      </w:r>
      <w:r w:rsidR="00236DB2">
        <w:rPr>
          <w:lang w:val="hr-HR"/>
        </w:rPr>
        <w:t>6</w:t>
      </w:r>
      <w:r w:rsidR="00230207">
        <w:rPr>
          <w:lang w:val="hr-HR"/>
        </w:rPr>
        <w:t xml:space="preserve">. </w:t>
      </w:r>
      <w:r w:rsidR="00811B13">
        <w:rPr>
          <w:lang w:val="hr-HR"/>
        </w:rPr>
        <w:t>ožujka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8F6F4D">
        <w:rPr>
          <w:lang w:val="hr-HR"/>
        </w:rPr>
        <w:t xml:space="preserve">MEGA HIT društvo s ograničenom odgovornošću za trgovinu i usluge, </w:t>
      </w:r>
      <w:r w:rsidR="008F6F4D" w:rsidRPr="000664E3">
        <w:rPr>
          <w:lang w:val="hr-HR"/>
        </w:rPr>
        <w:t>MB</w:t>
      </w:r>
      <w:r w:rsidR="008F6F4D">
        <w:rPr>
          <w:lang w:val="hr-HR"/>
        </w:rPr>
        <w:t>S: 010040695, OIB: 97830737137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8F6F4D">
        <w:rPr>
          <w:szCs w:val="24"/>
          <w:lang w:val="hr-HR"/>
        </w:rPr>
        <w:t>IVAN PRPIĆ</w:t>
      </w:r>
      <w:r w:rsidR="00BF207A">
        <w:rPr>
          <w:szCs w:val="24"/>
          <w:lang w:val="hr-HR"/>
        </w:rPr>
        <w:t xml:space="preserve">, </w:t>
      </w:r>
      <w:r w:rsidR="008F6F4D">
        <w:rPr>
          <w:szCs w:val="24"/>
          <w:lang w:val="hr-HR"/>
        </w:rPr>
        <w:t xml:space="preserve"> Zagreb</w:t>
      </w:r>
      <w:r w:rsidR="002554EA">
        <w:rPr>
          <w:szCs w:val="24"/>
          <w:lang w:val="hr-HR"/>
        </w:rPr>
        <w:t xml:space="preserve">, </w:t>
      </w:r>
      <w:r w:rsidR="008F6F4D">
        <w:rPr>
          <w:szCs w:val="24"/>
          <w:lang w:val="hr-HR"/>
        </w:rPr>
        <w:t>Hruševečka ulica 11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8F6F4D">
        <w:rPr>
          <w:szCs w:val="24"/>
          <w:lang w:val="hr-HR"/>
        </w:rPr>
        <w:t>16795120342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8F6F4D">
        <w:rPr>
          <w:lang w:val="hr-HR"/>
        </w:rPr>
        <w:t xml:space="preserve"> MEGA HIT društvo s ograničenom odgovornošću za trgovinu i usluge, </w:t>
      </w:r>
      <w:r w:rsidR="008F6F4D" w:rsidRPr="000664E3">
        <w:rPr>
          <w:lang w:val="hr-HR"/>
        </w:rPr>
        <w:t>MB</w:t>
      </w:r>
      <w:r w:rsidR="008F6F4D">
        <w:rPr>
          <w:lang w:val="hr-HR"/>
        </w:rPr>
        <w:t>S: 010040695, OIB: 97830737137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8F6F4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236DB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11B13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29021F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36DB2">
        <w:rPr>
          <w:rFonts w:cs="Times New Roman" w:eastAsia="Times New Roman" w:hAnsi="Times New Roman" w:ascii="Times New Roman"/>
          <w:sz w:val="24"/>
          <w:szCs w:val="24"/>
          <w:lang w:eastAsia="hr-HR"/>
        </w:rPr>
        <w:t>50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8F6F4D">
        <w:rPr>
          <w:szCs w:val="24"/>
          <w:lang w:val="hr-HR"/>
        </w:rPr>
        <w:t>7</w:t>
      </w:r>
      <w:r w:rsidR="004279D3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8F6F4D">
        <w:rPr>
          <w:szCs w:val="24"/>
          <w:lang w:val="hr-HR"/>
        </w:rPr>
        <w:t>11. siječnja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8F6F4D">
        <w:rPr>
          <w:szCs w:val="24"/>
          <w:lang w:val="hr-HR"/>
        </w:rPr>
        <w:t>1</w:t>
      </w:r>
      <w:r w:rsidR="00236DB2">
        <w:rPr>
          <w:szCs w:val="24"/>
          <w:lang w:val="hr-HR"/>
        </w:rPr>
        <w:t>6</w:t>
      </w:r>
      <w:r w:rsidR="00811B13">
        <w:rPr>
          <w:szCs w:val="24"/>
          <w:lang w:val="hr-HR"/>
        </w:rPr>
        <w:t>.</w:t>
      </w:r>
      <w:r w:rsidR="00230207">
        <w:rPr>
          <w:szCs w:val="24"/>
          <w:lang w:val="hr-HR"/>
        </w:rPr>
        <w:t xml:space="preserve"> </w:t>
      </w:r>
      <w:r w:rsidR="00811B13">
        <w:rPr>
          <w:szCs w:val="24"/>
          <w:lang w:val="hr-HR"/>
        </w:rPr>
        <w:t>ožujka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8F6F4D">
        <w:rPr>
          <w:szCs w:val="24"/>
          <w:lang w:val="hr-HR"/>
        </w:rPr>
        <w:t>1</w:t>
      </w:r>
      <w:r w:rsidR="00236DB2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811B13">
        <w:rPr>
          <w:szCs w:val="24"/>
          <w:lang w:val="hr-HR"/>
        </w:rPr>
        <w:t>3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4EE" w:rsidR="00C764EE">
      <w:r>
        <w:separator/>
      </w:r>
    </w:p>
  </w:endnote>
  <w:endnote w:id="0" w:type="continuationSeparator">
    <w:p w:rsidRDefault="00C764EE" w:rsidR="00C76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4EE" w:rsidR="00C764EE">
      <w:r>
        <w:separator/>
      </w:r>
    </w:p>
  </w:footnote>
  <w:footnote w:id="0" w:type="continuationSeparator">
    <w:p w:rsidRDefault="00C764EE" w:rsidR="00C76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55F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8F6F4D">
      <w:t>7</w:t>
    </w:r>
    <w:r w:rsidR="00864F33">
      <w:t>/201</w:t>
    </w:r>
    <w:r w:rsidR="008F6F4D">
      <w:t>6</w:t>
    </w:r>
    <w:r w:rsidR="00864F33">
      <w:t>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55FA"/>
    <w:rsid w:val="001C73F1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36DB2"/>
    <w:rsid w:val="002554EA"/>
    <w:rsid w:val="00271286"/>
    <w:rsid w:val="002733CA"/>
    <w:rsid w:val="0029021F"/>
    <w:rsid w:val="002C09EB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E4C30"/>
    <w:rsid w:val="007F06DD"/>
    <w:rsid w:val="007F5918"/>
    <w:rsid w:val="007F6517"/>
    <w:rsid w:val="00811A21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15920"/>
    <w:rsid w:val="0092240E"/>
    <w:rsid w:val="0092343D"/>
    <w:rsid w:val="00940231"/>
    <w:rsid w:val="0094317E"/>
    <w:rsid w:val="009546FE"/>
    <w:rsid w:val="00955306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531CB"/>
    <w:rsid w:val="00A60269"/>
    <w:rsid w:val="00A7155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67DD"/>
    <w:rsid w:val="00B5740C"/>
    <w:rsid w:val="00B6308A"/>
    <w:rsid w:val="00B67501"/>
    <w:rsid w:val="00B73A06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C243C3"/>
    <w:rsid w:val="00C25D49"/>
    <w:rsid w:val="00C34217"/>
    <w:rsid w:val="00C40BA0"/>
    <w:rsid w:val="00C54571"/>
    <w:rsid w:val="00C614A5"/>
    <w:rsid w:val="00C61FA1"/>
    <w:rsid w:val="00C65E0A"/>
    <w:rsid w:val="00C764EE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5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5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5F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5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5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5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5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5F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5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5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St-7/2016</izvorni_sadrzaj>
    <derivirana_varijabla naziv="DomainObject.Predmet.OznakaBroj_1">St-7/2016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HIT društvo s ograničenom odgovornošću za trgovinu i usluge, Bjelovar zastupanog po punomoćniku Zvjezdana Patekar</izvorni_sadrzaj>
    <derivirana_varijabla naziv="DomainObject.Predmet.ProtustrankaFormated_1">  MEGA HIT društvo s ograničenom odgovornošću za trgovinu i usluge, Bjelovar zastupanog po punomoćniku Zvjezdana Patekar</derivirana_varijabla>
  </DomainObject.Predmet.ProtustrankaFormated>
  <DomainObject.Predmet.ProtustrankaFormatedOIB>
    <izvorni_sadrzaj>  MEGA HIT društvo s ograničenom odgovornošću za trgovinu i usluge, Bjelovar, OIB 97830737137 zastupanog po punomoćniku Zvjezdana Patekar</izvorni_sadrzaj>
    <derivirana_varijabla naziv="DomainObject.Predmet.ProtustrankaFormatedOIB_1">  MEGA HIT društvo s ograničenom odgovornošću za trgovinu i usluge, Bjelovar, OIB 97830737137 zastupanog po punomoćniku Zvjezdana Patekar</derivirana_varijabla>
  </DomainObject.Predmet.ProtustrankaFormatedOIB>
  <DomainObject.Predmet.ProtustrankaFormatedWithAdress>
    <izvorni_sadrzaj> MEGA HIT društvo s ograničenom odgovornošću za trgovinu i usluge, Bjelovar, A. Mihanovića 11, 43000 Bjelovar zastupanog po punomoćniku Zvjezdana Patekar</izvorni_sadrzaj>
    <derivirana_varijabla naziv="DomainObject.Predmet.ProtustrankaFormatedWithAdress_1"> MEGA HIT društvo s ograničenom odgovornošću za trgovinu i usluge, Bjelovar, A. Mihanovića 11, 43000 Bjelovar zastupanog po punomoćniku Zvjezdana Patekar</derivirana_varijabla>
  </DomainObject.Predmet.ProtustrankaFormatedWithAdress>
  <DomainObject.Predmet.ProtustrankaFormatedWithAdressOIB>
    <izvorni_sadrzaj> MEGA HIT društvo s ograničenom odgovornošću za trgovinu i usluge, Bjelovar, OIB 97830737137, A. Mihanovića 11, 43000 Bjelovar zastupanog po punomoćniku Zvjezdana Patekar</izvorni_sadrzaj>
    <derivirana_varijabla naziv="DomainObject.Predmet.ProtustrankaFormatedWithAdressOIB_1"> MEGA HIT društvo s ograničenom odgovornošću za trgovinu i usluge, Bjelovar, OIB 97830737137, A. Mihanovića 11, 43000 Bjelovar zastupanog po punomoćniku Zvjezdana Patekar</derivirana_varijabla>
  </DomainObject.Predmet.ProtustrankaFormatedWithAdressOIB>
  <DomainObject.Predmet.ProtustrankaWithAdress>
    <izvorni_sadrzaj>MEGA HIT društvo s ograničenom odgovornošću za trgovinu i usluge, Bjelovar A. Mihanovića 11, 43000 Bjelovar</izvorni_sadrzaj>
    <derivirana_varijabla naziv="DomainObject.Predmet.ProtustrankaWithAdress_1">MEGA HIT društvo s ograničenom odgovornošću za trgovinu i usluge, Bjelovar A. Mihanovića 11, 43000 Bjelovar</derivirana_varijabla>
  </DomainObject.Predmet.ProtustrankaWithAdress>
  <DomainObject.Predmet.ProtustrankaWithAdressOIB>
    <izvorni_sadrzaj>MEGA HIT društvo s ograničenom odgovornošću za trgovinu i usluge, Bjelovar, OIB 97830737137, A. Mihanovića 11, 43000 Bjelovar</izvorni_sadrzaj>
    <derivirana_varijabla naziv="DomainObject.Predmet.ProtustrankaWithAdressOIB_1">MEGA HIT društvo s ograničenom odgovornošću za trgovinu i usluge, Bjelovar, OIB 97830737137, A. Mihanovića 11, 43000 Bjelovar</derivirana_varijabla>
  </DomainObject.Predmet.ProtustrankaWithAdressOIB>
  <DomainObject.Predmet.ProtustrankaNazivFormated>
    <izvorni_sadrzaj>MEGA HIT društvo s ograničenom odgovornošću za trgovinu i usluge, Bjelovar</izvorni_sadrzaj>
    <derivirana_varijabla naziv="DomainObject.Predmet.ProtustrankaNazivFormated_1">MEGA HIT društvo s ograničenom odgovornošću za trgovinu i usluge, Bjelovar</derivirana_varijabla>
  </DomainObject.Predmet.ProtustrankaNazivFormated>
  <DomainObject.Predmet.ProtustrankaNazivFormatedOIB>
    <izvorni_sadrzaj>MEGA HIT društvo s ograničenom odgovornošću za trgovinu i usluge, Bjelovar, OIB 97830737137</izvorni_sadrzaj>
    <derivirana_varijabla naziv="DomainObject.Predmet.ProtustrankaNazivFormatedOIB_1">MEGA HIT društvo s ograničenom odgovornošću za trgovinu i usluge, Bjelovar, OIB 97830737137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MEGA HIT društvo s ograničenom odgovornošću za trgovinu i usluge, Bjelovar zastupanog po punomoćniku Zvjezdana Patekar</item>
    </izvorni_sadrzaj>
    <derivirana_varijabla naziv="DomainObject.Predmet.ProtuStrankaListFormated_1">
      <item>MEGA HIT društvo s ograničenom odgovornošću za trgovinu i usluge, Bjelovar zastupanog po punomoćniku Zvjezdana Patekar</item>
    </derivirana_varijabla>
  </DomainObject.Predmet.ProtuStrankaListFormated>
  <DomainObject.Predmet.ProtuStrankaListFormatedOIB>
    <izvorni_sadrzaj>
      <item>MEGA HIT društvo s ograničenom odgovornošću za trgovinu i usluge, Bjelovar, OIB 97830737137 zastupanog po punomoćniku Zvjezdana Patekar</item>
    </izvorni_sadrzaj>
    <derivirana_varijabla naziv="DomainObject.Predmet.ProtuStrankaListFormatedOIB_1">
      <item>MEGA HIT društvo s ograničenom odgovornošću za trgovinu i usluge, Bjelovar, OIB 97830737137 zastupanog po punomoćniku Zvjezdana Patekar</item>
    </derivirana_varijabla>
  </DomainObject.Predmet.ProtuStrankaListFormatedOIB>
  <DomainObject.Predmet.ProtuStrankaListFormatedWithAdress>
    <izvorni_sadrzaj>
      <item>MEGA HIT društvo s ograničenom odgovornošću za trgovinu i usluge, Bjelovar, A. Mihanovića 11, 43000 Bjelovar zastupanog po punomoćniku Zvjezdana Patekar</item>
    </izvorni_sadrzaj>
    <derivirana_varijabla naziv="DomainObject.Predmet.ProtuStrankaListFormatedWithAdress_1">
      <item>MEGA HIT društvo s ograničenom odgovornošću za trgovinu i usluge, Bjelovar, A. Mihanovića 11, 43000 Bjelovar zastupanog po punomoćniku Zvjezdana Patekar</item>
    </derivirana_varijabla>
  </DomainObject.Predmet.ProtuStrankaListFormatedWithAdress>
  <DomainObject.Predmet.ProtuStrankaListFormatedWithAdressOIB>
    <izvorni_sadrzaj>
      <item>MEGA HIT društvo s ograničenom odgovornošću za trgovinu i usluge, Bjelovar, OIB 97830737137, A. Mihanovića 11, 43000 Bjelovar zastupanog po punomoćniku Zvjezdana Patekar</item>
    </izvorni_sadrzaj>
    <derivirana_varijabla naziv="DomainObject.Predmet.ProtuStrankaListFormatedWithAdressOIB_1">
      <item>MEGA HIT društvo s ograničenom odgovornošću za trgovinu i usluge, Bjelovar, OIB 97830737137, A. Mihanovića 11, 43000 Bjelovar zastupanog po punomoćniku Zvjezdana Patekar</item>
    </derivirana_varijabla>
  </DomainObject.Predmet.ProtuStrankaListFormatedWithAdressOIB>
  <DomainObject.Predmet.ProtuStrankaListNazivFormated>
    <izvorni_sadrzaj>
      <item>MEGA HIT društvo s ograničenom odgovornošću za trgovinu i usluge, Bjelovar</item>
    </izvorni_sadrzaj>
    <derivirana_varijabla naziv="DomainObject.Predmet.ProtuStrankaListNazivFormated_1">
      <item>MEGA HIT društvo s ograničenom odgovornošću za trgovinu i usluge, Bjelovar</item>
    </derivirana_varijabla>
  </DomainObject.Predmet.ProtuStrankaListNazivFormated>
  <DomainObject.Predmet.ProtuStrankaListNazivFormatedOIB>
    <izvorni_sadrzaj>
      <item>MEGA HIT društvo s ograničenom odgovornošću za trgovinu i usluge, Bjelovar, OIB 97830737137</item>
    </izvorni_sadrzaj>
    <derivirana_varijabla naziv="DomainObject.Predmet.ProtuStrankaListNazivFormatedOIB_1">
      <item>MEGA HIT društvo s ograničenom odgovornošću za trgovinu i usluge, Bjelovar, OIB 97830737137</item>
    </derivirana_varijabla>
  </DomainObject.Predmet.ProtuStrankaListNazivFormatedOIB>
  <DomainObject.Predmet.OstaliListFormated>
    <izvorni_sadrzaj>
      <item>Zvjezdana Patekar punomoćnik sudionika u postupku MEGA HIT društvo s ograničenom odgovornošću za trgovinu i usluge, Bjelovar</item>
    </izvorni_sadrzaj>
    <derivirana_varijabla naziv="DomainObject.Predmet.OstaliListFormated_1">
      <item>Zvjezdana Patekar punomoćnik sudionika u postupku MEGA HIT društvo s ograničenom odgovornošću za trgovinu i usluge, Bjelovar</item>
    </derivirana_varijabla>
  </DomainObject.Predmet.OstaliListFormated>
  <DomainObject.Predmet.OstaliListFormatedOIB>
    <izvorni_sadrzaj>
      <item>Zvjezdana Patekar, OIB 34122029926 punomoćnik sudionika u postupku MEGA HIT društvo s ograničenom odgovornošću za trgovinu i usluge, Bjelovar</item>
    </izvorni_sadrzaj>
    <derivirana_varijabla naziv="DomainObject.Predmet.OstaliListFormatedOIB_1">
      <item>Zvjezdana Patekar, OIB 34122029926 punomoćnik sudionika u postupku MEGA HIT društvo s ograničenom odgovornošću za trgovinu i usluge, Bjelovar</item>
    </derivirana_varijabla>
  </DomainObject.Predmet.OstaliListFormatedOIB>
  <DomainObject.Predmet.OstaliListFormatedWithAdress>
    <izvorni_sadrzaj>
      <item>Zvjezdana Patekar, A. Mihanovića 11, 43000 Bjelovar punomoćnik sudionika u postupku MEGA HIT društvo s ograničenom odgovornošću za trgovinu i usluge, Bjelovar</item>
    </izvorni_sadrzaj>
    <derivirana_varijabla naziv="DomainObject.Predmet.OstaliListFormatedWithAdress_1">
      <item>Zvjezdana Patekar, A. Mihanovića 11, 43000 Bjelovar punomoćnik sudionika u postupku MEGA HIT društvo s ograničenom odgovornošću za trgovinu i usluge, Bjelovar</item>
    </derivirana_varijabla>
  </DomainObject.Predmet.OstaliListFormatedWithAdress>
  <DomainObject.Predmet.OstaliListFormatedWithAdressOIB>
    <izvorni_sadrzaj>
      <item>Zvjezdana Patekar, OIB 34122029926, A. Mihanovića 11, 43000 Bjelovar punomoćnik sudionika u postupku MEGA HIT društvo s ograničenom odgovornošću za trgovinu i usluge, Bjelovar</item>
    </izvorni_sadrzaj>
    <derivirana_varijabla naziv="DomainObject.Predmet.OstaliListFormatedWithAdressOIB_1">
      <item>Zvjezdana Patekar, OIB 34122029926, A. Mihanovića 11, 43000 Bjelovar punomoćnik sudionika u postupku MEGA HIT društvo s ograničenom odgovornošću za trgovinu i usluge, Bjelovar</item>
    </derivirana_varijabla>
  </DomainObject.Predmet.OstaliListFormatedWithAdressOIB>
  <DomainObject.Predmet.OstaliListNazivFormated>
    <izvorni_sadrzaj>
      <item>Zvjezdana Patekar</item>
    </izvorni_sadrzaj>
    <derivirana_varijabla naziv="DomainObject.Predmet.OstaliListNazivFormated_1">
      <item>Zvjezdana Patekar</item>
    </derivirana_varijabla>
  </DomainObject.Predmet.OstaliListNazivFormated>
  <DomainObject.Predmet.OstaliListNazivFormatedOIB>
    <izvorni_sadrzaj>
      <item>Zvjezdana Patekar, OIB 34122029926</item>
    </izvorni_sadrzaj>
    <derivirana_varijabla naziv="DomainObject.Predmet.OstaliListNazivFormatedOIB_1">
      <item>Zvjezdana Patekar, OIB 34122029926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MEGA HIT društvo s ograničenom odgovornošću za trgovinu i usluge, Bjelovar</izvorni_sadrzaj>
    <derivirana_varijabla naziv="DomainObject.Predmet.ProtustrankaIDrugi_1">MEGA HIT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MEGA HIT društvo s ograničenom odgovornošću za trgovinu i usluge, Bjelovar, OIB 97830737137, A. Mihanovića 11, 43000 Bjelovar</izvorni_sadrzaj>
    <derivirana_varijabla naziv="DomainObject.Predmet.ProtustrankaIDrugiAdressOIB_1">MEGA HIT društvo s ograničenom odgovornošću za trgovinu i usluge, Bjelovar, OIB 97830737137, A. Mihanovića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MEGA HIT društvo s ograničenom odgovornošću za trgovinu i usluge, Bjelovar</item>
      <item>Zvjezdana Patekar</item>
    </izvorni_sadrzaj>
    <derivirana_varijabla naziv="DomainObject.Predmet.SudioniciListNaziv_1">
      <item>FINA, RC ZAGREB, Podružnica Bjelovar</item>
      <item>MEGA HIT društvo s ograničenom odgovornošću za trgovinu i usluge, Bjelovar</item>
      <item>Zvjezdana Patekar</item>
    </derivirana_varijabla>
  </DomainObject.Predmet.SudioniciListNaziv>
  <DomainObject.Predmet.SudioniciListAdressOIB>
    <izvorni_sadrzaj>
      <item>FINA, RC ZAGREB, Podružnica Bjelovar, OIB 85821130368, F. Supila 4,43000 Bjelovar</item>
      <item>MEGA HIT društvo s ograničenom odgovornošću za trgovinu i usluge, Bjelovar, OIB 97830737137, A. Mihanovića 11,43000 Bjelovar</item>
      <item>Zvjezdana Patekar, OIB 34122029926, A. Mihanovića 11,43000 Bjelovar</item>
    </izvorni_sadrzaj>
    <derivirana_varijabla naziv="DomainObject.Predmet.SudioniciListAdressOIB_1">
      <item>FINA, RC ZAGREB, Podružnica Bjelovar, OIB 85821130368, F. Supila 4,43000 Bjelovar</item>
      <item>MEGA HIT društvo s ograničenom odgovornošću za trgovinu i usluge, Bjelovar, OIB 97830737137, A. Mihanovića 11,43000 Bjelovar</item>
      <item>Zvjezdana Patekar, OIB 34122029926, A. Mihanovića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97830737137</item>
      <item>, OIB 34122029926</item>
    </izvorni_sadrzaj>
    <derivirana_varijabla naziv="DomainObject.Predmet.SudioniciListNazivOIB_1">
      <item>, OIB 85821130368</item>
      <item>, OIB 97830737137</item>
      <item>, OIB 34122029926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F1FCE6-EC80-442A-A99E-383C4C923F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711</properties:Words>
  <properties:Characters>3794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2016-03-15T11:01:00Z</dcterms:created>
  <dc:creator>553y7k3</dc:creator>
  <cp:lastModifiedBy>Miroslav Lovreković</cp:lastModifiedBy>
  <cp:lastPrinted>2016-02-17T13:45:00Z</cp:lastPrinted>
  <dcterms:modified xmlns:xsi="http://www.w3.org/2001/XMLSchema-instance" xsi:type="dcterms:W3CDTF">2016-03-16T08:47:00Z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