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418a" w14:paraId="b1f418a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Amruševa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E1964" w:rsidP="003E1964" w:rsidR="003E1964">
      <w:pPr>
        <w:pStyle w:val="Zaglavlje"/>
        <w:ind w:firstLine="4536" w:left="2544"/>
      </w:pPr>
      <w:r>
        <w:t>34. St-7125/2016-36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1038E" w:rsidR="0051038E">
      <w:r>
        <w:rPr>
          <w:noProof w:val="false"/>
        </w:rPr>
        <w:t>        </w:t>
      </w:r>
    </w:p>
    <w:p w:rsidRDefault="0051038E" w:rsidP="0051038E" w:rsidR="0051038E">
      <w:pPr>
        <w:ind w:firstLine="720"/>
        <w:jc w:val="both"/>
      </w:pPr>
      <w:r>
        <w:t xml:space="preserve">Trgovački sud u Zagrebu, po sucu Mirjani Chour Hršak, u prethodnom postupku nad dužnikom </w:t>
      </w:r>
      <w:r w:rsidR="00AA047A">
        <w:t>ELITE CARS 7  d.o.o. za trgovinu i usluge, Zagreb, Ulica Dubrava 204, OIB: 95232084181</w:t>
      </w:r>
      <w:r w:rsidR="00126DC0">
        <w:t xml:space="preserve">, </w:t>
      </w:r>
      <w:r w:rsidR="00AA047A">
        <w:t>11</w:t>
      </w:r>
      <w:r>
        <w:t xml:space="preserve">. </w:t>
      </w:r>
      <w:r w:rsidR="00AA047A">
        <w:t>travnja 2019</w:t>
      </w:r>
      <w:r>
        <w:t>.,</w:t>
      </w:r>
    </w:p>
    <w:p w:rsidRDefault="00152FA7" w:rsidP="00152FA7" w:rsidR="00152FA7">
      <w:pPr>
        <w:ind w:firstLine="720"/>
        <w:jc w:val="both"/>
      </w:pPr>
    </w:p>
    <w:p w:rsidRDefault="005612CE" w:rsidP="005612CE" w:rsidR="005612CE">
      <w:pPr>
        <w:jc w:val="both"/>
      </w:pP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2C70BC" w:rsidR="005612CE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Pozivaju se vjerovnici </w:t>
      </w:r>
      <w:r>
        <w:t>stečajnog dužnika</w:t>
      </w:r>
      <w:r w:rsidR="00CE6BE1">
        <w:t xml:space="preserve"> </w:t>
      </w:r>
      <w:r w:rsidR="00AA047A">
        <w:t>ELITE CARS 7  d.o.o. za trgovinu i usluge, Zagreb, Ulica Dubrava 204, OIB: 95232084181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>pozivom na broj 05-</w:t>
      </w:r>
      <w:r w:rsidR="00AA047A">
        <w:rPr>
          <w:bCs/>
        </w:rPr>
        <w:t>712516</w:t>
      </w:r>
      <w:r>
        <w:rPr>
          <w:bCs/>
        </w:rPr>
        <w:t xml:space="preserve">. </w:t>
      </w:r>
    </w:p>
    <w:p w:rsidRDefault="005612CE" w:rsidP="005612CE" w:rsidR="005612CE">
      <w:pPr>
        <w:jc w:val="both"/>
      </w:pPr>
    </w:p>
    <w:p w:rsidRDefault="005612CE" w:rsidP="005612CE" w:rsidR="005612CE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612CE" w:rsidP="005612CE" w:rsidR="005612CE">
      <w:pPr>
        <w:overflowPunct w:val="false"/>
        <w:ind w:left="1005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9D37AD" w:rsidP="009D37AD" w:rsidR="009D37AD">
      <w:pPr>
        <w:ind w:firstLine="720"/>
        <w:jc w:val="both"/>
      </w:pPr>
      <w:r>
        <w:t>Prijedlog za pokretanjem stečajnog postupka nad gore navedenim dužnikom podnio je sam dužnik navodeći da kod istog postoji stečajni razlog – nesposobnost za plaćanje, o čemu kao dokaz dostavlja Potvrdu FINA-e od 28. prosinca 2016., uvidom u koju se utvrđuje da je dužnikov račun blokiran preko 12</w:t>
      </w:r>
      <w:r w:rsidR="00FC139B">
        <w:t>0</w:t>
      </w:r>
      <w:r>
        <w:t xml:space="preserve"> dana s iznosom od 102.758,64 kn, te je stoga temeljem odredbe čl. 115. Stečajnog zakona (NN71/15) pokrenut prethodni postupak</w:t>
      </w:r>
      <w:r w:rsidR="007D0D00">
        <w:t xml:space="preserve"> rješenej od 17. veljače 2017.</w:t>
      </w:r>
      <w:r>
        <w:t xml:space="preserve"> radi utvrđivanja pretpostavki za</w:t>
      </w:r>
      <w:r w:rsidR="007D0D00">
        <w:t xml:space="preserve"> otvaranjem stečajnog postupka.</w:t>
      </w:r>
    </w:p>
    <w:p w:rsidRDefault="005612CE" w:rsidP="005612CE" w:rsidR="005612CE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5612CE" w:rsidP="005612CE" w:rsidR="005612CE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773447" w:rsidP="0064141A" w:rsidR="00773447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3447" w:rsidP="005612CE" w:rsidR="00773447">
      <w:pPr>
        <w:ind w:firstLine="708"/>
        <w:jc w:val="both"/>
      </w:pPr>
    </w:p>
    <w:p w:rsidRDefault="005612CE" w:rsidP="005612CE" w:rsidR="005612CE">
      <w:pPr>
        <w:ind w:firstLine="708"/>
        <w:jc w:val="both"/>
      </w:pPr>
      <w: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5612CE" w:rsidP="005612CE" w:rsidR="005612CE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612CE" w:rsidP="005612CE" w:rsidR="005612CE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612CE" w:rsidP="005612CE" w:rsidR="005612CE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3E1964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5612CE" w:rsidRPr="00772C59">
        <w:rPr>
          <w:noProof w:val="false"/>
        </w:rPr>
        <w:t>Zagreb</w:t>
      </w:r>
      <w:r>
        <w:rPr>
          <w:noProof w:val="false"/>
        </w:rPr>
        <w:t>u</w:t>
      </w:r>
      <w:r w:rsidR="00861133" w:rsidRPr="00772C59">
        <w:rPr>
          <w:noProof w:val="false"/>
        </w:rPr>
        <w:t xml:space="preserve"> </w:t>
      </w:r>
      <w:r>
        <w:rPr>
          <w:noProof w:val="false"/>
        </w:rPr>
        <w:t>11</w:t>
      </w:r>
      <w:r w:rsidR="00FA2156" w:rsidRPr="00772C59">
        <w:rPr>
          <w:noProof w:val="false"/>
        </w:rPr>
        <w:t xml:space="preserve">. </w:t>
      </w:r>
      <w:r>
        <w:rPr>
          <w:noProof w:val="false"/>
        </w:rPr>
        <w:t>travnja 2019</w:t>
      </w:r>
      <w:r w:rsidR="005612CE" w:rsidRPr="00772C59">
        <w:rPr>
          <w:noProof w:val="false"/>
        </w:rPr>
        <w:t>.</w:t>
      </w:r>
      <w:r w:rsidR="005612CE">
        <w:rPr>
          <w:noProof w:val="false"/>
        </w:rPr>
        <w:t xml:space="preserve">  </w:t>
      </w:r>
    </w:p>
    <w:p w:rsidRDefault="00773447" w:rsidP="005612CE" w:rsidR="00773447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A2156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 w:rsidRPr="00772C59">
        <w:rPr>
          <w:noProof w:val="false"/>
        </w:rPr>
        <w:t>MIRJANA CHOUR HRŠAK</w:t>
      </w:r>
      <w:r w:rsidR="002B4892">
        <w:rPr>
          <w:noProof w:val="false"/>
        </w:rPr>
        <w:t>, v.r.</w:t>
      </w:r>
      <w:r>
        <w:rPr>
          <w:noProof w:val="false"/>
        </w:rPr>
        <w:t xml:space="preserve"> </w:t>
      </w:r>
    </w:p>
    <w:p w:rsidRDefault="005612CE" w:rsidP="00FA2156" w:rsidR="005612CE">
      <w:pPr>
        <w:tabs>
          <w:tab w:pos="7530" w:val="left"/>
        </w:tabs>
        <w:overflowPunct w:val="false"/>
        <w:rPr>
          <w:noProof w:val="false"/>
        </w:rPr>
      </w:pPr>
    </w:p>
    <w:p w:rsidRDefault="00773447" w:rsidP="00FA2156" w:rsidR="00773447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4892" w:rsidP="002B4892" w:rsidR="002B4892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otpravka-ovlašteni službenik:</w:t>
      </w:r>
    </w:p>
    <w:p w:rsidRDefault="002B4892" w:rsidP="002B4892" w:rsidR="00861133">
      <w:pPr>
        <w:ind w:firstLine="708" w:left="4956"/>
      </w:pPr>
      <w:r>
        <w:rPr>
          <w:rFonts w:eastAsiaTheme="minorHAnsi"/>
          <w:noProof w:val="false"/>
          <w:lang w:eastAsia="en-US"/>
        </w:rPr>
        <w:t>Natalija Perković</w:t>
      </w:r>
    </w:p>
    <w:sectPr w:rsidSect="0064141A" w:rsidR="008611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41A" w:rsidP="0064141A" w:rsidR="0064141A">
      <w:r>
        <w:separator/>
      </w:r>
    </w:p>
  </w:endnote>
  <w:endnote w:id="0" w:type="continuationSeparator">
    <w:p w:rsidRDefault="0064141A" w:rsidP="0064141A" w:rsidR="00641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41A" w:rsidP="0064141A" w:rsidR="0064141A">
      <w:r>
        <w:separator/>
      </w:r>
    </w:p>
  </w:footnote>
  <w:footnote w:id="0" w:type="continuationSeparator">
    <w:p w:rsidRDefault="0064141A" w:rsidP="0064141A" w:rsidR="00641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6086767"/>
      <w:docPartObj>
        <w:docPartGallery w:val="Page Numbers (Top of Page)"/>
        <w:docPartUnique/>
      </w:docPartObj>
    </w:sdtPr>
    <w:sdtEndPr/>
    <w:sdtContent>
      <w:p w:rsidRDefault="0069012F" w:rsidR="0064141A">
        <w:pPr>
          <w:pStyle w:val="Zaglavlje"/>
          <w:jc w:val="center"/>
        </w:pPr>
        <w:r>
          <w:t xml:space="preserve">                                                                      </w:t>
        </w:r>
        <w:r w:rsidR="0064141A">
          <w:fldChar w:fldCharType="begin"/>
        </w:r>
        <w:r w:rsidR="0064141A">
          <w:instrText>PAGE   \* MERGEFORMAT</w:instrText>
        </w:r>
        <w:r w:rsidR="0064141A">
          <w:fldChar w:fldCharType="separate"/>
        </w:r>
        <w:r w:rsidR="000938F9">
          <w:t>2</w:t>
        </w:r>
        <w:r w:rsidR="0064141A">
          <w:fldChar w:fldCharType="end"/>
        </w:r>
        <w:r>
          <w:t xml:space="preserve">                                      34. St-</w:t>
        </w:r>
        <w:r w:rsidR="003E1964">
          <w:t>7125</w:t>
        </w:r>
        <w:r>
          <w:t>/201</w:t>
        </w:r>
        <w:r w:rsidR="002C3F7F">
          <w:t>6</w:t>
        </w:r>
        <w:r>
          <w:t>-36</w:t>
        </w:r>
      </w:p>
    </w:sdtContent>
  </w:sdt>
  <w:p w:rsidRDefault="0064141A" w:rsidP="0064141A" w:rsidR="0064141A">
    <w:pPr>
      <w:pStyle w:val="Zaglavlje"/>
      <w:ind w:firstLine="4536" w:left="2544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1A" w:rsidP="0064141A" w:rsidR="0064141A">
    <w:pPr>
      <w:pStyle w:val="Zaglavlje"/>
      <w:ind w:firstLine="4536" w:left="254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D2D54"/>
    <w:multiLevelType w:val="hybridMultilevel"/>
    <w:tmpl w:val="F18C16B8"/>
    <w:lvl w:tplc="8B0CE1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063D06"/>
    <w:rsid w:val="000938F9"/>
    <w:rsid w:val="000D520C"/>
    <w:rsid w:val="000D5846"/>
    <w:rsid w:val="00126DC0"/>
    <w:rsid w:val="00152FA7"/>
    <w:rsid w:val="001C35E6"/>
    <w:rsid w:val="001C50BC"/>
    <w:rsid w:val="00210409"/>
    <w:rsid w:val="00225419"/>
    <w:rsid w:val="00250C1B"/>
    <w:rsid w:val="00263A6C"/>
    <w:rsid w:val="002B4892"/>
    <w:rsid w:val="002C045A"/>
    <w:rsid w:val="002C3F7F"/>
    <w:rsid w:val="002C70BC"/>
    <w:rsid w:val="002E6197"/>
    <w:rsid w:val="00344CCF"/>
    <w:rsid w:val="00355993"/>
    <w:rsid w:val="003B6394"/>
    <w:rsid w:val="003E1964"/>
    <w:rsid w:val="00450B39"/>
    <w:rsid w:val="004E5764"/>
    <w:rsid w:val="0051038E"/>
    <w:rsid w:val="005612CE"/>
    <w:rsid w:val="006016BE"/>
    <w:rsid w:val="0064141A"/>
    <w:rsid w:val="00642994"/>
    <w:rsid w:val="0069012F"/>
    <w:rsid w:val="00756B57"/>
    <w:rsid w:val="00772C59"/>
    <w:rsid w:val="00773447"/>
    <w:rsid w:val="007D0D00"/>
    <w:rsid w:val="00861133"/>
    <w:rsid w:val="00920489"/>
    <w:rsid w:val="00927E7A"/>
    <w:rsid w:val="009D37AD"/>
    <w:rsid w:val="009F7738"/>
    <w:rsid w:val="00A2037D"/>
    <w:rsid w:val="00A5780A"/>
    <w:rsid w:val="00AA047A"/>
    <w:rsid w:val="00AD7697"/>
    <w:rsid w:val="00BA332C"/>
    <w:rsid w:val="00BC1AFD"/>
    <w:rsid w:val="00C21A8E"/>
    <w:rsid w:val="00C56C1E"/>
    <w:rsid w:val="00CE6BE1"/>
    <w:rsid w:val="00D42701"/>
    <w:rsid w:val="00D765CC"/>
    <w:rsid w:val="00DE2D69"/>
    <w:rsid w:val="00E462C8"/>
    <w:rsid w:val="00E679D7"/>
    <w:rsid w:val="00E76864"/>
    <w:rsid w:val="00F44E7E"/>
    <w:rsid w:val="00F71E23"/>
    <w:rsid w:val="00FA2156"/>
    <w:rsid w:val="00FC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141A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41A"/>
    <w:rPr>
      <w:rFonts w:cs="Times New Roman" w:eastAsia="Times New Roman"/>
      <w:noProof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141A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41A"/>
    <w:rPr>
      <w:rFonts w:cs="Times New Roman" w:eastAsia="Times New Roman"/>
      <w:noProof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77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3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28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St-7125/2016-36</izvorni_sadrzaj>
    <derivirana_varijabla naziv="DomainObject.Oznaka_1">St-7125/2016-36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St-7125/2016</izvorni_sadrzaj>
    <derivirana_varijabla naziv="DomainObject.Predmet.OznakaBroj_1">St-7125/2016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CARS 7 d.o.o. zastupanog po punomoćniku Marijana Tomić</izvorni_sadrzaj>
    <derivirana_varijabla naziv="DomainObject.Predmet.ProtustrankaFormated_1">  ELITE CARS 7 d.o.o. zastupanog po punomoćniku Marijana Tomić</derivirana_varijabla>
  </DomainObject.Predmet.ProtustrankaFormated>
  <DomainObject.Predmet.ProtustrankaFormatedOIB>
    <izvorni_sadrzaj>  ELITE CARS 7 d.o.o., OIB 95232084181 zastupanog po punomoćniku Marijana Tomić</izvorni_sadrzaj>
    <derivirana_varijabla naziv="DomainObject.Predmet.ProtustrankaFormatedOIB_1">  ELITE CARS 7 d.o.o., OIB 95232084181 zastupanog po punomoćniku Marijana Tomić</derivirana_varijabla>
  </DomainObject.Predmet.ProtustrankaFormatedOIB>
  <DomainObject.Predmet.ProtustrankaFormatedWithAdress>
    <izvorni_sadrzaj> ELITE CARS 7 d.o.o., Ulica Dubrava 204, 10000 Zagreb zastupanog po punomoćniku Marijana Tomić</izvorni_sadrzaj>
    <derivirana_varijabla naziv="DomainObject.Predmet.ProtustrankaFormatedWithAdress_1"> ELITE CARS 7 d.o.o., Ulica Dubrava 204, 10000 Zagreb zastupanog po punomoćniku Marijana Tomić</derivirana_varijabla>
  </DomainObject.Predmet.ProtustrankaFormatedWithAdress>
  <DomainObject.Predmet.ProtustrankaFormatedWithAdressOIB>
    <izvorni_sadrzaj> ELITE CARS 7 d.o.o., OIB 95232084181, Ulica Dubrava 204, 10000 Zagreb zastupanog po punomoćniku Marijana Tomić</izvorni_sadrzaj>
    <derivirana_varijabla naziv="DomainObject.Predmet.ProtustrankaFormatedWithAdressOIB_1"> ELITE CARS 7 d.o.o., OIB 95232084181, Ulica Dubrava 204, 10000 Zagreb zastupanog po punomoćniku Marijana Tomić</derivirana_varijabla>
  </DomainObject.Predmet.ProtustrankaFormatedWithAdressOIB>
  <DomainObject.Predmet.ProtustrankaWithAdress>
    <izvorni_sadrzaj>ELITE CARS 7 d.o.o. Ulica Dubrava 204, 10000 Zagreb</izvorni_sadrzaj>
    <derivirana_varijabla naziv="DomainObject.Predmet.ProtustrankaWithAdress_1">ELITE CARS 7 d.o.o. Ulica Dubrava 204, 10000 Zagreb</derivirana_varijabla>
  </DomainObject.Predmet.ProtustrankaWithAdress>
  <DomainObject.Predmet.ProtustrankaWithAdressOIB>
    <izvorni_sadrzaj>ELITE CARS 7 d.o.o., OIB 95232084181, Ulica Dubrava 204, 10000 Zagreb</izvorni_sadrzaj>
    <derivirana_varijabla naziv="DomainObject.Predmet.ProtustrankaWithAdressOIB_1">ELITE CARS 7 d.o.o., OIB 95232084181, Ulica Dubrava 204, 10000 Zagreb</derivirana_varijabla>
  </DomainObject.Predmet.ProtustrankaWithAdressOIB>
  <DomainObject.Predmet.ProtustrankaNazivFormated>
    <izvorni_sadrzaj>ELITE CARS 7 d.o.o.</izvorni_sadrzaj>
    <derivirana_varijabla naziv="DomainObject.Predmet.ProtustrankaNazivFormated_1">ELITE CARS 7 d.o.o.</derivirana_varijabla>
  </DomainObject.Predmet.ProtustrankaNazivFormated>
  <DomainObject.Predmet.ProtustrankaNazivFormatedOIB>
    <izvorni_sadrzaj>ELITE CARS 7 d.o.o., OIB 95232084181</izvorni_sadrzaj>
    <derivirana_varijabla naziv="DomainObject.Predmet.ProtustrankaNazivFormatedOIB_1">ELITE CARS 7 d.o.o., OIB 95232084181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ELITE CARS 7 d.o.o.</izvorni_sadrzaj>
    <derivirana_varijabla naziv="DomainObject.Predmet.StrankaFormated_1">  ELITE CARS 7 d.o.o.</derivirana_varijabla>
  </DomainObject.Predmet.StrankaFormated>
  <DomainObject.Predmet.StrankaFormatedOIB>
    <izvorni_sadrzaj>  ELITE CARS 7 d.o.o., OIB 95232084181</izvorni_sadrzaj>
    <derivirana_varijabla naziv="DomainObject.Predmet.StrankaFormatedOIB_1">  ELITE CARS 7 d.o.o., OIB 95232084181</derivirana_varijabla>
  </DomainObject.Predmet.StrankaFormatedOIB>
  <DomainObject.Predmet.StrankaFormatedWithAdress>
    <izvorni_sadrzaj> ELITE CARS 7 d.o.o., Ulica Dubrava 204, 10000 Zagreb</izvorni_sadrzaj>
    <derivirana_varijabla naziv="DomainObject.Predmet.StrankaFormatedWithAdress_1"> ELITE CARS 7 d.o.o., Ulica Dubrava 204, 10000 Zagreb</derivirana_varijabla>
  </DomainObject.Predmet.StrankaFormatedWithAdress>
  <DomainObject.Predmet.StrankaFormatedWithAdressOIB>
    <izvorni_sadrzaj> ELITE CARS 7 d.o.o., OIB 95232084181, Ulica Dubrava 204, 10000 Zagreb</izvorni_sadrzaj>
    <derivirana_varijabla naziv="DomainObject.Predmet.StrankaFormatedWithAdressOIB_1"> ELITE CARS 7 d.o.o., OIB 95232084181, Ulica Dubrava 204, 10000 Zagreb</derivirana_varijabla>
  </DomainObject.Predmet.StrankaFormatedWithAdressOIB>
  <DomainObject.Predmet.StrankaWithAdress>
    <izvorni_sadrzaj>ELITE CARS 7 d.o.o. Ulica Dubrava 204,10000 Zagreb</izvorni_sadrzaj>
    <derivirana_varijabla naziv="DomainObject.Predmet.StrankaWithAdress_1">ELITE CARS 7 d.o.o. Ulica Dubrava 204,10000 Zagreb</derivirana_varijabla>
  </DomainObject.Predmet.StrankaWithAdress>
  <DomainObject.Predmet.StrankaWithAdressOIB>
    <izvorni_sadrzaj>ELITE CARS 7 d.o.o., OIB 95232084181, Ulica Dubrava 204,10000 Zagreb</izvorni_sadrzaj>
    <derivirana_varijabla naziv="DomainObject.Predmet.StrankaWithAdressOIB_1">ELITE CARS 7 d.o.o., OIB 95232084181, Ulica Dubrava 204,10000 Zagreb</derivirana_varijabla>
  </DomainObject.Predmet.StrankaWithAdressOIB>
  <DomainObject.Predmet.StrankaNazivFormated>
    <izvorni_sadrzaj>ELITE CARS 7 d.o.o.</izvorni_sadrzaj>
    <derivirana_varijabla naziv="DomainObject.Predmet.StrankaNazivFormated_1">ELITE CARS 7 d.o.o.</derivirana_varijabla>
  </DomainObject.Predmet.StrankaNazivFormated>
  <DomainObject.Predmet.StrankaNazivFormatedOIB>
    <izvorni_sadrzaj>ELITE CARS 7 d.o.o., OIB 95232084181</izvorni_sadrzaj>
    <derivirana_varijabla naziv="DomainObject.Predmet.StrankaNazivFormatedOIB_1">ELITE CARS 7 d.o.o., OIB 95232084181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ELITE CARS 7 d.o.o.</item>
    </izvorni_sadrzaj>
    <derivirana_varijabla naziv="DomainObject.Predmet.StrankaListFormated_1">
      <item>ELITE CARS 7 d.o.o.</item>
    </derivirana_varijabla>
  </DomainObject.Predmet.StrankaListFormated>
  <DomainObject.Predmet.StrankaListFormatedOIB>
    <izvorni_sadrzaj>
      <item>ELITE CARS 7 d.o.o., OIB 95232084181</item>
    </izvorni_sadrzaj>
    <derivirana_varijabla naziv="DomainObject.Predmet.StrankaListFormatedOIB_1">
      <item>ELITE CARS 7 d.o.o., OIB 95232084181</item>
    </derivirana_varijabla>
  </DomainObject.Predmet.StrankaListFormatedOIB>
  <DomainObject.Predmet.StrankaListFormatedWithAdress>
    <izvorni_sadrzaj>
      <item>ELITE CARS 7 d.o.o., Ulica Dubrava 204, 10000 Zagreb</item>
    </izvorni_sadrzaj>
    <derivirana_varijabla naziv="DomainObject.Predmet.StrankaListFormatedWithAdress_1">
      <item>ELITE CARS 7 d.o.o., Ulica Dubrava 204, 10000 Zagreb</item>
    </derivirana_varijabla>
  </DomainObject.Predmet.StrankaListFormatedWithAdress>
  <DomainObject.Predmet.StrankaListFormatedWithAdressOIB>
    <izvorni_sadrzaj>
      <item>ELITE CARS 7 d.o.o., OIB 95232084181, Ulica Dubrava 204, 10000 Zagreb</item>
    </izvorni_sadrzaj>
    <derivirana_varijabla naziv="DomainObject.Predmet.StrankaListFormatedWithAdressOIB_1">
      <item>ELITE CARS 7 d.o.o., OIB 95232084181, Ulica Dubrava 204, 10000 Zagreb</item>
    </derivirana_varijabla>
  </DomainObject.Predmet.StrankaListFormatedWithAdressOIB>
  <DomainObject.Predmet.StrankaListNazivFormated>
    <izvorni_sadrzaj>
      <item>ELITE CARS 7 d.o.o.</item>
    </izvorni_sadrzaj>
    <derivirana_varijabla naziv="DomainObject.Predmet.StrankaListNazivFormated_1">
      <item>ELITE CARS 7 d.o.o.</item>
    </derivirana_varijabla>
  </DomainObject.Predmet.StrankaListNazivFormated>
  <DomainObject.Predmet.StrankaListNazivFormatedOIB>
    <izvorni_sadrzaj>
      <item>ELITE CARS 7 d.o.o., OIB 95232084181</item>
    </izvorni_sadrzaj>
    <derivirana_varijabla naziv="DomainObject.Predmet.StrankaListNazivFormatedOIB_1">
      <item>ELITE CARS 7 d.o.o., OIB 95232084181</item>
    </derivirana_varijabla>
  </DomainObject.Predmet.StrankaListNazivFormatedOIB>
  <DomainObject.Predmet.ProtuStrankaListFormated>
    <izvorni_sadrzaj>
      <item>ELITE CARS 7 d.o.o. zastupanog po punomoćniku Marijana Tomić</item>
    </izvorni_sadrzaj>
    <derivirana_varijabla naziv="DomainObject.Predmet.ProtuStrankaListFormated_1">
      <item>ELITE CARS 7 d.o.o. zastupanog po punomoćniku Marijana Tomić</item>
    </derivirana_varijabla>
  </DomainObject.Predmet.ProtuStrankaListFormated>
  <DomainObject.Predmet.ProtuStrankaListFormatedOIB>
    <izvorni_sadrzaj>
      <item>ELITE CARS 7 d.o.o., OIB 95232084181 zastupanog po punomoćniku Marijana Tomić</item>
    </izvorni_sadrzaj>
    <derivirana_varijabla naziv="DomainObject.Predmet.ProtuStrankaListFormatedOIB_1">
      <item>ELITE CARS 7 d.o.o., OIB 95232084181 zastupanog po punomoćniku Marijana Tomić</item>
    </derivirana_varijabla>
  </DomainObject.Predmet.ProtuStrankaListFormatedOIB>
  <DomainObject.Predmet.ProtuStrankaListFormatedWithAdress>
    <izvorni_sadrzaj>
      <item>ELITE CARS 7 d.o.o., Ulica Dubrava 204, 10000 Zagreb zastupanog po punomoćniku Marijana Tomić</item>
    </izvorni_sadrzaj>
    <derivirana_varijabla naziv="DomainObject.Predmet.ProtuStrankaListFormatedWithAdress_1">
      <item>ELITE CARS 7 d.o.o., Ulica Dubrava 204, 10000 Zagreb zastupanog po punomoćniku Marijana Tomić</item>
    </derivirana_varijabla>
  </DomainObject.Predmet.ProtuStrankaListFormatedWithAdress>
  <DomainObject.Predmet.ProtuStrankaListFormatedWithAdressOIB>
    <izvorni_sadrzaj>
      <item>ELITE CARS 7 d.o.o., OIB 95232084181, Ulica Dubrava 204, 10000 Zagreb zastupanog po punomoćniku Marijana Tomić</item>
    </izvorni_sadrzaj>
    <derivirana_varijabla naziv="DomainObject.Predmet.ProtuStrankaListFormatedWithAdressOIB_1">
      <item>ELITE CARS 7 d.o.o., OIB 95232084181, Ulica Dubrava 204, 10000 Zagreb zastupanog po punomoćniku Marijana Tomić</item>
    </derivirana_varijabla>
  </DomainObject.Predmet.ProtuStrankaListFormatedWithAdressOIB>
  <DomainObject.Predmet.ProtuStrankaListNazivFormated>
    <izvorni_sadrzaj>
      <item>ELITE CARS 7 d.o.o.</item>
    </izvorni_sadrzaj>
    <derivirana_varijabla naziv="DomainObject.Predmet.ProtuStrankaListNazivFormated_1">
      <item>ELITE CARS 7 d.o.o.</item>
    </derivirana_varijabla>
  </DomainObject.Predmet.ProtuStrankaListNazivFormated>
  <DomainObject.Predmet.ProtuStrankaListNazivFormatedOIB>
    <izvorni_sadrzaj>
      <item>ELITE CARS 7 d.o.o., OIB 95232084181</item>
    </izvorni_sadrzaj>
    <derivirana_varijabla naziv="DomainObject.Predmet.ProtuStrankaListNazivFormatedOIB_1">
      <item>ELITE CARS 7 d.o.o., OIB 95232084181</item>
    </derivirana_varijabla>
  </DomainObject.Predmet.ProtuStrankaListNazivFormatedOIB>
  <DomainObject.Predmet.OstaliListFormated>
    <izvorni_sadrzaj>
      <item>Marijana Tomić punomoćnik sudionika u postupku ELITE CARS 7 d.o.o.</item>
      <item>Robert Palić</item>
      <item>Neno Rstić</item>
      <item>Jelena Grbešić</item>
    </izvorni_sadrzaj>
    <derivirana_varijabla naziv="DomainObject.Predmet.OstaliListFormated_1">
      <item>Marijana Tomić punomoćnik sudionika u postupku ELITE CARS 7 d.o.o.</item>
      <item>Robert Palić</item>
      <item>Neno Rstić</item>
      <item>Jelena Grbešić</item>
    </derivirana_varijabla>
  </DomainObject.Predmet.OstaliListFormated>
  <DomainObject.Predmet.OstaliListFormatedOIB>
    <izvorni_sadrzaj>
      <item>Marijana Tomić, OIB 63911976923 punomoćnik sudionika u postupku ELITE CARS 7 d.o.o.</item>
      <item>Robert Palić, OIB 28268151654</item>
      <item>Neno Rstić, OIB 09416672710</item>
      <item>Jelena Grbešić</item>
    </izvorni_sadrzaj>
    <derivirana_varijabla naziv="DomainObject.Predmet.OstaliListFormatedOIB_1">
      <item>Marijana Tomić, OIB 63911976923 punomoćnik sudionika u postupku ELITE CARS 7 d.o.o.</item>
      <item>Robert Palić, OIB 28268151654</item>
      <item>Neno Rstić, OIB 09416672710</item>
      <item>Jelena Grbešić</item>
    </derivirana_varijabla>
  </DomainObject.Predmet.OstaliListFormatedOIB>
  <DomainObject.Predmet.OstaliListFormatedWithAdress>
    <izvorni_sadrzaj>
      <item>Marijana Tomić, Draškovićeva 62, 10000 Zagreb punomoćnik sudionika u postupku ELITE CARS 7 d.o.o.</item>
      <item>Robert Palić, Bačka 17, 10000 Zagreb</item>
      <item>Neno Rstić, Biankinijeva 9, 10000 Zagreb</item>
      <item>Jelena Grbešić, Vlade Gotovca 1, 10000 Zagreb</item>
    </izvorni_sadrzaj>
    <derivirana_varijabla naziv="DomainObject.Predmet.OstaliListFormatedWithAdress_1">
      <item>Marijana Tomić, Draškovićeva 62, 10000 Zagreb punomoćnik sudionika u postupku ELITE CARS 7 d.o.o.</item>
      <item>Robert Palić, Bačka 17, 10000 Zagreb</item>
      <item>Neno Rstić, Biankinijeva 9, 10000 Zagreb</item>
      <item>Jelena Grbešić, Vlade Gotovca 1, 10000 Zagreb</item>
    </derivirana_varijabla>
  </DomainObject.Predmet.OstaliListFormatedWithAdress>
  <DomainObject.Predmet.OstaliListFormatedWithAdressOIB>
    <izvorni_sadrzaj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  <item>Jelena Grbešić, Vlade Gotovca 1, 10000 Zagreb</item>
    </izvorni_sadrzaj>
    <derivirana_varijabla naziv="DomainObject.Predmet.OstaliListFormatedWithAdressOIB_1">
      <item>Marijana Tomić, OIB 63911976923, Draškovićeva 62, 10000 Zagreb punomoćnik sudionika u postupku ELITE CARS 7 d.o.o.</item>
      <item>Robert Palić, OIB 28268151654, Bačka 17, 10000 Zagreb</item>
      <item>Neno Rstić, OIB 09416672710, Biankinijeva 9, 10000 Zagreb</item>
      <item>Jelena Grbešić, Vlade Gotovca 1, 10000 Zagreb</item>
    </derivirana_varijabla>
  </DomainObject.Predmet.OstaliListFormatedWithAdressOIB>
  <DomainObject.Predmet.OstaliListNazivFormated>
    <izvorni_sadrzaj>
      <item>Marijana Tomić</item>
      <item>Robert Palić</item>
      <item>Neno Rstić</item>
      <item>Jelena Grbešić</item>
    </izvorni_sadrzaj>
    <derivirana_varijabla naziv="DomainObject.Predmet.OstaliListNazivFormated_1">
      <item>Marijana Tomić</item>
      <item>Robert Palić</item>
      <item>Neno Rstić</item>
      <item>Jelena Grbešić</item>
    </derivirana_varijabla>
  </DomainObject.Predmet.OstaliListNazivFormated>
  <DomainObject.Predmet.OstaliListNazivFormatedOIB>
    <izvorni_sadrzaj>
      <item>Marijana Tomić, OIB 63911976923</item>
      <item>Robert Palić, OIB 28268151654</item>
      <item>Neno Rstić, OIB 09416672710</item>
      <item>Jelena Grbešić</item>
    </izvorni_sadrzaj>
    <derivirana_varijabla naziv="DomainObject.Predmet.OstaliListNazivFormatedOIB_1">
      <item>Marijana Tomić, OIB 63911976923</item>
      <item>Robert Palić, OIB 28268151654</item>
      <item>Neno Rstić, OIB 09416672710</item>
      <item>Jelena Grbešić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St-7125/2016-36</izvorni_sadrzaj>
    <derivirana_varijabla naziv="DomainObject.PoslovniBrojDokumenta_1">St-7125/2016-36</derivirana_varijabla>
  </DomainObject.PoslovniBrojDokumenta>
  <DomainObject.Predmet.StrankaIDrugi>
    <izvorni_sadrzaj>ELITE CARS 7 d.o.o.</izvorni_sadrzaj>
    <derivirana_varijabla naziv="DomainObject.Predmet.StrankaIDrugi_1">ELITE CARS 7 d.o.o.</derivirana_varijabla>
  </DomainObject.Predmet.StrankaIDrugi>
  <DomainObject.Predmet.ProtustrankaIDrugi>
    <izvorni_sadrzaj>ELITE CARS 7 d.o.o.</izvorni_sadrzaj>
    <derivirana_varijabla naziv="DomainObject.Predmet.ProtustrankaIDrugi_1">ELITE CARS 7 d.o.o.</derivirana_varijabla>
  </DomainObject.Predmet.ProtustrankaIDrugi>
  <DomainObject.Predmet.StrankaIDrugiAdressOIB>
    <izvorni_sadrzaj>ELITE CARS 7 d.o.o., OIB 95232084181, Ulica Dubrava 204, 10000 Zagreb</izvorni_sadrzaj>
    <derivirana_varijabla naziv="DomainObject.Predmet.StrankaIDrugiAdressOIB_1">ELITE CARS 7 d.o.o., OIB 95232084181, Ulica Dubrava 204, 10000 Zagreb</derivirana_varijabla>
  </DomainObject.Predmet.StrankaIDrugiAdressOIB>
  <DomainObject.Predmet.ProtustrankaIDrugiAdressOIB>
    <izvorni_sadrzaj>ELITE CARS 7 d.o.o., OIB 95232084181, Ulica Dubrava 204, 10000 Zagreb</izvorni_sadrzaj>
    <derivirana_varijabla naziv="DomainObject.Predmet.ProtustrankaIDrugiAdressOIB_1">ELITE CARS 7 d.o.o., OIB 95232084181, Ulica Dubrava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CARS 7 d.o.o.</item>
      <item>ELITE CARS 7 d.o.o.</item>
      <item>Marijana Tomić</item>
      <item>Robert Palić</item>
      <item>Neno Rstić</item>
      <item>Jelena Grbešić</item>
    </izvorni_sadrzaj>
    <derivirana_varijabla naziv="DomainObject.Predmet.SudioniciListNaziv_1">
      <item>ELITE CARS 7 d.o.o.</item>
      <item>ELITE CARS 7 d.o.o.</item>
      <item>Marijana Tomić</item>
      <item>Robert Palić</item>
      <item>Neno Rstić</item>
      <item>Jelena Grbešić</item>
    </derivirana_varijabla>
  </DomainObject.Predmet.SudioniciListNaziv>
  <DomainObject.Predmet.SudioniciListAdressOIB>
    <izvorni_sadrzaj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  <item>Jelena Grbešić, Vlade Gotovca 1,10000 Zagreb</item>
    </izvorni_sadrzaj>
    <derivirana_varijabla naziv="DomainObject.Predmet.SudioniciListAdressOIB_1">
      <item>ELITE CARS 7 d.o.o., OIB 95232084181, Ulica Dubrava 204,10000 Zagreb</item>
      <item>ELITE CARS 7 d.o.o., OIB 95232084181, Ulica Dubrava 204,10000 Zagreb</item>
      <item>Marijana Tomić, OIB 63911976923, Draškovićeva 62,10000 Zagreb</item>
      <item>Robert Palić, OIB 28268151654, Bačka 17,10000 Zagreb</item>
      <item>Neno Rstić, OIB 09416672710, Biankinijeva 9,10000 Zagreb</item>
      <item>Jelena Grbešić, Vlade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95232084181</item>
      <item>, OIB 95232084181</item>
      <item>, OIB 63911976923</item>
      <item>, OIB 28268151654</item>
      <item>, OIB 09416672710</item>
      <item>, OIB null</item>
    </izvorni_sadrzaj>
    <derivirana_varijabla naziv="DomainObject.Predmet.SudioniciListNazivOIB_1">
      <item>, OIB 95232084181</item>
      <item>, OIB 95232084181</item>
      <item>, OIB 63911976923</item>
      <item>, OIB 28268151654</item>
      <item>, OIB 09416672710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2820</properties:Characters>
  <properties:Lines>76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2019-04-11T09:22:00Z</dcterms:created>
  <dc:creator>Barbara Huzanić</dc:creator>
  <cp:lastModifiedBy>Natalija Perković</cp:lastModifiedBy>
  <cp:lastPrinted>2019-04-11T09:24:00Z</cp:lastPrinted>
  <dcterms:modified xmlns:xsi="http://www.w3.org/2001/XMLSchema-instance" xsi:type="dcterms:W3CDTF">2019-04-11T09:51:00Z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St-7125/2016-36 / Odluka - Rješenje (St-7125-16_Rješenje_-_poziv_vjerovnicima_za_predujam.docx)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